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2BEF8" w14:textId="58E6E883" w:rsidR="00D646F1" w:rsidRDefault="00D646F1" w:rsidP="00D646F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B62E3D">
        <w:fldChar w:fldCharType="begin"/>
      </w:r>
      <w:r w:rsidR="00B62E3D">
        <w:instrText xml:space="preserve"> DOCPROPERTY  Tdoc#  \* MERGEFORMAT </w:instrText>
      </w:r>
      <w:r w:rsidR="00B62E3D">
        <w:fldChar w:fldCharType="separate"/>
      </w:r>
      <w:r w:rsidRPr="003C3C95">
        <w:rPr>
          <w:b/>
          <w:i/>
          <w:noProof/>
          <w:sz w:val="28"/>
        </w:rPr>
        <w:t>R5s211</w:t>
      </w:r>
      <w:r w:rsidR="00443BA3" w:rsidRPr="003C3C95">
        <w:rPr>
          <w:b/>
          <w:i/>
          <w:noProof/>
          <w:sz w:val="28"/>
        </w:rPr>
        <w:t>511</w:t>
      </w:r>
      <w:r w:rsidR="00B62E3D">
        <w:rPr>
          <w:b/>
          <w:i/>
          <w:noProof/>
          <w:sz w:val="28"/>
        </w:rPr>
        <w:fldChar w:fldCharType="end"/>
      </w:r>
    </w:p>
    <w:p w14:paraId="1924F04F" w14:textId="77777777" w:rsidR="00D646F1" w:rsidRDefault="00B71303" w:rsidP="00D646F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646F1" w:rsidRPr="00BA51D9">
          <w:rPr>
            <w:b/>
            <w:noProof/>
            <w:sz w:val="24"/>
          </w:rPr>
          <w:t>Online</w:t>
        </w:r>
      </w:fldSimple>
      <w:r w:rsidR="00D646F1">
        <w:rPr>
          <w:b/>
          <w:noProof/>
          <w:sz w:val="24"/>
        </w:rPr>
        <w:t xml:space="preserve">, </w:t>
      </w:r>
      <w:fldSimple w:instr=" DOCPROPERTY  Country  \* MERGEFORMAT "/>
      <w:r w:rsidR="00D646F1">
        <w:rPr>
          <w:b/>
          <w:noProof/>
          <w:sz w:val="24"/>
        </w:rPr>
        <w:t xml:space="preserve">, </w:t>
      </w:r>
      <w:fldSimple w:instr=" DOCPROPERTY  StartDate  \* MERGEFORMAT ">
        <w:r w:rsidR="00D646F1" w:rsidRPr="00BA51D9">
          <w:rPr>
            <w:b/>
            <w:noProof/>
            <w:sz w:val="24"/>
          </w:rPr>
          <w:t>7th Dec 2020</w:t>
        </w:r>
      </w:fldSimple>
      <w:r w:rsidR="00D646F1">
        <w:rPr>
          <w:b/>
          <w:noProof/>
          <w:sz w:val="24"/>
        </w:rPr>
        <w:t xml:space="preserve"> - </w:t>
      </w:r>
      <w:fldSimple w:instr=" DOCPROPERTY  EndDate  \* MERGEFORMAT ">
        <w:r w:rsidR="00D646F1"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646F1" w14:paraId="2E7E55EC" w14:textId="77777777" w:rsidTr="00DD122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23D3BA" w14:textId="77777777" w:rsidR="00D646F1" w:rsidRDefault="00D646F1" w:rsidP="00DD122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646F1" w14:paraId="5110DB9F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2FFEC" w14:textId="77777777" w:rsidR="00D646F1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646F1" w14:paraId="67F57BC2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C64944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4230523A" w14:textId="77777777" w:rsidTr="00DD1220">
        <w:tc>
          <w:tcPr>
            <w:tcW w:w="142" w:type="dxa"/>
            <w:tcBorders>
              <w:left w:val="single" w:sz="4" w:space="0" w:color="auto"/>
            </w:tcBorders>
          </w:tcPr>
          <w:p w14:paraId="4F99BB4F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B3ACE0" w14:textId="77777777" w:rsidR="00D646F1" w:rsidRPr="00410371" w:rsidRDefault="00B71303" w:rsidP="00DD122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46F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2FBEBC9" w14:textId="77777777" w:rsidR="00D646F1" w:rsidRDefault="00D646F1" w:rsidP="00DD122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9152C4" w14:textId="07569693" w:rsidR="00D646F1" w:rsidRPr="00410371" w:rsidRDefault="00B71303" w:rsidP="00DD122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D646F1" w:rsidRPr="00410371">
                <w:rPr>
                  <w:b/>
                  <w:noProof/>
                  <w:sz w:val="28"/>
                </w:rPr>
                <w:t>21</w:t>
              </w:r>
              <w:r w:rsidR="005A1CC1">
                <w:rPr>
                  <w:b/>
                  <w:noProof/>
                  <w:sz w:val="28"/>
                </w:rPr>
                <w:t>4</w:t>
              </w:r>
              <w:r w:rsidR="00D646F1" w:rsidRPr="0041037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2320ED64" w14:textId="77777777" w:rsidR="00D646F1" w:rsidRDefault="00D646F1" w:rsidP="00DD122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3FD40B" w14:textId="77777777" w:rsidR="00D646F1" w:rsidRPr="00410371" w:rsidRDefault="00B71303" w:rsidP="00DD1220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646F1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48B6851C" w14:textId="77777777" w:rsidR="00D646F1" w:rsidRDefault="00D646F1" w:rsidP="00DD122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D1D5838" w14:textId="77777777" w:rsidR="00D646F1" w:rsidRPr="00410371" w:rsidRDefault="00B71303" w:rsidP="00DD12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46F1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CE160B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77639B87" w14:textId="77777777" w:rsidTr="00DD122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57AE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50A283CD" w14:textId="77777777" w:rsidTr="00DD122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528AC5" w14:textId="77777777" w:rsidR="00D646F1" w:rsidRPr="00F25D98" w:rsidRDefault="00D646F1" w:rsidP="00DD122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646F1" w14:paraId="7C5B2C07" w14:textId="77777777" w:rsidTr="00DD1220">
        <w:tc>
          <w:tcPr>
            <w:tcW w:w="9641" w:type="dxa"/>
            <w:gridSpan w:val="9"/>
          </w:tcPr>
          <w:p w14:paraId="05A74052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B5091F" w14:textId="77777777" w:rsidR="00D646F1" w:rsidRDefault="00D646F1" w:rsidP="00D646F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646F1" w14:paraId="4C99EB35" w14:textId="77777777" w:rsidTr="00DD1220">
        <w:tc>
          <w:tcPr>
            <w:tcW w:w="2835" w:type="dxa"/>
          </w:tcPr>
          <w:p w14:paraId="4C2BB869" w14:textId="77777777" w:rsidR="00D646F1" w:rsidRDefault="00D646F1" w:rsidP="00DD122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4E7F4B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2763059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29807A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232A05C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3ED3AB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4B36B0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7DE98A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750051" w14:textId="77777777" w:rsidR="00D646F1" w:rsidRDefault="00D646F1" w:rsidP="00DD122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7E12A8B" w14:textId="77777777" w:rsidR="00D646F1" w:rsidRDefault="00D646F1" w:rsidP="00D646F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646F1" w14:paraId="7740CD0F" w14:textId="77777777" w:rsidTr="00DD1220">
        <w:tc>
          <w:tcPr>
            <w:tcW w:w="9640" w:type="dxa"/>
            <w:gridSpan w:val="11"/>
          </w:tcPr>
          <w:p w14:paraId="2429EB9E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2A74DE68" w14:textId="77777777" w:rsidTr="00DD122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7AF4A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DC60A8" w14:textId="5F161AD3" w:rsidR="00D646F1" w:rsidRDefault="00B71303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646F1">
                <w:t xml:space="preserve">Addition of NR5GC testcase </w:t>
              </w:r>
              <w:r w:rsidR="00FD7413">
                <w:t>7.1.3.4.1</w:t>
              </w:r>
              <w:r w:rsidR="00D646F1">
                <w:t xml:space="preserve"> in FR2</w:t>
              </w:r>
            </w:fldSimple>
          </w:p>
        </w:tc>
      </w:tr>
      <w:tr w:rsidR="00D646F1" w14:paraId="47F18F0B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084F94C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5CB751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1E84F29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097310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8FED07" w14:textId="183F0D7E" w:rsidR="00D646F1" w:rsidRDefault="00F80BCC" w:rsidP="00F80BCC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166AB5">
              <w:rPr>
                <w:lang w:eastAsia="zh-CN"/>
              </w:rPr>
              <w:t xml:space="preserve"> </w:t>
            </w:r>
            <w:r w:rsidRPr="003311E7">
              <w:rPr>
                <w:lang w:eastAsia="zh-CN"/>
              </w:rPr>
              <w:t>ANRITSU LTD</w:t>
            </w:r>
          </w:p>
        </w:tc>
      </w:tr>
      <w:tr w:rsidR="00D646F1" w14:paraId="381735FE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5A9A63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1AF84" w14:textId="77777777" w:rsidR="00D646F1" w:rsidRDefault="00D646F1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D646F1" w14:paraId="4BF5DEE2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6D7F1F59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E27D83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21962B8F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32746B34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7418155" w14:textId="77777777" w:rsidR="00D646F1" w:rsidRDefault="00B71303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646F1"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70B72BE" w14:textId="77777777" w:rsidR="00D646F1" w:rsidRDefault="00D646F1" w:rsidP="00DD122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3DCD33" w14:textId="77777777" w:rsidR="00D646F1" w:rsidRDefault="00D646F1" w:rsidP="00DD122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F5DFC5" w14:textId="76BFEE2E" w:rsidR="00D646F1" w:rsidRDefault="00166AB5" w:rsidP="00DD12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2021-10-19</w:t>
            </w:r>
          </w:p>
        </w:tc>
      </w:tr>
      <w:tr w:rsidR="00D646F1" w14:paraId="3429B357" w14:textId="77777777" w:rsidTr="00DD1220">
        <w:tc>
          <w:tcPr>
            <w:tcW w:w="1843" w:type="dxa"/>
            <w:tcBorders>
              <w:left w:val="single" w:sz="4" w:space="0" w:color="auto"/>
            </w:tcBorders>
          </w:tcPr>
          <w:p w14:paraId="1911E01F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DCFD090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811336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ACAAB7F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221FC6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00320750" w14:textId="77777777" w:rsidTr="00DD122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D1E43A" w14:textId="77777777" w:rsidR="00D646F1" w:rsidRDefault="00D646F1" w:rsidP="00DD122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2D53D3" w14:textId="77777777" w:rsidR="00D646F1" w:rsidRDefault="00B71303" w:rsidP="00DD122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646F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F57576" w14:textId="77777777" w:rsidR="00D646F1" w:rsidRDefault="00D646F1" w:rsidP="00DD122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A7DF00" w14:textId="77777777" w:rsidR="00D646F1" w:rsidRDefault="00D646F1" w:rsidP="00DD122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22C024" w14:textId="77777777" w:rsidR="00D646F1" w:rsidRDefault="00B71303" w:rsidP="00DD12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646F1">
                <w:rPr>
                  <w:noProof/>
                </w:rPr>
                <w:t>Rel-17</w:t>
              </w:r>
            </w:fldSimple>
          </w:p>
        </w:tc>
      </w:tr>
      <w:tr w:rsidR="00D646F1" w14:paraId="7E302DF4" w14:textId="77777777" w:rsidTr="00DD122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A4F40A3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D6F6602" w14:textId="77777777" w:rsidR="00D646F1" w:rsidRDefault="00D646F1" w:rsidP="00DD122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A95D28" w14:textId="77777777" w:rsidR="00D646F1" w:rsidRDefault="00D646F1" w:rsidP="00DD122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67B24E" w14:textId="77777777" w:rsidR="00D646F1" w:rsidRPr="007C2097" w:rsidRDefault="00D646F1" w:rsidP="00DD122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646F1" w14:paraId="013D4786" w14:textId="77777777" w:rsidTr="00DD1220">
        <w:tc>
          <w:tcPr>
            <w:tcW w:w="1843" w:type="dxa"/>
          </w:tcPr>
          <w:p w14:paraId="195FDEC2" w14:textId="77777777" w:rsidR="00D646F1" w:rsidRDefault="00D646F1" w:rsidP="00DD12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DF1685C" w14:textId="77777777" w:rsidR="00D646F1" w:rsidRDefault="00D646F1" w:rsidP="00DD12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F3446B1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ED98B4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07EDA3" w14:textId="4871F442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FD7413">
              <w:rPr>
                <w:noProof/>
              </w:rPr>
              <w:t>7.1.3.4.1</w:t>
            </w:r>
            <w:r>
              <w:rPr>
                <w:noProof/>
              </w:rPr>
              <w:t xml:space="preserve"> in FR2 to the IWD_21wk37 </w:t>
            </w:r>
            <w:r w:rsidRPr="0002234C">
              <w:rPr>
                <w:noProof/>
              </w:rPr>
              <w:t>ATS.</w:t>
            </w:r>
          </w:p>
        </w:tc>
      </w:tr>
      <w:tr w:rsidR="00D646F1" w14:paraId="345E8F4E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8C68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549D7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30149A5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AC60C7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2098A09" w14:textId="6067289D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FD7413">
              <w:rPr>
                <w:noProof/>
              </w:rPr>
              <w:t>7</w:t>
            </w:r>
            <w:r w:rsidR="00476485">
              <w:rPr>
                <w:noProof/>
              </w:rPr>
              <w:t>.1.</w:t>
            </w:r>
            <w:r w:rsidR="00FD7413">
              <w:rPr>
                <w:noProof/>
              </w:rPr>
              <w:t>3.4.1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D646F1" w14:paraId="5D29D61F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318A1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4C297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35F80C90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08571B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025EB5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D646F1" w14:paraId="21450612" w14:textId="77777777" w:rsidTr="00DD1220">
        <w:tc>
          <w:tcPr>
            <w:tcW w:w="2694" w:type="dxa"/>
            <w:gridSpan w:val="2"/>
          </w:tcPr>
          <w:p w14:paraId="0806BCBE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58382FE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761AF6DB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069210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E727D" w14:textId="0594D13F" w:rsidR="00D646F1" w:rsidRDefault="00FD7413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7.1.3.4.1</w:t>
            </w:r>
            <w:r w:rsidR="00D646F1">
              <w:rPr>
                <w:noProof/>
              </w:rPr>
              <w:t>.NR5GC</w:t>
            </w:r>
          </w:p>
        </w:tc>
      </w:tr>
      <w:tr w:rsidR="00D646F1" w14:paraId="2C80E0E2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1A6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6AE284" w14:textId="77777777" w:rsidR="00D646F1" w:rsidRDefault="00D646F1" w:rsidP="00D646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646F1" w14:paraId="7F5D616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00C8D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2E5DE2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0D466B7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755C7C" w14:textId="77777777" w:rsidR="00D646F1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469F15D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3C6322B9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EF72D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0D40E8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FC9A9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468603D" w14:textId="77777777" w:rsidR="00D646F1" w:rsidRDefault="00D646F1" w:rsidP="00D646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40EA24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60F63AD6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7DD29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2C5272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63D679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27D1ED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AAD2F23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4CF60B87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C1DF3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55D6EE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2358A1" w14:textId="77777777" w:rsidR="00D646F1" w:rsidRDefault="00D646F1" w:rsidP="00D646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0BEF1B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0B7C0" w14:textId="77777777" w:rsidR="00D646F1" w:rsidRDefault="00D646F1" w:rsidP="00D646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646F1" w14:paraId="034BBFCC" w14:textId="77777777" w:rsidTr="00DD122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251E86" w14:textId="77777777" w:rsidR="00D646F1" w:rsidRDefault="00D646F1" w:rsidP="00D646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10C469" w14:textId="77777777" w:rsidR="00D646F1" w:rsidRDefault="00D646F1" w:rsidP="00D646F1">
            <w:pPr>
              <w:pStyle w:val="CRCoverPage"/>
              <w:spacing w:after="0"/>
              <w:rPr>
                <w:noProof/>
              </w:rPr>
            </w:pPr>
          </w:p>
        </w:tc>
      </w:tr>
      <w:tr w:rsidR="00D646F1" w14:paraId="269E88F1" w14:textId="77777777" w:rsidTr="00DD122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09ABCF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10EE9A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646F1" w:rsidRPr="008863B9" w14:paraId="69FCA95D" w14:textId="77777777" w:rsidTr="00DD122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F84B89" w14:textId="77777777" w:rsidR="00D646F1" w:rsidRPr="008863B9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769346" w14:textId="77777777" w:rsidR="00D646F1" w:rsidRPr="008863B9" w:rsidRDefault="00D646F1" w:rsidP="00D646F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646F1" w14:paraId="53767260" w14:textId="77777777" w:rsidTr="00DD122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FA32D3" w14:textId="77777777" w:rsidR="00D646F1" w:rsidRDefault="00D646F1" w:rsidP="00D646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7C7A8E" w14:textId="77777777" w:rsidR="00D646F1" w:rsidRDefault="00D646F1" w:rsidP="00D646F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0EB01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885DBFE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5541E5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78914659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6BCDB583" w14:textId="77777777" w:rsidR="00312E56" w:rsidRDefault="00446488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12E56" w:rsidRPr="00C11998">
        <w:rPr>
          <w:rFonts w:ascii="Arial" w:hAnsi="Arial" w:cs="Arial"/>
          <w:iCs/>
        </w:rPr>
        <w:t>Table of Contents</w:t>
      </w:r>
      <w:r w:rsidR="00312E56">
        <w:tab/>
      </w:r>
      <w:r w:rsidR="00312E56">
        <w:fldChar w:fldCharType="begin"/>
      </w:r>
      <w:r w:rsidR="00312E56">
        <w:instrText xml:space="preserve"> PAGEREF _Toc78914659 \h </w:instrText>
      </w:r>
      <w:r w:rsidR="00312E56">
        <w:fldChar w:fldCharType="separate"/>
      </w:r>
      <w:r w:rsidR="00312E56">
        <w:t>2</w:t>
      </w:r>
      <w:r w:rsidR="00312E56">
        <w:fldChar w:fldCharType="end"/>
      </w:r>
    </w:p>
    <w:p w14:paraId="4DB9508C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_Toc78914660 \h </w:instrText>
      </w:r>
      <w:r>
        <w:fldChar w:fldCharType="separate"/>
      </w:r>
      <w:r>
        <w:t>3</w:t>
      </w:r>
      <w:r>
        <w:fldChar w:fldCharType="end"/>
      </w:r>
    </w:p>
    <w:p w14:paraId="5953E6F2" w14:textId="77777777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_Toc78914661 \h </w:instrText>
      </w:r>
      <w:r>
        <w:fldChar w:fldCharType="separate"/>
      </w:r>
      <w:r>
        <w:t>3</w:t>
      </w:r>
      <w:r>
        <w:fldChar w:fldCharType="end"/>
      </w:r>
    </w:p>
    <w:p w14:paraId="02CFB4D3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_Toc78914662 \h </w:instrText>
      </w:r>
      <w:r>
        <w:fldChar w:fldCharType="separate"/>
      </w:r>
      <w:r>
        <w:t>3</w:t>
      </w:r>
      <w:r>
        <w:fldChar w:fldCharType="end"/>
      </w:r>
    </w:p>
    <w:p w14:paraId="7558AD22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_Toc78914663 \h </w:instrText>
      </w:r>
      <w:r>
        <w:fldChar w:fldCharType="separate"/>
      </w:r>
      <w:r>
        <w:t>3</w:t>
      </w:r>
      <w:r>
        <w:fldChar w:fldCharType="end"/>
      </w:r>
    </w:p>
    <w:p w14:paraId="65F6F12E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_Toc78914664 \h </w:instrText>
      </w:r>
      <w:r>
        <w:fldChar w:fldCharType="separate"/>
      </w:r>
      <w:r>
        <w:t>3</w:t>
      </w:r>
      <w:r>
        <w:fldChar w:fldCharType="end"/>
      </w:r>
    </w:p>
    <w:p w14:paraId="4D8F5DFB" w14:textId="078B1684" w:rsidR="00312E56" w:rsidRDefault="00312E56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C1199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166AB5">
        <w:rPr>
          <w:rFonts w:cs="Arial"/>
        </w:rPr>
        <w:t>Samsung S5123</w:t>
      </w:r>
      <w:r>
        <w:tab/>
      </w:r>
      <w:r>
        <w:fldChar w:fldCharType="begin"/>
      </w:r>
      <w:r>
        <w:instrText xml:space="preserve"> PAGEREF _Toc78914665 \h </w:instrText>
      </w:r>
      <w:r>
        <w:fldChar w:fldCharType="separate"/>
      </w:r>
      <w:r>
        <w:t>3</w:t>
      </w:r>
      <w:r>
        <w:fldChar w:fldCharType="end"/>
      </w:r>
    </w:p>
    <w:p w14:paraId="10155215" w14:textId="77777777" w:rsidR="00312E56" w:rsidRDefault="00312E56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C1199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C1199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_Toc78914666 \h </w:instrText>
      </w:r>
      <w:r>
        <w:fldChar w:fldCharType="separate"/>
      </w:r>
      <w:r>
        <w:t>3</w:t>
      </w:r>
      <w:r>
        <w:fldChar w:fldCharType="end"/>
      </w:r>
    </w:p>
    <w:p w14:paraId="1CFAB8B0" w14:textId="77777777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98BEF3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78914660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6865AC95" w14:textId="5C1FA54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FD7413">
        <w:rPr>
          <w:rFonts w:cs="Arial"/>
        </w:rPr>
        <w:t>7.1.3.4.1</w:t>
      </w:r>
      <w:r w:rsidR="002C0A87">
        <w:rPr>
          <w:rFonts w:cs="Arial"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A35557">
        <w:rPr>
          <w:rFonts w:cs="Arial"/>
        </w:rPr>
        <w:t>37</w:t>
      </w:r>
      <w:r w:rsidR="007C2E1F">
        <w:rPr>
          <w:rFonts w:cs="Arial"/>
        </w:rPr>
        <w:t>.</w:t>
      </w:r>
    </w:p>
    <w:p w14:paraId="1F9ABD87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0E659F04" w14:textId="467E5B05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166AB5">
        <w:rPr>
          <w:rFonts w:cs="Arial"/>
          <w:b/>
          <w:sz w:val="24"/>
          <w:lang w:eastAsia="ja-JP"/>
        </w:rPr>
        <w:t>Narendra Kalahasti</w:t>
      </w:r>
    </w:p>
    <w:p w14:paraId="6B920E0E" w14:textId="401D0C6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166AB5" w:rsidRPr="00166AB5">
        <w:rPr>
          <w:rFonts w:cs="Arial"/>
          <w:sz w:val="24"/>
          <w:lang w:eastAsia="ja-JP"/>
        </w:rPr>
        <w:t>Narendra.Kalahasti@anritsu.com</w:t>
      </w:r>
    </w:p>
    <w:p w14:paraId="5D32125D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4F76D8C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78914661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0332860E" w14:textId="19736140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FD7413">
        <w:rPr>
          <w:rFonts w:cs="Arial"/>
          <w:b/>
          <w:lang w:eastAsia="ja-JP"/>
        </w:rPr>
        <w:t>7.1.3.4.1</w:t>
      </w:r>
      <w:r w:rsidR="00DE192F">
        <w:rPr>
          <w:lang w:eastAsia="ja-JP"/>
        </w:rPr>
        <w:t>.NR5GC</w:t>
      </w:r>
    </w:p>
    <w:p w14:paraId="444D73AB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C6013A">
        <w:rPr>
          <w:rFonts w:eastAsia="SimSun"/>
        </w:rPr>
        <w:t>37</w:t>
      </w:r>
    </w:p>
    <w:p w14:paraId="6A5B43E2" w14:textId="300EA967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r w:rsidR="00F80BCC">
        <w:rPr>
          <w:lang w:eastAsia="ja-JP"/>
        </w:rPr>
        <w:t>Anritsu</w:t>
      </w:r>
      <w:r w:rsidR="00F30F52">
        <w:rPr>
          <w:lang w:eastAsia="ja-JP"/>
        </w:rPr>
        <w:t xml:space="preserve"> </w:t>
      </w:r>
      <w:r w:rsidR="00BF28E1">
        <w:rPr>
          <w:lang w:eastAsia="ja-JP"/>
        </w:rPr>
        <w:t>5G</w:t>
      </w:r>
      <w:r w:rsidR="00F30F52">
        <w:rPr>
          <w:lang w:eastAsia="ja-JP"/>
        </w:rPr>
        <w:t xml:space="preserve"> Protocol Conformance Test </w:t>
      </w:r>
      <w:r w:rsidR="00F829B4">
        <w:rPr>
          <w:lang w:eastAsia="ja-JP"/>
        </w:rPr>
        <w:t>platform</w:t>
      </w:r>
      <w:bookmarkStart w:id="4" w:name="_Hlk37919671"/>
      <w:r w:rsidR="001B4DCE">
        <w:rPr>
          <w:lang w:eastAsia="ja-JP"/>
        </w:rPr>
        <w:t xml:space="preserve"> ME7834NR</w:t>
      </w:r>
    </w:p>
    <w:bookmarkEnd w:id="4"/>
    <w:p w14:paraId="4A4820FF" w14:textId="6E5C9EE5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F80BCC">
        <w:rPr>
          <w:lang w:eastAsia="ja-JP"/>
        </w:rPr>
        <w:t>Samsung S5123</w:t>
      </w:r>
    </w:p>
    <w:p w14:paraId="4C26C60E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0688E4C0" w14:textId="77777777" w:rsidR="00446488" w:rsidRDefault="00446488" w:rsidP="00446488"/>
    <w:p w14:paraId="4CBC4F2C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78914662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6F36386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0E1DC293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78914663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26BE3315" w14:textId="2321D1F1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This NR5GC TC was executed in 5GS Stand Alone mode (Option 2) on NR Primary Band “n25</w:t>
      </w:r>
      <w:r w:rsidR="00166AB5">
        <w:rPr>
          <w:rFonts w:ascii="Arial" w:hAnsi="Arial" w:cs="Arial"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with NAS 5GC Authentication Type “5G-AKA” using 5G </w:t>
      </w:r>
      <w:r w:rsidR="00C9030E">
        <w:rPr>
          <w:rFonts w:ascii="Arial" w:hAnsi="Arial" w:cs="Arial"/>
          <w:lang w:eastAsia="zh-CN"/>
        </w:rPr>
        <w:t xml:space="preserve">Encryption </w:t>
      </w:r>
      <w:r>
        <w:rPr>
          <w:rFonts w:ascii="Arial" w:hAnsi="Arial" w:cs="Arial"/>
          <w:lang w:eastAsia="zh-CN"/>
        </w:rPr>
        <w:t>Algorithm “</w:t>
      </w:r>
      <w:r w:rsidR="00DD549F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 xml:space="preserve">” and </w:t>
      </w:r>
      <w:r w:rsidR="00C9030E">
        <w:rPr>
          <w:rFonts w:ascii="Arial" w:hAnsi="Arial" w:cs="Arial"/>
          <w:lang w:eastAsia="zh-CN"/>
        </w:rPr>
        <w:t>5</w:t>
      </w:r>
      <w:r>
        <w:rPr>
          <w:rFonts w:ascii="Arial" w:hAnsi="Arial" w:cs="Arial"/>
          <w:lang w:eastAsia="zh-CN"/>
        </w:rPr>
        <w:t>G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DD549F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9BA7083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78914664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307B4129" w14:textId="37A90C52" w:rsidR="00446488" w:rsidRPr="00E24250" w:rsidRDefault="00F80BCC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Samsung S5123</w:t>
      </w:r>
    </w:p>
    <w:p w14:paraId="037F8722" w14:textId="3AA63943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F80BCC">
        <w:t xml:space="preserve">Samsung S5123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F80BCC">
        <w:t>Anritsu</w:t>
      </w:r>
      <w:r w:rsidR="00004509">
        <w:t xml:space="preserve"> </w:t>
      </w:r>
      <w:r w:rsidR="00BF28E1">
        <w:t>5G</w:t>
      </w:r>
      <w:r w:rsidR="00004509">
        <w:t xml:space="preserve"> Protocol Conformance Test </w:t>
      </w:r>
      <w:r w:rsidR="00E24250">
        <w:t>platform</w:t>
      </w:r>
      <w:r w:rsidR="008D6F74">
        <w:t xml:space="preserve"> ME7834NR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5CD6D741" w14:textId="5057808D" w:rsidR="00E83B0F" w:rsidRPr="00B80204" w:rsidRDefault="00AB3F52" w:rsidP="00E83B0F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</w:rPr>
      </w:pPr>
      <w:r w:rsidRPr="00F829B4">
        <w:rPr>
          <w:rFonts w:ascii="Arial" w:eastAsia="SimSun" w:hAnsi="Arial"/>
        </w:rPr>
        <w:t>Test case execution log file:</w:t>
      </w:r>
      <w:r w:rsidR="00F829B4">
        <w:rPr>
          <w:rFonts w:ascii="Arial" w:eastAsia="SimSun" w:hAnsi="Arial"/>
        </w:rPr>
        <w:br/>
      </w:r>
      <w:r w:rsidR="00DB5710" w:rsidRPr="00B80204">
        <w:rPr>
          <w:rFonts w:ascii="Arial" w:hAnsi="Arial" w:cs="Arial"/>
          <w:b/>
          <w:bCs/>
        </w:rPr>
        <w:t xml:space="preserve">   </w:t>
      </w:r>
      <w:r w:rsidR="00233BF9" w:rsidRPr="00B80204">
        <w:rPr>
          <w:rFonts w:ascii="Arial" w:hAnsi="Arial" w:cs="Arial"/>
          <w:b/>
          <w:bCs/>
        </w:rPr>
        <w:t>TC_7_1_3_4_1_LOG.xml</w:t>
      </w:r>
      <w:r w:rsidR="00E83B0F" w:rsidRPr="00B80204">
        <w:rPr>
          <w:rFonts w:ascii="Arial" w:hAnsi="Arial" w:cs="Arial"/>
          <w:b/>
          <w:bCs/>
        </w:rPr>
        <w:t xml:space="preserve"> </w:t>
      </w:r>
    </w:p>
    <w:p w14:paraId="4E6FD088" w14:textId="28C5E00A" w:rsidR="00F829B4" w:rsidRDefault="00B80204" w:rsidP="00DE5B14">
      <w:pPr>
        <w:overflowPunct w:val="0"/>
        <w:autoSpaceDE w:val="0"/>
        <w:autoSpaceDN w:val="0"/>
        <w:adjustRightInd w:val="0"/>
        <w:spacing w:after="0"/>
        <w:ind w:left="284"/>
        <w:rPr>
          <w:rFonts w:ascii="Arial" w:hAnsi="Arial" w:cs="Arial"/>
          <w:b/>
          <w:bCs/>
        </w:rPr>
      </w:pPr>
      <w:r w:rsidRPr="00B80204">
        <w:rPr>
          <w:rFonts w:ascii="Arial" w:hAnsi="Arial" w:cs="Arial"/>
          <w:b/>
          <w:bCs/>
        </w:rPr>
        <w:t xml:space="preserve">   </w:t>
      </w:r>
      <w:r w:rsidRPr="00B80204">
        <w:rPr>
          <w:rFonts w:ascii="Arial" w:hAnsi="Arial" w:cs="Arial"/>
          <w:b/>
          <w:bCs/>
        </w:rPr>
        <w:t>TC_7_1_3_4_1_</w:t>
      </w:r>
      <w:r w:rsidRPr="00B80204">
        <w:rPr>
          <w:rFonts w:ascii="Arial" w:hAnsi="Arial" w:cs="Arial"/>
          <w:b/>
          <w:bCs/>
        </w:rPr>
        <w:t>PICS</w:t>
      </w:r>
      <w:r w:rsidRPr="00B80204">
        <w:rPr>
          <w:rFonts w:ascii="Arial" w:hAnsi="Arial" w:cs="Arial"/>
          <w:b/>
          <w:bCs/>
        </w:rPr>
        <w:t>.</w:t>
      </w:r>
      <w:r w:rsidRPr="00B80204">
        <w:rPr>
          <w:rFonts w:ascii="Arial" w:hAnsi="Arial" w:cs="Arial"/>
          <w:b/>
          <w:bCs/>
        </w:rPr>
        <w:t>txt</w:t>
      </w:r>
    </w:p>
    <w:p w14:paraId="4A30A5D7" w14:textId="78A9CB5C" w:rsidR="00DE5B14" w:rsidRPr="00B80204" w:rsidRDefault="00DE5B14" w:rsidP="00F829B4">
      <w:pPr>
        <w:overflowPunct w:val="0"/>
        <w:autoSpaceDE w:val="0"/>
        <w:autoSpaceDN w:val="0"/>
        <w:adjustRightInd w:val="0"/>
        <w:ind w:left="284"/>
        <w:rPr>
          <w:rFonts w:cs="Arial"/>
          <w:b/>
          <w:bCs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329FDF8D" w14:textId="77777777" w:rsidR="00AB3F52" w:rsidRPr="00EB092E" w:rsidRDefault="00AB3F52" w:rsidP="00873B3B">
      <w:pPr>
        <w:rPr>
          <w:rFonts w:cs="Arial"/>
          <w:color w:val="000000"/>
        </w:rPr>
      </w:pPr>
      <w:r w:rsidRPr="00AB3F52">
        <w:rPr>
          <w:rFonts w:cs="Arial"/>
        </w:rPr>
        <w:t xml:space="preserve">In the log file the complete test case execution </w:t>
      </w:r>
      <w:r w:rsidR="00E24250"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file.</w:t>
      </w:r>
    </w:p>
    <w:p w14:paraId="3A4FFE83" w14:textId="6EF305F0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78914666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33339321" w14:textId="77777777" w:rsidTr="00F829B4">
        <w:tc>
          <w:tcPr>
            <w:tcW w:w="709" w:type="dxa"/>
            <w:hideMark/>
          </w:tcPr>
          <w:p w14:paraId="29E3BCB6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20CB52C8" w14:textId="39E53A59" w:rsidR="00446488" w:rsidRPr="003C3C95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3C3C95">
              <w:rPr>
                <w:b/>
              </w:rPr>
              <w:t>R5s2</w:t>
            </w:r>
            <w:r w:rsidR="00615EC0" w:rsidRPr="003C3C95">
              <w:rPr>
                <w:b/>
              </w:rPr>
              <w:t>1</w:t>
            </w:r>
            <w:r w:rsidR="002D0404" w:rsidRPr="003C3C95">
              <w:rPr>
                <w:b/>
              </w:rPr>
              <w:t>1</w:t>
            </w:r>
            <w:r w:rsidR="00443BA3" w:rsidRPr="003C3C95">
              <w:rPr>
                <w:b/>
              </w:rPr>
              <w:t>512</w:t>
            </w:r>
            <w:r w:rsidRPr="003C3C95">
              <w:t xml:space="preserve">:   </w:t>
            </w:r>
            <w:r w:rsidR="00771DEC" w:rsidRPr="003C3C95">
              <w:t xml:space="preserve">Supporting information for addition of </w:t>
            </w:r>
            <w:r w:rsidR="00DE192F" w:rsidRPr="003C3C95">
              <w:t>NR</w:t>
            </w:r>
            <w:r w:rsidR="00004509" w:rsidRPr="003C3C95">
              <w:t>5G</w:t>
            </w:r>
            <w:r w:rsidR="00DE192F" w:rsidRPr="003C3C95">
              <w:t xml:space="preserve">C TC </w:t>
            </w:r>
            <w:r w:rsidR="00FD7413" w:rsidRPr="003C3C95">
              <w:t>7.1.3.4.1</w:t>
            </w:r>
            <w:r w:rsidR="006C4FD9" w:rsidRPr="003C3C95">
              <w:t xml:space="preserve"> </w:t>
            </w:r>
            <w:r w:rsidR="00DE192F" w:rsidRPr="003C3C95">
              <w:t>in FR2</w:t>
            </w:r>
            <w:r w:rsidR="00004509" w:rsidRPr="003C3C95">
              <w:t>.</w:t>
            </w:r>
          </w:p>
        </w:tc>
      </w:tr>
    </w:tbl>
    <w:p w14:paraId="5CA035F9" w14:textId="77777777" w:rsidR="00446488" w:rsidRPr="00BD7BEA" w:rsidRDefault="00446488" w:rsidP="00446488">
      <w:pPr>
        <w:rPr>
          <w:noProof/>
          <w:lang w:val="en-US"/>
        </w:rPr>
      </w:pPr>
    </w:p>
    <w:p w14:paraId="09437B42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D1FF2" w14:textId="77777777" w:rsidR="00B62E3D" w:rsidRDefault="00B62E3D">
      <w:r>
        <w:separator/>
      </w:r>
    </w:p>
  </w:endnote>
  <w:endnote w:type="continuationSeparator" w:id="0">
    <w:p w14:paraId="5AA67764" w14:textId="77777777" w:rsidR="00B62E3D" w:rsidRDefault="00B62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AE4D7" w14:textId="77777777" w:rsidR="00B62E3D" w:rsidRDefault="00B62E3D">
      <w:r>
        <w:separator/>
      </w:r>
    </w:p>
  </w:footnote>
  <w:footnote w:type="continuationSeparator" w:id="0">
    <w:p w14:paraId="1669CB30" w14:textId="77777777" w:rsidR="00B62E3D" w:rsidRDefault="00B62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4F2919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9084D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FA9FB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8984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2E4A"/>
    <w:rsid w:val="000268D1"/>
    <w:rsid w:val="00032587"/>
    <w:rsid w:val="00037D16"/>
    <w:rsid w:val="0004231C"/>
    <w:rsid w:val="00047CA3"/>
    <w:rsid w:val="00062E5D"/>
    <w:rsid w:val="00071F52"/>
    <w:rsid w:val="00073B2F"/>
    <w:rsid w:val="000A1B8F"/>
    <w:rsid w:val="000A1C38"/>
    <w:rsid w:val="000A23BB"/>
    <w:rsid w:val="000A6394"/>
    <w:rsid w:val="000B0A16"/>
    <w:rsid w:val="000B7FED"/>
    <w:rsid w:val="000C038A"/>
    <w:rsid w:val="000C0936"/>
    <w:rsid w:val="000C2F83"/>
    <w:rsid w:val="000C35E5"/>
    <w:rsid w:val="000C4C3D"/>
    <w:rsid w:val="000C6598"/>
    <w:rsid w:val="000D1BD4"/>
    <w:rsid w:val="000E7071"/>
    <w:rsid w:val="000F3122"/>
    <w:rsid w:val="000F4C0F"/>
    <w:rsid w:val="00124321"/>
    <w:rsid w:val="00135459"/>
    <w:rsid w:val="00145D43"/>
    <w:rsid w:val="00147597"/>
    <w:rsid w:val="001530D6"/>
    <w:rsid w:val="00153BB7"/>
    <w:rsid w:val="001616C7"/>
    <w:rsid w:val="001620FE"/>
    <w:rsid w:val="00164295"/>
    <w:rsid w:val="00166AB5"/>
    <w:rsid w:val="00171602"/>
    <w:rsid w:val="00174F39"/>
    <w:rsid w:val="00180B1E"/>
    <w:rsid w:val="00192C46"/>
    <w:rsid w:val="001A08B3"/>
    <w:rsid w:val="001A7B60"/>
    <w:rsid w:val="001B0448"/>
    <w:rsid w:val="001B4DCE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6BFA"/>
    <w:rsid w:val="00217811"/>
    <w:rsid w:val="00220412"/>
    <w:rsid w:val="00225237"/>
    <w:rsid w:val="002274E7"/>
    <w:rsid w:val="00233BF9"/>
    <w:rsid w:val="00235BC2"/>
    <w:rsid w:val="002367B5"/>
    <w:rsid w:val="002401B2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0404"/>
    <w:rsid w:val="002D19C7"/>
    <w:rsid w:val="002D1D45"/>
    <w:rsid w:val="002D3E22"/>
    <w:rsid w:val="002D5551"/>
    <w:rsid w:val="002D647F"/>
    <w:rsid w:val="002E32D7"/>
    <w:rsid w:val="0030082A"/>
    <w:rsid w:val="00300C03"/>
    <w:rsid w:val="00305409"/>
    <w:rsid w:val="00312E56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1364"/>
    <w:rsid w:val="00374DD4"/>
    <w:rsid w:val="00381EA9"/>
    <w:rsid w:val="003A0660"/>
    <w:rsid w:val="003A4A35"/>
    <w:rsid w:val="003C244B"/>
    <w:rsid w:val="003C3C95"/>
    <w:rsid w:val="003D31FC"/>
    <w:rsid w:val="003D350C"/>
    <w:rsid w:val="003E1305"/>
    <w:rsid w:val="003E190F"/>
    <w:rsid w:val="003E1A36"/>
    <w:rsid w:val="003F457E"/>
    <w:rsid w:val="004026B1"/>
    <w:rsid w:val="00405E5F"/>
    <w:rsid w:val="00410371"/>
    <w:rsid w:val="00412C82"/>
    <w:rsid w:val="004222C6"/>
    <w:rsid w:val="004242F1"/>
    <w:rsid w:val="00427E79"/>
    <w:rsid w:val="00430354"/>
    <w:rsid w:val="00434BC3"/>
    <w:rsid w:val="00436759"/>
    <w:rsid w:val="00440DD3"/>
    <w:rsid w:val="00443BA3"/>
    <w:rsid w:val="00444367"/>
    <w:rsid w:val="00445404"/>
    <w:rsid w:val="00445EB9"/>
    <w:rsid w:val="00446488"/>
    <w:rsid w:val="0045387E"/>
    <w:rsid w:val="00461F12"/>
    <w:rsid w:val="00467CA6"/>
    <w:rsid w:val="00476485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47111"/>
    <w:rsid w:val="0058550A"/>
    <w:rsid w:val="00585A9E"/>
    <w:rsid w:val="00586F0C"/>
    <w:rsid w:val="00587088"/>
    <w:rsid w:val="00592D74"/>
    <w:rsid w:val="005959BD"/>
    <w:rsid w:val="005A1CC1"/>
    <w:rsid w:val="005A1F52"/>
    <w:rsid w:val="005A5302"/>
    <w:rsid w:val="005B197D"/>
    <w:rsid w:val="005C0806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46FB"/>
    <w:rsid w:val="006B607F"/>
    <w:rsid w:val="006C0F3D"/>
    <w:rsid w:val="006C438B"/>
    <w:rsid w:val="006C4FD9"/>
    <w:rsid w:val="006C6242"/>
    <w:rsid w:val="006C78C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D6F74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34ABD"/>
    <w:rsid w:val="00937B67"/>
    <w:rsid w:val="00941E30"/>
    <w:rsid w:val="0094200A"/>
    <w:rsid w:val="00944916"/>
    <w:rsid w:val="009458F4"/>
    <w:rsid w:val="00957C31"/>
    <w:rsid w:val="00964F97"/>
    <w:rsid w:val="00975E55"/>
    <w:rsid w:val="00975E70"/>
    <w:rsid w:val="0097694F"/>
    <w:rsid w:val="009777D9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8D6"/>
    <w:rsid w:val="009A6C3A"/>
    <w:rsid w:val="009A774E"/>
    <w:rsid w:val="009B0E03"/>
    <w:rsid w:val="009C1586"/>
    <w:rsid w:val="009D3B7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5557"/>
    <w:rsid w:val="00A36E9B"/>
    <w:rsid w:val="00A4679D"/>
    <w:rsid w:val="00A47E70"/>
    <w:rsid w:val="00A50CF0"/>
    <w:rsid w:val="00A52F6F"/>
    <w:rsid w:val="00A62F21"/>
    <w:rsid w:val="00A639EA"/>
    <w:rsid w:val="00A7671C"/>
    <w:rsid w:val="00A93136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F172F"/>
    <w:rsid w:val="00B036C9"/>
    <w:rsid w:val="00B07AA7"/>
    <w:rsid w:val="00B12607"/>
    <w:rsid w:val="00B136F6"/>
    <w:rsid w:val="00B17E98"/>
    <w:rsid w:val="00B2119C"/>
    <w:rsid w:val="00B258BB"/>
    <w:rsid w:val="00B30378"/>
    <w:rsid w:val="00B40169"/>
    <w:rsid w:val="00B475C4"/>
    <w:rsid w:val="00B51FCB"/>
    <w:rsid w:val="00B60573"/>
    <w:rsid w:val="00B62E3D"/>
    <w:rsid w:val="00B64B6D"/>
    <w:rsid w:val="00B67B97"/>
    <w:rsid w:val="00B70080"/>
    <w:rsid w:val="00B71303"/>
    <w:rsid w:val="00B743EF"/>
    <w:rsid w:val="00B75E77"/>
    <w:rsid w:val="00B75F92"/>
    <w:rsid w:val="00B80204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51E37"/>
    <w:rsid w:val="00C572D0"/>
    <w:rsid w:val="00C6013A"/>
    <w:rsid w:val="00C61603"/>
    <w:rsid w:val="00C66BA2"/>
    <w:rsid w:val="00C7056B"/>
    <w:rsid w:val="00C7489A"/>
    <w:rsid w:val="00C7566A"/>
    <w:rsid w:val="00C80876"/>
    <w:rsid w:val="00C9030E"/>
    <w:rsid w:val="00C94DFE"/>
    <w:rsid w:val="00C95985"/>
    <w:rsid w:val="00C95C16"/>
    <w:rsid w:val="00C979AE"/>
    <w:rsid w:val="00CC5026"/>
    <w:rsid w:val="00CC68D0"/>
    <w:rsid w:val="00CC6BB2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6F1"/>
    <w:rsid w:val="00D64DA8"/>
    <w:rsid w:val="00D64EE3"/>
    <w:rsid w:val="00D66520"/>
    <w:rsid w:val="00D74967"/>
    <w:rsid w:val="00D76276"/>
    <w:rsid w:val="00D77D6C"/>
    <w:rsid w:val="00D82CE2"/>
    <w:rsid w:val="00D9563B"/>
    <w:rsid w:val="00DA2BF7"/>
    <w:rsid w:val="00DA409D"/>
    <w:rsid w:val="00DA4947"/>
    <w:rsid w:val="00DA573E"/>
    <w:rsid w:val="00DB5710"/>
    <w:rsid w:val="00DC0A10"/>
    <w:rsid w:val="00DC7933"/>
    <w:rsid w:val="00DD0541"/>
    <w:rsid w:val="00DD11FD"/>
    <w:rsid w:val="00DD549F"/>
    <w:rsid w:val="00DD76E5"/>
    <w:rsid w:val="00DE0DF8"/>
    <w:rsid w:val="00DE192F"/>
    <w:rsid w:val="00DE34CF"/>
    <w:rsid w:val="00DE5B14"/>
    <w:rsid w:val="00DF626D"/>
    <w:rsid w:val="00E11B1F"/>
    <w:rsid w:val="00E13F3D"/>
    <w:rsid w:val="00E14D7D"/>
    <w:rsid w:val="00E24250"/>
    <w:rsid w:val="00E34898"/>
    <w:rsid w:val="00E35E64"/>
    <w:rsid w:val="00E3693E"/>
    <w:rsid w:val="00E37029"/>
    <w:rsid w:val="00E40D3E"/>
    <w:rsid w:val="00E45CED"/>
    <w:rsid w:val="00E519F0"/>
    <w:rsid w:val="00E70995"/>
    <w:rsid w:val="00E726D5"/>
    <w:rsid w:val="00E75B90"/>
    <w:rsid w:val="00E77C15"/>
    <w:rsid w:val="00E83B0F"/>
    <w:rsid w:val="00E94479"/>
    <w:rsid w:val="00E9523F"/>
    <w:rsid w:val="00E9595E"/>
    <w:rsid w:val="00EB092E"/>
    <w:rsid w:val="00EB09B7"/>
    <w:rsid w:val="00EB4183"/>
    <w:rsid w:val="00EE738B"/>
    <w:rsid w:val="00EE7D7C"/>
    <w:rsid w:val="00EF4568"/>
    <w:rsid w:val="00F06A73"/>
    <w:rsid w:val="00F10AB5"/>
    <w:rsid w:val="00F1774A"/>
    <w:rsid w:val="00F25D98"/>
    <w:rsid w:val="00F27E93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80452"/>
    <w:rsid w:val="00F80BCC"/>
    <w:rsid w:val="00F829B4"/>
    <w:rsid w:val="00F91785"/>
    <w:rsid w:val="00FA5FD1"/>
    <w:rsid w:val="00FB4F2D"/>
    <w:rsid w:val="00FB6386"/>
    <w:rsid w:val="00FC31B1"/>
    <w:rsid w:val="00FC69D2"/>
    <w:rsid w:val="00FD34EE"/>
    <w:rsid w:val="00FD7413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A6F64A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2ACB-9940-46CD-9002-92CECEF95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3</Pages>
  <Words>685</Words>
  <Characters>3909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4585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12</cp:revision>
  <cp:lastPrinted>1900-01-01T00:00:00Z</cp:lastPrinted>
  <dcterms:created xsi:type="dcterms:W3CDTF">2021-10-19T14:57:00Z</dcterms:created>
  <dcterms:modified xsi:type="dcterms:W3CDTF">2021-10-22T10:15:00Z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