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07F83" w14:textId="16AC048F" w:rsidR="009F5F27" w:rsidRDefault="009F5F27" w:rsidP="009F5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</w:t>
        </w:r>
        <w:r w:rsidR="00BC059B">
          <w:rPr>
            <w:b/>
            <w:i/>
            <w:noProof/>
            <w:sz w:val="28"/>
          </w:rPr>
          <w:t>467</w:t>
        </w:r>
      </w:fldSimple>
    </w:p>
    <w:p w14:paraId="1E388A6D" w14:textId="77777777" w:rsidR="009F5F27" w:rsidRDefault="00BC059B" w:rsidP="009F5F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5F27" w:rsidRPr="00BA51D9">
          <w:rPr>
            <w:b/>
            <w:noProof/>
            <w:sz w:val="24"/>
          </w:rPr>
          <w:t>Online</w:t>
        </w:r>
      </w:fldSimple>
      <w:r w:rsidR="009F5F27">
        <w:rPr>
          <w:b/>
          <w:noProof/>
          <w:sz w:val="24"/>
        </w:rPr>
        <w:t xml:space="preserve">, </w:t>
      </w:r>
      <w:fldSimple w:instr=" DOCPROPERTY  Country  \* MERGEFORMAT "/>
      <w:r w:rsidR="009F5F27">
        <w:rPr>
          <w:b/>
          <w:noProof/>
          <w:sz w:val="24"/>
        </w:rPr>
        <w:t xml:space="preserve">, </w:t>
      </w:r>
      <w:fldSimple w:instr=" DOCPROPERTY  StartDate  \* MERGEFORMAT ">
        <w:r w:rsidR="009F5F27" w:rsidRPr="00BA51D9">
          <w:rPr>
            <w:b/>
            <w:noProof/>
            <w:sz w:val="24"/>
          </w:rPr>
          <w:t>7th Dec 2020</w:t>
        </w:r>
      </w:fldSimple>
      <w:r w:rsidR="009F5F27">
        <w:rPr>
          <w:b/>
          <w:noProof/>
          <w:sz w:val="24"/>
        </w:rPr>
        <w:t xml:space="preserve"> - </w:t>
      </w:r>
      <w:fldSimple w:instr=" DOCPROPERTY  EndDate  \* MERGEFORMAT ">
        <w:r w:rsidR="009F5F27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F27" w14:paraId="33E1B66F" w14:textId="77777777" w:rsidTr="009F5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33629" w14:textId="77777777" w:rsidR="009F5F27" w:rsidRDefault="009F5F27" w:rsidP="009F5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5F27" w14:paraId="7F5108B8" w14:textId="7777777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09DC2" w14:textId="77777777" w:rsidR="009F5F27" w:rsidRDefault="009F5F27" w:rsidP="009F5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5F27" w14:paraId="3F33D7F8" w14:textId="7777777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874C0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31FF192E" w14:textId="77777777" w:rsidTr="009F5F27">
        <w:tc>
          <w:tcPr>
            <w:tcW w:w="142" w:type="dxa"/>
            <w:tcBorders>
              <w:left w:val="single" w:sz="4" w:space="0" w:color="auto"/>
            </w:tcBorders>
          </w:tcPr>
          <w:p w14:paraId="42F1265A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91BB2" w14:textId="77777777" w:rsidR="009F5F27" w:rsidRPr="00410371" w:rsidRDefault="00BC059B" w:rsidP="009F5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5F2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D883CB4" w14:textId="77777777" w:rsidR="009F5F27" w:rsidRDefault="009F5F27" w:rsidP="009F5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8D9257" w14:textId="77777777" w:rsidR="009F5F27" w:rsidRPr="00410371" w:rsidRDefault="00BC059B" w:rsidP="009F5F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5F27" w:rsidRPr="00410371">
                <w:rPr>
                  <w:b/>
                  <w:noProof/>
                  <w:sz w:val="28"/>
                </w:rPr>
                <w:t>2015</w:t>
              </w:r>
            </w:fldSimple>
          </w:p>
        </w:tc>
        <w:tc>
          <w:tcPr>
            <w:tcW w:w="709" w:type="dxa"/>
          </w:tcPr>
          <w:p w14:paraId="1834025A" w14:textId="77777777" w:rsidR="009F5F27" w:rsidRDefault="009F5F27" w:rsidP="009F5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AFC28" w14:textId="5D468BF1" w:rsidR="009F5F27" w:rsidRPr="00410371" w:rsidRDefault="001F356E" w:rsidP="009F5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DB84C9E" w14:textId="77777777" w:rsidR="009F5F27" w:rsidRDefault="009F5F27" w:rsidP="009F5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02B2E" w14:textId="1B71E330" w:rsidR="009F5F27" w:rsidRPr="00410371" w:rsidRDefault="00BC059B" w:rsidP="009F5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5F27" w:rsidRPr="00410371">
                <w:rPr>
                  <w:b/>
                  <w:noProof/>
                  <w:sz w:val="28"/>
                </w:rPr>
                <w:t>1</w:t>
              </w:r>
              <w:r w:rsidR="001F356E">
                <w:rPr>
                  <w:b/>
                  <w:noProof/>
                  <w:sz w:val="28"/>
                </w:rPr>
                <w:t>7.0</w:t>
              </w:r>
              <w:r w:rsidR="009F5F2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55F20" w14:textId="77777777"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</w:tr>
      <w:tr w:rsidR="009F5F27" w14:paraId="1BB7CB9D" w14:textId="77777777" w:rsidTr="009F5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5C949" w14:textId="77777777"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</w:tr>
      <w:tr w:rsidR="009F5F27" w14:paraId="45209993" w14:textId="77777777" w:rsidTr="009F5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B148F" w14:textId="77777777" w:rsidR="009F5F27" w:rsidRPr="00F25D98" w:rsidRDefault="009F5F27" w:rsidP="009F5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5F27" w14:paraId="23EB6C3B" w14:textId="77777777" w:rsidTr="009F5F27">
        <w:tc>
          <w:tcPr>
            <w:tcW w:w="9641" w:type="dxa"/>
            <w:gridSpan w:val="9"/>
          </w:tcPr>
          <w:p w14:paraId="0EB07E56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3D5BF" w14:textId="77777777" w:rsidR="009F5F27" w:rsidRDefault="009F5F27" w:rsidP="009F5F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F27" w14:paraId="2E3AB68D" w14:textId="77777777" w:rsidTr="009F5F27">
        <w:tc>
          <w:tcPr>
            <w:tcW w:w="2835" w:type="dxa"/>
          </w:tcPr>
          <w:p w14:paraId="3D4BD0B6" w14:textId="77777777" w:rsidR="009F5F27" w:rsidRDefault="009F5F27" w:rsidP="009F5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92A52B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72E4D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1804FB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F630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886394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1244B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A3114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B251" w14:textId="77777777" w:rsidR="009F5F27" w:rsidRDefault="009F5F27" w:rsidP="009F5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7A12FF" w14:textId="77777777" w:rsidR="009F5F27" w:rsidRDefault="009F5F27" w:rsidP="009F5F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F27" w14:paraId="3DDB894B" w14:textId="77777777" w:rsidTr="009F5F27">
        <w:tc>
          <w:tcPr>
            <w:tcW w:w="9640" w:type="dxa"/>
            <w:gridSpan w:val="11"/>
          </w:tcPr>
          <w:p w14:paraId="6F3776F5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0251BD66" w14:textId="77777777" w:rsidTr="009F5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ED87D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40FDF" w14:textId="77777777" w:rsidR="009F5F27" w:rsidRDefault="00BC059B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5F27">
                <w:t>Correction to NRDC functions</w:t>
              </w:r>
            </w:fldSimple>
          </w:p>
        </w:tc>
      </w:tr>
      <w:tr w:rsidR="009F5F27" w14:paraId="6E2568DD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14DBAE4D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A74F3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0FF4D638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2C34D747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39557" w14:textId="77777777" w:rsidR="009F5F27" w:rsidRDefault="00BC059B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5F27">
                <w:rPr>
                  <w:noProof/>
                </w:rPr>
                <w:t>ROHDE &amp; SCHWARZ</w:t>
              </w:r>
            </w:fldSimple>
          </w:p>
        </w:tc>
      </w:tr>
      <w:tr w:rsidR="009F5F27" w14:paraId="23EA8D05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3ECACAE2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614D9" w14:textId="77777777" w:rsidR="009F5F27" w:rsidRDefault="009F5F27" w:rsidP="009F5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F5F27" w14:paraId="43763E5C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7830B787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DB784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0E34BA11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2A432F8E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43625" w14:textId="77777777" w:rsidR="009F5F27" w:rsidRDefault="00BC059B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5F2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1E284B" w14:textId="77777777" w:rsidR="009F5F27" w:rsidRDefault="009F5F27" w:rsidP="009F5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CB304" w14:textId="77777777" w:rsidR="009F5F27" w:rsidRDefault="009F5F27" w:rsidP="009F5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C7E43" w14:textId="77777777" w:rsidR="009F5F27" w:rsidRDefault="00BC059B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5F27">
                <w:rPr>
                  <w:noProof/>
                </w:rPr>
                <w:t>2021-09-12</w:t>
              </w:r>
            </w:fldSimple>
          </w:p>
        </w:tc>
      </w:tr>
      <w:tr w:rsidR="009F5F27" w14:paraId="5852277B" w14:textId="77777777" w:rsidTr="009F5F27">
        <w:tc>
          <w:tcPr>
            <w:tcW w:w="1843" w:type="dxa"/>
            <w:tcBorders>
              <w:left w:val="single" w:sz="4" w:space="0" w:color="auto"/>
            </w:tcBorders>
          </w:tcPr>
          <w:p w14:paraId="17D2DCF8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3D1D1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4E97C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E1A7C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AB1C1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F27" w14:paraId="489D0F4D" w14:textId="77777777" w:rsidTr="009F5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188F3" w14:textId="77777777" w:rsidR="009F5F27" w:rsidRDefault="009F5F27" w:rsidP="009F5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AFC85E" w14:textId="77777777" w:rsidR="009F5F27" w:rsidRDefault="00BC059B" w:rsidP="009F5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5F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67BD1" w14:textId="77777777" w:rsidR="009F5F27" w:rsidRDefault="009F5F27" w:rsidP="009F5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8C736" w14:textId="77777777" w:rsidR="009F5F27" w:rsidRDefault="009F5F27" w:rsidP="009F5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F24A1" w14:textId="63C82BBB" w:rsidR="009F5F27" w:rsidRDefault="00BC059B" w:rsidP="009F5F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5F27">
                <w:rPr>
                  <w:noProof/>
                </w:rPr>
                <w:t>Rel-1</w:t>
              </w:r>
              <w:r w:rsidR="001F356E">
                <w:rPr>
                  <w:noProof/>
                </w:rPr>
                <w:t>7</w:t>
              </w:r>
            </w:fldSimple>
          </w:p>
        </w:tc>
      </w:tr>
      <w:tr w:rsidR="009F5F27" w14:paraId="2B914E8E" w14:textId="77777777" w:rsidTr="009F5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0DC81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83168" w14:textId="77777777" w:rsidR="009F5F27" w:rsidRDefault="009F5F27" w:rsidP="009F5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35E0" w14:textId="77777777" w:rsidR="009F5F27" w:rsidRDefault="009F5F27" w:rsidP="009F5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FBBD13" w14:textId="77777777" w:rsidR="009F5F27" w:rsidRPr="007C2097" w:rsidRDefault="009F5F27" w:rsidP="009F5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5F27" w14:paraId="00D352A1" w14:textId="77777777" w:rsidTr="009F5F27">
        <w:tc>
          <w:tcPr>
            <w:tcW w:w="1843" w:type="dxa"/>
          </w:tcPr>
          <w:p w14:paraId="007F7076" w14:textId="77777777" w:rsidR="009F5F27" w:rsidRDefault="009F5F27" w:rsidP="009F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A0E4C" w14:textId="77777777" w:rsidR="009F5F27" w:rsidRDefault="009F5F27" w:rsidP="009F5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8E" w14:paraId="508FB5CF" w14:textId="77777777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5A160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CA885" w14:textId="77777777"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  <w:p w14:paraId="1A39CC56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660C6CD" w14:textId="77777777"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In function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</w:t>
            </w:r>
            <w:r w:rsidRPr="00DE1291">
              <w:rPr>
                <w:rFonts w:cs="Arial"/>
                <w:lang w:eastAsia="en-GB"/>
              </w:rPr>
              <w:t>the CRNTI is updated and SS is reconfigured with updated C-RNTI, this additional SS configuration can be avoided and the C-RNTI updated during creation of cell</w:t>
            </w:r>
          </w:p>
          <w:p w14:paraId="39B76BDB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CB1920A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order to configure the RACH procedure list correctly the parameter needs to be set to true to indicate the secondary cell configuration.</w:t>
            </w:r>
          </w:p>
          <w:p w14:paraId="533C6F89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DE1291">
              <w:rPr>
                <w:rFonts w:cs="Arial"/>
                <w:lang w:eastAsia="en-GB"/>
              </w:rPr>
              <w:t xml:space="preserve">Since the C-RNTI change is removed from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, the </w:t>
            </w:r>
            <w:proofErr w:type="spellStart"/>
            <w:r w:rsidRPr="00DE1291">
              <w:rPr>
                <w:rFonts w:cs="Arial"/>
                <w:lang w:eastAsia="en-GB"/>
              </w:rPr>
              <w:t>f_NR_CellInfo_SetRNTI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called to update the C-RNTI value during cell creation</w:t>
            </w:r>
          </w:p>
        </w:tc>
      </w:tr>
      <w:tr w:rsidR="0059768E" w14:paraId="0F6EA5E5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E9447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B259B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768E" w14:paraId="3C91E91B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FBF7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4E7EE" w14:textId="77777777" w:rsidR="0059768E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 secondary Cell and used this to determine the RACH procedure list</w:t>
            </w:r>
          </w:p>
          <w:p w14:paraId="22F26DF4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970F0F9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Removed set C-RNTI and </w:t>
            </w:r>
            <w:proofErr w:type="spellStart"/>
            <w:r w:rsidRPr="00DE1291">
              <w:rPr>
                <w:rFonts w:cs="Arial"/>
                <w:lang w:eastAsia="en-GB"/>
              </w:rPr>
              <w:t>f_NR_SS_C_RNTI_Config</w:t>
            </w:r>
            <w:proofErr w:type="spellEnd"/>
            <w:r w:rsidRPr="00DE1291">
              <w:rPr>
                <w:rFonts w:cs="Arial"/>
                <w:lang w:eastAsia="en-GB"/>
              </w:rPr>
              <w:t>.</w:t>
            </w:r>
          </w:p>
          <w:p w14:paraId="0CD9574D" w14:textId="77777777" w:rsidR="0059768E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8F6EC75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E1291">
              <w:rPr>
                <w:rFonts w:cs="Arial"/>
                <w:color w:val="000000"/>
                <w:lang w:eastAsia="de-DE"/>
              </w:rPr>
              <w:t xml:space="preserve">Updated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indicate as Secondary cell for nr_cell10</w:t>
            </w:r>
          </w:p>
          <w:p w14:paraId="03DA02EC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Called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initialise c-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value</w:t>
            </w:r>
          </w:p>
          <w:p w14:paraId="5DAED6F9" w14:textId="77777777" w:rsidR="0059768E" w:rsidRDefault="0059768E" w:rsidP="0059768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DE1291">
              <w:rPr>
                <w:rFonts w:cs="Arial"/>
                <w:lang w:eastAsia="en-GB"/>
              </w:rPr>
              <w:t xml:space="preserve">Note: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  <w:p w14:paraId="1779F3FD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DE1291">
              <w:rPr>
                <w:rFonts w:cs="Arial"/>
                <w:highlight w:val="yellow"/>
                <w:lang w:eastAsia="en-GB"/>
              </w:rPr>
              <w:t>ALL NR-DC test cases needs to be updated with similar changes</w:t>
            </w:r>
          </w:p>
        </w:tc>
      </w:tr>
      <w:tr w:rsidR="0059768E" w14:paraId="30D4C64F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937D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F04B8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768E" w14:paraId="752D0FB7" w14:textId="77777777" w:rsidTr="009F5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898C4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8FC3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A36A2">
              <w:rPr>
                <w:rFonts w:cs="Arial"/>
                <w:noProof/>
              </w:rPr>
              <w:t>The SS configuration for RACH procedure will remain incorrect</w:t>
            </w:r>
          </w:p>
        </w:tc>
      </w:tr>
      <w:tr w:rsidR="0059768E" w14:paraId="5CDA432B" w14:textId="77777777" w:rsidTr="009F5F27">
        <w:tc>
          <w:tcPr>
            <w:tcW w:w="2694" w:type="dxa"/>
            <w:gridSpan w:val="2"/>
          </w:tcPr>
          <w:p w14:paraId="5CC0E48D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0CE5D6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9768E" w14:paraId="16A55EB8" w14:textId="77777777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FAF59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C44B" w14:textId="77777777" w:rsidR="0059768E" w:rsidRPr="00DE1291" w:rsidRDefault="0059768E" w:rsidP="0059768E">
            <w:pPr>
              <w:pStyle w:val="CRCoverPage"/>
              <w:spacing w:after="0"/>
              <w:rPr>
                <w:rFonts w:cs="Arial"/>
                <w:noProof/>
              </w:rPr>
            </w:pPr>
            <w:r w:rsidRPr="003A36A2">
              <w:rPr>
                <w:rFonts w:cs="Arial"/>
                <w:noProof/>
              </w:rPr>
              <w:t>ALL NR-DC test cases</w:t>
            </w:r>
          </w:p>
        </w:tc>
      </w:tr>
      <w:tr w:rsidR="0059768E" w14:paraId="354CF828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7AC7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61E80" w14:textId="77777777" w:rsidR="0059768E" w:rsidRDefault="0059768E" w:rsidP="0059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68E" w14:paraId="03E142AF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E07C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8D999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0B9A6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EBA8C" w14:textId="77777777" w:rsidR="0059768E" w:rsidRDefault="0059768E" w:rsidP="0059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74AE6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4DE18CD2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E0FA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ED9DE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90E04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B664D" w14:textId="77777777" w:rsidR="0059768E" w:rsidRDefault="0059768E" w:rsidP="0059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07051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29DF3115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4335F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3B09C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B1622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BCD86F" w14:textId="77777777" w:rsidR="0059768E" w:rsidRDefault="0059768E" w:rsidP="0059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82278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48E8ADB0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AC426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3D7A0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3C54E" w14:textId="77777777" w:rsidR="0059768E" w:rsidRDefault="0059768E" w:rsidP="0059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5134F" w14:textId="77777777" w:rsidR="0059768E" w:rsidRDefault="0059768E" w:rsidP="0059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28C9A" w14:textId="77777777" w:rsidR="0059768E" w:rsidRDefault="0059768E" w:rsidP="0059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68E" w14:paraId="083FB87E" w14:textId="77777777" w:rsidTr="009F5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0631" w14:textId="77777777" w:rsidR="0059768E" w:rsidRDefault="0059768E" w:rsidP="00597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643B1" w14:textId="77777777" w:rsidR="0059768E" w:rsidRDefault="0059768E" w:rsidP="0059768E">
            <w:pPr>
              <w:pStyle w:val="CRCoverPage"/>
              <w:spacing w:after="0"/>
              <w:rPr>
                <w:noProof/>
              </w:rPr>
            </w:pPr>
          </w:p>
        </w:tc>
      </w:tr>
      <w:tr w:rsidR="0059768E" w14:paraId="248992F4" w14:textId="77777777" w:rsidTr="009F5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6F6D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05E2B" w14:textId="77777777" w:rsidR="0059768E" w:rsidRDefault="0059768E" w:rsidP="0059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68E" w:rsidRPr="008863B9" w14:paraId="188F8153" w14:textId="77777777" w:rsidTr="009F5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773E1" w14:textId="77777777" w:rsidR="0059768E" w:rsidRPr="008863B9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856565" w14:textId="77777777" w:rsidR="0059768E" w:rsidRPr="008863B9" w:rsidRDefault="0059768E" w:rsidP="00597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68E" w14:paraId="5F7E43CF" w14:textId="77777777" w:rsidTr="009F5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11861" w14:textId="77777777" w:rsidR="0059768E" w:rsidRDefault="0059768E" w:rsidP="0059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134AB" w14:textId="77777777" w:rsidR="0059768E" w:rsidRDefault="0059768E" w:rsidP="0059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C452D" w14:textId="77777777" w:rsidR="009418D9" w:rsidRPr="00DE1291" w:rsidRDefault="009418D9" w:rsidP="009418D9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2EC762C1" w14:textId="77777777" w:rsidR="009418D9" w:rsidRPr="00DE1291" w:rsidRDefault="009418D9" w:rsidP="009418D9">
      <w:pPr>
        <w:rPr>
          <w:rFonts w:ascii="Arial" w:hAnsi="Arial" w:cs="Arial"/>
          <w:noProof/>
        </w:rPr>
        <w:sectPr w:rsidR="009418D9" w:rsidRPr="00DE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46366" w14:textId="77777777" w:rsidR="009478EE" w:rsidRPr="00DE1291" w:rsidRDefault="009478EE" w:rsidP="009478EE">
      <w:pPr>
        <w:rPr>
          <w:rFonts w:ascii="Arial" w:hAnsi="Arial" w:cs="Arial"/>
          <w:noProof/>
        </w:rPr>
      </w:pPr>
    </w:p>
    <w:p w14:paraId="39061F5D" w14:textId="77777777" w:rsidR="007A73E5" w:rsidRPr="00DE1291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2181794"/>
      <w:r w:rsidRPr="00DE1291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AEE0E6C" w14:textId="77777777" w:rsidR="00DB6A6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1291">
        <w:rPr>
          <w:rFonts w:ascii="Arial" w:hAnsi="Arial" w:cs="Arial"/>
        </w:rPr>
        <w:fldChar w:fldCharType="begin"/>
      </w:r>
      <w:r w:rsidRPr="00DE1291">
        <w:rPr>
          <w:rFonts w:ascii="Arial" w:hAnsi="Arial" w:cs="Arial"/>
        </w:rPr>
        <w:instrText xml:space="preserve"> TOC \o "1-3" </w:instrText>
      </w:r>
      <w:r w:rsidRPr="00DE1291">
        <w:rPr>
          <w:rFonts w:ascii="Arial" w:hAnsi="Arial" w:cs="Arial"/>
        </w:rPr>
        <w:fldChar w:fldCharType="separate"/>
      </w:r>
      <w:r w:rsidR="00DB6A6C" w:rsidRPr="006B2A1E">
        <w:rPr>
          <w:rFonts w:ascii="Arial" w:hAnsi="Arial" w:cs="Arial"/>
          <w:iCs/>
        </w:rPr>
        <w:t>Table of Contents</w:t>
      </w:r>
      <w:r w:rsidR="00DB6A6C">
        <w:tab/>
      </w:r>
      <w:r w:rsidR="00DB6A6C">
        <w:fldChar w:fldCharType="begin"/>
      </w:r>
      <w:r w:rsidR="00DB6A6C">
        <w:instrText xml:space="preserve"> PAGEREF _Toc82181794 \h </w:instrText>
      </w:r>
      <w:r w:rsidR="00DB6A6C">
        <w:fldChar w:fldCharType="separate"/>
      </w:r>
      <w:r w:rsidR="00DB6A6C">
        <w:t>3</w:t>
      </w:r>
      <w:r w:rsidR="00DB6A6C">
        <w:fldChar w:fldCharType="end"/>
      </w:r>
    </w:p>
    <w:p w14:paraId="59AC24B1" w14:textId="77777777" w:rsidR="00DB6A6C" w:rsidRDefault="00DB6A6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2A1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2A1E">
        <w:rPr>
          <w:rFonts w:cs="Arial"/>
          <w:b/>
        </w:rPr>
        <w:t>Corrections required for NRDC functions</w:t>
      </w:r>
      <w:r>
        <w:tab/>
      </w:r>
      <w:r>
        <w:fldChar w:fldCharType="begin"/>
      </w:r>
      <w:r>
        <w:instrText xml:space="preserve"> PAGEREF _Toc82181795 \h </w:instrText>
      </w:r>
      <w:r>
        <w:fldChar w:fldCharType="separate"/>
      </w:r>
      <w:r>
        <w:t>3</w:t>
      </w:r>
      <w:r>
        <w:fldChar w:fldCharType="end"/>
      </w:r>
    </w:p>
    <w:p w14:paraId="3C0883E0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f_NR_InitialiseRachProcedure</w:t>
      </w:r>
      <w:r>
        <w:tab/>
      </w:r>
      <w:r>
        <w:fldChar w:fldCharType="begin"/>
      </w:r>
      <w:r>
        <w:instrText xml:space="preserve"> PAGEREF _Toc82181796 \h </w:instrText>
      </w:r>
      <w:r>
        <w:fldChar w:fldCharType="separate"/>
      </w:r>
      <w:r>
        <w:t>3</w:t>
      </w:r>
      <w:r>
        <w:fldChar w:fldCharType="end"/>
      </w:r>
    </w:p>
    <w:p w14:paraId="2DB7FF98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 xml:space="preserve">Correction to </w:t>
      </w:r>
      <w:r w:rsidRPr="006B2A1E">
        <w:rPr>
          <w:rFonts w:cs="Arial"/>
          <w:lang w:eastAsia="en-GB"/>
        </w:rPr>
        <w:t>f_NR_CellConfig_Def</w:t>
      </w:r>
      <w:r>
        <w:tab/>
      </w:r>
      <w:r>
        <w:fldChar w:fldCharType="begin"/>
      </w:r>
      <w:r>
        <w:instrText xml:space="preserve"> PAGEREF _Toc82181797 \h </w:instrText>
      </w:r>
      <w:r>
        <w:fldChar w:fldCharType="separate"/>
      </w:r>
      <w:r>
        <w:t>5</w:t>
      </w:r>
      <w:r>
        <w:fldChar w:fldCharType="end"/>
      </w:r>
    </w:p>
    <w:p w14:paraId="06D52E2F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_Toc82181798 \h </w:instrText>
      </w:r>
      <w:r>
        <w:fldChar w:fldCharType="separate"/>
      </w:r>
      <w:r>
        <w:t>7</w:t>
      </w:r>
      <w:r>
        <w:fldChar w:fldCharType="end"/>
      </w:r>
    </w:p>
    <w:p w14:paraId="3B596AE3" w14:textId="77777777" w:rsidR="00DB6A6C" w:rsidRDefault="00DB6A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2A1E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2A1E">
        <w:rPr>
          <w:rFonts w:cs="Arial"/>
          <w:b/>
          <w:color w:val="000000"/>
          <w:lang w:eastAsia="en-GB"/>
        </w:rPr>
        <w:t>Correction to f_TC_8_2_2_4_2_NR5GC</w:t>
      </w:r>
      <w:r>
        <w:tab/>
      </w:r>
      <w:r>
        <w:fldChar w:fldCharType="begin"/>
      </w:r>
      <w:r>
        <w:instrText xml:space="preserve"> PAGEREF _Toc82181799 \h </w:instrText>
      </w:r>
      <w:r>
        <w:fldChar w:fldCharType="separate"/>
      </w:r>
      <w:r>
        <w:t>8</w:t>
      </w:r>
      <w:r>
        <w:fldChar w:fldCharType="end"/>
      </w:r>
    </w:p>
    <w:p w14:paraId="70664793" w14:textId="77777777" w:rsidR="007A73E5" w:rsidRPr="00DE1291" w:rsidRDefault="007A73E5" w:rsidP="007A73E5">
      <w:pPr>
        <w:rPr>
          <w:rFonts w:ascii="Arial" w:hAnsi="Arial" w:cs="Arial"/>
          <w:b/>
          <w:sz w:val="24"/>
          <w:lang w:eastAsia="ja-JP"/>
        </w:rPr>
      </w:pPr>
      <w:r w:rsidRPr="00DE1291">
        <w:rPr>
          <w:rFonts w:ascii="Arial" w:hAnsi="Arial" w:cs="Arial"/>
          <w:noProof/>
        </w:rPr>
        <w:fldChar w:fldCharType="end"/>
      </w:r>
    </w:p>
    <w:p w14:paraId="1ED4CCB0" w14:textId="77777777" w:rsidR="007A73E5" w:rsidRPr="00DE1291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" w:name="_Toc122434488"/>
      <w:bookmarkStart w:id="2" w:name="_Toc295288959"/>
      <w:bookmarkStart w:id="3" w:name="_Toc82181795"/>
      <w:r w:rsidRPr="00DE1291">
        <w:rPr>
          <w:rFonts w:cs="Arial"/>
          <w:b/>
        </w:rPr>
        <w:t>Corrections required</w:t>
      </w:r>
      <w:bookmarkEnd w:id="1"/>
      <w:bookmarkEnd w:id="2"/>
      <w:r w:rsidR="00DB6A6C">
        <w:rPr>
          <w:rFonts w:cs="Arial"/>
          <w:b/>
        </w:rPr>
        <w:t xml:space="preserve"> for</w:t>
      </w:r>
      <w:r w:rsidR="00460215" w:rsidRPr="00DE1291">
        <w:rPr>
          <w:rFonts w:cs="Arial"/>
          <w:b/>
        </w:rPr>
        <w:t xml:space="preserve"> </w:t>
      </w:r>
      <w:r w:rsidR="00DB6A6C" w:rsidRPr="00DB6A6C">
        <w:rPr>
          <w:rFonts w:cs="Arial"/>
          <w:b/>
        </w:rPr>
        <w:t>NRDC functions</w:t>
      </w:r>
      <w:bookmarkEnd w:id="3"/>
    </w:p>
    <w:p w14:paraId="64BD4032" w14:textId="77777777" w:rsidR="005D27CA" w:rsidRPr="00DE1291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2181796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3C74F0" w:rsidRPr="00DE1291">
        <w:rPr>
          <w:rFonts w:cs="Arial"/>
          <w:b/>
          <w:color w:val="000000"/>
          <w:lang w:eastAsia="en-GB"/>
        </w:rPr>
        <w:t>f_NR_InitialiseRachProcedure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DE1291" w14:paraId="0A0E261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AA36" w14:textId="77777777" w:rsidR="005D27CA" w:rsidRPr="00DE1291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DE129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09D" w14:textId="77777777" w:rsidR="005D27CA" w:rsidRPr="00DE1291" w:rsidRDefault="003C74F0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f_NR_InitialiseRachProcedure</w:t>
            </w:r>
            <w:proofErr w:type="spellEnd"/>
          </w:p>
        </w:tc>
      </w:tr>
      <w:tr w:rsidR="00FA485A" w:rsidRPr="00DE1291" w14:paraId="050CEC3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1CE4" w14:textId="77777777"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D2F" w14:textId="77777777" w:rsidR="00FA485A" w:rsidRPr="00DE1291" w:rsidRDefault="003C74F0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</w:tc>
      </w:tr>
      <w:tr w:rsidR="00FA485A" w:rsidRPr="00DE1291" w14:paraId="460655E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15E0" w14:textId="77777777"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8CE" w14:textId="77777777" w:rsidR="00FA485A" w:rsidRPr="00DE1291" w:rsidRDefault="003C74F0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 secondary Cell and used this to determine the RACH procedure list</w:t>
            </w:r>
          </w:p>
        </w:tc>
      </w:tr>
      <w:tr w:rsidR="00FA485A" w:rsidRPr="00DE1291" w14:paraId="1D7FBE9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CAF" w14:textId="77777777" w:rsidR="00FA485A" w:rsidRPr="00DE1291" w:rsidRDefault="00FA485A" w:rsidP="00FA485A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2BD" w14:textId="77777777" w:rsidR="00FA485A" w:rsidRPr="00DE1291" w:rsidRDefault="00DB6A6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B6A6C">
              <w:rPr>
                <w:rFonts w:ascii="Arial" w:hAnsi="Arial" w:cs="Arial"/>
                <w:lang w:eastAsia="en-GB"/>
              </w:rPr>
              <w:t>NR_ConfigurationSteps</w:t>
            </w:r>
            <w:proofErr w:type="spellEnd"/>
          </w:p>
        </w:tc>
      </w:tr>
      <w:tr w:rsidR="00220349" w:rsidRPr="00DE1291" w14:paraId="7FF1A1F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9034" w14:textId="77777777" w:rsidR="00220349" w:rsidRPr="00DE1291" w:rsidRDefault="00220349" w:rsidP="0022034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390" w14:textId="77777777" w:rsidR="00220349" w:rsidRPr="00DE1291" w:rsidRDefault="00220349" w:rsidP="0022034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3E0A90C" w14:textId="77777777" w:rsidR="009A07BF" w:rsidRPr="00DE1291" w:rsidRDefault="009A07BF" w:rsidP="005D27CA">
      <w:pPr>
        <w:spacing w:after="0"/>
        <w:rPr>
          <w:rFonts w:ascii="Arial" w:hAnsi="Arial" w:cs="Arial"/>
          <w:b/>
          <w:lang w:eastAsia="en-GB"/>
        </w:rPr>
      </w:pPr>
    </w:p>
    <w:p w14:paraId="0CC2237B" w14:textId="77777777" w:rsidR="005D27CA" w:rsidRPr="00DE1291" w:rsidRDefault="005D27CA" w:rsidP="005D27CA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DE1291" w14:paraId="057BC02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B6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 runs on NR_BASE_PTC return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</w:p>
          <w:p w14:paraId="07A1E35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689C372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BFDDC1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NR_PhysicalParameters_Type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4F14C4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DL_CCCH_Message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1808052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NR_RachProcedureMsg4RrcMsg_Type v_RachProcedureMsg4RrcMsg;</w:t>
            </w:r>
          </w:p>
          <w:p w14:paraId="06BB70D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octetstring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FE45AE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</w:p>
          <w:p w14:paraId="5680C46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f_GetTestcaseAttrib_ENDC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 {  //ENDC test cases -&gt; C-RNTI based CBRA procedure</w:t>
            </w:r>
          </w:p>
          <w:p w14:paraId="24FBBE3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// As per 38.523-3 Table 7.1.2.3.3-1: Default grants @sic R5-198994 sic@</w:t>
            </w:r>
          </w:p>
          <w:p w14:paraId="68BD4E8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//WA#WI=858265  7_1_1_4_1_1 requires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and the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configuration should apply the DCI format correctly according to the UE search space configuration</w:t>
            </w:r>
          </w:p>
          <w:p w14:paraId="417A3EE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if( not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()))) {</w:t>
            </w:r>
          </w:p>
          <w:p w14:paraId="09CBDDB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cs_NR_RachProcedureConfig_CBRA_CrntiBased(v_NR_PhysicalParameters, -,-, tsc_NR_ENDC_Msg3Grant_Def);  /* @sic R5-187672, R5-187748: CBRA instead of CFRA sic@ */</w:t>
            </w:r>
          </w:p>
          <w:p w14:paraId="6D04847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 else {</w:t>
            </w:r>
          </w:p>
          <w:p w14:paraId="615BFAF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cs_NR_RachProcedureConfig_CBRA_CrntiBased_DCI_x_0(v_NR_PhysicalParameters,-,-,tsc_NR_ENDC_Msg3Grant_Def);  </w:t>
            </w:r>
          </w:p>
          <w:p w14:paraId="20B8A9A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</w:t>
            </w:r>
          </w:p>
          <w:p w14:paraId="6752560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5CBAE78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else {  //NRSA test cases -&gt; Contention Based with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RRCSetupRequest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in Msg3</w:t>
            </w:r>
          </w:p>
          <w:p w14:paraId="09517E4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if (not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f_NR_EarlyContentionResolution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 {</w:t>
            </w:r>
          </w:p>
          <w:p w14:paraId="1666989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f_NR_38508_RRCSetup(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8F91CD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f_NR_RRC_DL_CCCH_Encvalue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7D5511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cs_NR_RachProcedureMsg4WithCcchMsg(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D9463C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 else {</w:t>
            </w:r>
          </w:p>
          <w:p w14:paraId="60C4984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cs_NR_RachProcedureMsg4WithNoRrcMsg;</w:t>
            </w:r>
          </w:p>
          <w:p w14:paraId="711253C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724C26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cs_NR_RachProcedureConfig_CBRA_Msg4Based(v_NR_PhysicalParameters, v_RachProcedureMsg4RrcMsg);</w:t>
            </w:r>
          </w:p>
          <w:p w14:paraId="08438DD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22A62EF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return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C640E0C" w14:textId="77777777" w:rsidR="00C72ED8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77881B58" w14:textId="77777777" w:rsidR="005D27CA" w:rsidRPr="00DE1291" w:rsidRDefault="005D27CA" w:rsidP="005D27CA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3B8DE41F" w14:textId="77777777" w:rsidR="005D27CA" w:rsidRPr="00DE1291" w:rsidRDefault="005D27CA" w:rsidP="005D27CA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DE1291" w14:paraId="53CB6D0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B7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</w:p>
          <w:p w14:paraId="2A43CFA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:=false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 runs on NR_BASE_PTC return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</w:p>
          <w:p w14:paraId="0681520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2A3541D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82AD64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NR_PhysicalParameters_Type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f_NR_CellInfo_GetPhysicalParameters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E6A419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DL_CCCH_Message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D63571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template(value) NR_RachProcedureMsg4RrcMsg_Type v_RachProcedureMsg4RrcMsg;</w:t>
            </w:r>
          </w:p>
          <w:p w14:paraId="7710AC0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octetstring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5A3610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77CD378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f_GetTestcaseAttrib_ENDC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())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or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 {  //ENDC test cases -&gt; C-RNTI based CBRA procedure //WA#WI=880752</w:t>
            </w:r>
          </w:p>
          <w:p w14:paraId="16D74F6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// As per 38.523-3 Table 7.1.2.3.3-1: Default grants @sic R5-198994 sic@</w:t>
            </w:r>
          </w:p>
          <w:p w14:paraId="5D0D8F2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//WA#WI=858265  7_1_1_4_1_1 requires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and the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configuration should apply the DCI format correctly according to the UE search space configuration</w:t>
            </w:r>
          </w:p>
          <w:p w14:paraId="6C39FDF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if( not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f_GetTestcaseAttrib_ShortDCI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testcasename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()))) {</w:t>
            </w:r>
          </w:p>
          <w:p w14:paraId="07D015E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cs_NR_RachProcedureConfig_CBRA_CrntiBased(v_NR_PhysicalParameters, -,-, tsc_NR_ENDC_Msg3Grant_Def);  /* @sic R5-187672, R5-187748: CBRA instead of CFRA sic@ */</w:t>
            </w:r>
          </w:p>
          <w:p w14:paraId="54E491B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 else {</w:t>
            </w:r>
          </w:p>
          <w:p w14:paraId="5FB7C53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cs_NR_RachProcedureConfig_CBRA_CrntiBased_DCI_x_0(v_NR_PhysicalParameters,-,-,tsc_NR_ENDC_Msg3Grant_Def);  </w:t>
            </w:r>
          </w:p>
          <w:p w14:paraId="2814D83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}</w:t>
            </w:r>
          </w:p>
          <w:p w14:paraId="42B7BA0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1D67942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else {  //NRSA test cases -&gt; Contention Based with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RRCSetupRequest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in Msg3</w:t>
            </w:r>
          </w:p>
          <w:p w14:paraId="29AB633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if (not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f_NR_EarlyContentionResolution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()) {</w:t>
            </w:r>
          </w:p>
          <w:p w14:paraId="2F097CD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f_NR_38508_RRCSetup(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A07DBE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f_NR_RRC_DL_CCCH_Encvalue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A8B76B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cs_NR_RachProcedureMsg4WithCcchMsg(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v_EncodedRrcSetup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3574AB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 else {</w:t>
            </w:r>
          </w:p>
          <w:p w14:paraId="16DA135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v_RachProcedureMsg4RrcMsg := cs_NR_RachProcedureMsg4WithNoRrcMsg;</w:t>
            </w:r>
          </w:p>
          <w:p w14:paraId="4724C7AC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90CEDD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cs_NR_RachProcedureConfig_CBRA_Msg4Based(v_NR_PhysicalParameters, v_RachProcedureMsg4RrcMsg);</w:t>
            </w:r>
          </w:p>
          <w:p w14:paraId="300E5C6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1FCA85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return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4D2531E" w14:textId="77777777" w:rsidR="001E3D37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3E21A7AA" w14:textId="77777777" w:rsidR="005D27CA" w:rsidRPr="00DE1291" w:rsidRDefault="005D27CA" w:rsidP="006E7773">
      <w:pPr>
        <w:rPr>
          <w:rFonts w:ascii="Arial" w:hAnsi="Arial" w:cs="Arial"/>
          <w:lang w:eastAsia="en-GB"/>
        </w:rPr>
      </w:pPr>
    </w:p>
    <w:p w14:paraId="2C29F89B" w14:textId="77777777" w:rsidR="00E95D4B" w:rsidRPr="00DE1291" w:rsidRDefault="00E95D4B" w:rsidP="006E7773">
      <w:pPr>
        <w:rPr>
          <w:rFonts w:ascii="Arial" w:hAnsi="Arial" w:cs="Arial"/>
          <w:lang w:eastAsia="en-GB"/>
        </w:rPr>
      </w:pPr>
    </w:p>
    <w:p w14:paraId="61330F99" w14:textId="77777777" w:rsidR="00E95D4B" w:rsidRPr="00DE1291" w:rsidRDefault="00E95D4B" w:rsidP="00E95D4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2181797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DE1291">
        <w:rPr>
          <w:rFonts w:cs="Arial"/>
          <w:lang w:eastAsia="en-GB"/>
        </w:rPr>
        <w:t>f_NR_CellConfig_Def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5D4B" w:rsidRPr="00DE1291" w14:paraId="79696B16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50BF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C5D" w14:textId="77777777" w:rsidR="00E95D4B" w:rsidRPr="00DE1291" w:rsidRDefault="00E95D4B" w:rsidP="009F5F2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f_NR_CellConfig_Def</w:t>
            </w:r>
            <w:proofErr w:type="spellEnd"/>
          </w:p>
        </w:tc>
      </w:tr>
      <w:tr w:rsidR="00E95D4B" w:rsidRPr="00DE1291" w14:paraId="35D686DF" w14:textId="77777777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1C35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08C6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When creating the SCG cell, the </w:t>
            </w:r>
            <w:proofErr w:type="spellStart"/>
            <w:r w:rsidRPr="00DE1291">
              <w:rPr>
                <w:rFonts w:cs="Arial"/>
                <w:lang w:eastAsia="en-GB"/>
              </w:rPr>
              <w:t>v_NR_RachProcedure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populated with </w:t>
            </w:r>
            <w:proofErr w:type="spellStart"/>
            <w:r w:rsidRPr="00DE1291">
              <w:rPr>
                <w:rFonts w:cs="Arial"/>
                <w:lang w:eastAsia="en-GB"/>
              </w:rPr>
              <w:t>contentionbased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with CCCH message to send </w:t>
            </w:r>
            <w:proofErr w:type="spellStart"/>
            <w:r w:rsidRPr="00DE1291">
              <w:rPr>
                <w:rFonts w:cs="Arial"/>
                <w:lang w:eastAsia="en-GB"/>
              </w:rPr>
              <w:t>RRCSetup</w:t>
            </w:r>
            <w:proofErr w:type="spellEnd"/>
            <w:r w:rsidRPr="00DE1291">
              <w:rPr>
                <w:rFonts w:cs="Arial"/>
                <w:lang w:eastAsia="en-GB"/>
              </w:rPr>
              <w:t>, this is incorrect as the RACH procedure should be similar to EN-DC where once message3 is on SCG cell the CBRA procedure is completed with an uplink grant.</w:t>
            </w:r>
          </w:p>
        </w:tc>
      </w:tr>
      <w:tr w:rsidR="00E95D4B" w:rsidRPr="00DE1291" w14:paraId="1A281B26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E4EB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EEB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Added a parameter to indicate secondary Cell and used this to determine the RACH procedure list.</w:t>
            </w:r>
          </w:p>
          <w:p w14:paraId="6F5B3C60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Note 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</w:tc>
      </w:tr>
      <w:tr w:rsidR="00E95D4B" w:rsidRPr="00DE1291" w14:paraId="7C34DAF1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466B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087" w14:textId="77777777" w:rsidR="00E95D4B" w:rsidRPr="00DE1291" w:rsidRDefault="00DB6A6C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B6A6C">
              <w:rPr>
                <w:rFonts w:ascii="Arial" w:hAnsi="Arial" w:cs="Arial"/>
                <w:lang w:eastAsia="en-GB"/>
              </w:rPr>
              <w:t>NR_ConfigurationSteps</w:t>
            </w:r>
            <w:proofErr w:type="spellEnd"/>
          </w:p>
        </w:tc>
      </w:tr>
      <w:tr w:rsidR="00E95D4B" w:rsidRPr="00DE1291" w14:paraId="1883C4C9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5227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6CB8" w14:textId="77777777" w:rsidR="00E95D4B" w:rsidRPr="00DE1291" w:rsidRDefault="00E95D4B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22102E7" w14:textId="77777777"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</w:p>
    <w:p w14:paraId="17790E05" w14:textId="77777777"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14:paraId="3709081B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ED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E438A5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NR_CellInitialCAConfig_Type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None</w:t>
            </w:r>
          </w:p>
          <w:p w14:paraId="701F53AB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) runs on NR_BASE_PTC</w:t>
            </w:r>
          </w:p>
          <w:p w14:paraId="7CD9B111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466AD36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to None sic@</w:t>
            </w:r>
          </w:p>
          <w:p w14:paraId="0B3C3A5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0969FA7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NR_CellConfigPhysicalLayerDownlink_Type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D779C2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NR_CellConfigPhysicalLayerUplink_Type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00AED09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NR_BcchToPdschConfig_Type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D845EA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NR_PcchConfig_Type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A304944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977B32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f_NR_CellInfo_GetBandIndicator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01FFBB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46095A1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f_NR_IsBandSDL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  //SDL</w:t>
            </w:r>
          </w:p>
          <w:p w14:paraId="6FD171A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5101087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</w:t>
            </w:r>
          </w:p>
          <w:p w14:paraId="2FAE116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 else {</w:t>
            </w:r>
          </w:p>
          <w:p w14:paraId="43DE45EE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12D871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AA3553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7088C793" w14:textId="77777777" w:rsidR="00E95D4B" w:rsidRPr="00DE1291" w:rsidRDefault="00E95D4B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4A5D5574" w14:textId="77777777" w:rsidR="00E95D4B" w:rsidRPr="00DE1291" w:rsidRDefault="00E95D4B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14:paraId="46DB3ED7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12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6326F4A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NR_CellInitialCAConfig_Type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None,</w:t>
            </w:r>
          </w:p>
          <w:p w14:paraId="77E4423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:=false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// </w:t>
            </w:r>
          </w:p>
          <w:p w14:paraId="0ACD647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) runs on NR_BASE_PTC</w:t>
            </w:r>
          </w:p>
          <w:p w14:paraId="0494087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3E1591E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p_CA_CellInitialConfig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to None sic@</w:t>
            </w:r>
          </w:p>
          <w:p w14:paraId="5C8B0822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CC3E98D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NR_CellConfigPhysicalLayerDownlink_Type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cs_NR_CellConfigPhysicalLayerDownlink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2E3A0F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NR_CellConfigPhysicalLayerUplink_Type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51A2D5E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NR_BcchToPdschConfig_Type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f_NR_InitialiseBcchToPdschConfig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EF6001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NR_PcchConfig_Type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f_NR_InitialisePcchConfig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E6F9E5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NR_RachProcedureConfig_Type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B1A843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f_NR_CellInfo_GetBandIndicator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34E06C5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73668B88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f_NR_IsBandSDL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v_FreqBandIndicatorNR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  //SDL</w:t>
            </w:r>
          </w:p>
          <w:p w14:paraId="4003C3B0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omit;</w:t>
            </w:r>
          </w:p>
          <w:p w14:paraId="6B77045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omit</w:t>
            </w:r>
          </w:p>
          <w:p w14:paraId="4FEE496F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} else {</w:t>
            </w:r>
          </w:p>
          <w:p w14:paraId="0383FA46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cs_NR_CellConfigPhysicalLayerUplink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v_NR_CellInfo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92505D3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v_NR_RachProcedure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f_NR_InitialiseRachProcedure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p_NRDC_secondary_Cell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);</w:t>
            </w:r>
          </w:p>
          <w:p w14:paraId="1C5D6AE9" w14:textId="77777777" w:rsidR="00E95D4B" w:rsidRPr="00DE1291" w:rsidRDefault="00E95D4B" w:rsidP="00E95D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6406A1E8" w14:textId="77777777" w:rsidR="00E95D4B" w:rsidRPr="00DE1291" w:rsidRDefault="00E95D4B" w:rsidP="00E95D4B">
      <w:pPr>
        <w:rPr>
          <w:rFonts w:ascii="Arial" w:hAnsi="Arial" w:cs="Arial"/>
          <w:lang w:eastAsia="en-GB"/>
        </w:rPr>
      </w:pPr>
    </w:p>
    <w:p w14:paraId="6D7E3F62" w14:textId="77777777" w:rsidR="00E95D4B" w:rsidRPr="00DE1291" w:rsidRDefault="00E95D4B" w:rsidP="00E95D4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2181798"/>
      <w:r w:rsidRPr="00DE1291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DE1291">
        <w:rPr>
          <w:rFonts w:cs="Arial"/>
          <w:b/>
          <w:color w:val="000000"/>
          <w:lang w:eastAsia="en-GB"/>
        </w:rPr>
        <w:t>f_ReconfigureSS_DRBs_NRDC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95D4B" w:rsidRPr="00DE1291" w14:paraId="09AE5D17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758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EE72" w14:textId="77777777" w:rsidR="00E95D4B" w:rsidRPr="00DE1291" w:rsidRDefault="00E95D4B" w:rsidP="009F5F2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E1291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</w:p>
        </w:tc>
      </w:tr>
      <w:tr w:rsidR="00E95D4B" w:rsidRPr="00DE1291" w14:paraId="5EC4D7C5" w14:textId="77777777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EE63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F3D5" w14:textId="77777777" w:rsidR="00E95D4B" w:rsidRPr="00DE1291" w:rsidRDefault="00E95D4B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this</w:t>
            </w:r>
            <w:r w:rsidR="00B33F0F" w:rsidRPr="00DE1291">
              <w:rPr>
                <w:rFonts w:cs="Arial"/>
                <w:lang w:eastAsia="en-GB"/>
              </w:rPr>
              <w:t xml:space="preserve"> function the CRNTI is updated and SS is reconfigured with updated C-RNTI, this additional SS configuration can be avoided and the C-RNTI updated during creation of cell</w:t>
            </w:r>
          </w:p>
        </w:tc>
      </w:tr>
      <w:tr w:rsidR="00E95D4B" w:rsidRPr="00DE1291" w14:paraId="0D6FCC4D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780C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D7D" w14:textId="77777777" w:rsidR="00E95D4B" w:rsidRPr="00DE1291" w:rsidRDefault="00B33F0F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Removed set C-RNTI and </w:t>
            </w:r>
            <w:proofErr w:type="spellStart"/>
            <w:r w:rsidRPr="00DE1291">
              <w:rPr>
                <w:rFonts w:cs="Arial"/>
                <w:lang w:eastAsia="en-GB"/>
              </w:rPr>
              <w:t>f_NR_SS_C_RNTI_Config</w:t>
            </w:r>
            <w:proofErr w:type="spellEnd"/>
            <w:r w:rsidRPr="00DE1291">
              <w:rPr>
                <w:rFonts w:cs="Arial"/>
                <w:lang w:eastAsia="en-GB"/>
              </w:rPr>
              <w:t>.</w:t>
            </w:r>
          </w:p>
          <w:p w14:paraId="6E45F909" w14:textId="77777777" w:rsidR="00B33F0F" w:rsidRPr="00DE1291" w:rsidRDefault="00B33F0F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E95D4B" w:rsidRPr="00DE1291" w14:paraId="494D89DD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D88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FCA" w14:textId="77777777" w:rsidR="00E95D4B" w:rsidRPr="00DE1291" w:rsidRDefault="00DB6A6C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r w:rsidRPr="00DB6A6C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E95D4B" w:rsidRPr="00DE1291" w14:paraId="23D04366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C930" w14:textId="77777777" w:rsidR="00E95D4B" w:rsidRPr="00DE1291" w:rsidRDefault="00E95D4B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1179" w14:textId="77777777" w:rsidR="00E95D4B" w:rsidRPr="00DE1291" w:rsidRDefault="00E95D4B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07B65DE0" w14:textId="77777777" w:rsidR="00E95D4B" w:rsidRPr="00DE1291" w:rsidRDefault="00E95D4B" w:rsidP="00E95D4B">
      <w:pPr>
        <w:spacing w:after="0"/>
        <w:rPr>
          <w:rFonts w:ascii="Arial" w:hAnsi="Arial" w:cs="Arial"/>
          <w:b/>
          <w:lang w:eastAsia="en-GB"/>
        </w:rPr>
      </w:pPr>
    </w:p>
    <w:p w14:paraId="7A3C083A" w14:textId="77777777" w:rsidR="00E95D4B" w:rsidRPr="00DE1291" w:rsidRDefault="00DB6A6C" w:rsidP="00E95D4B">
      <w:pPr>
        <w:spacing w:after="0"/>
        <w:rPr>
          <w:rFonts w:ascii="Arial" w:hAnsi="Arial" w:cs="Arial"/>
          <w:b/>
          <w:color w:val="000000"/>
          <w:lang w:eastAsia="en-GB"/>
        </w:rPr>
      </w:pPr>
      <w:r>
        <w:rPr>
          <w:rFonts w:ascii="Arial" w:hAnsi="Arial" w:cs="Arial"/>
          <w:b/>
          <w:color w:val="000000"/>
          <w:lang w:eastAsia="en-GB"/>
        </w:rPr>
        <w:t>Before</w:t>
      </w:r>
      <w:r w:rsidR="00E95D4B" w:rsidRPr="00DE1291">
        <w:rPr>
          <w:rFonts w:ascii="Arial" w:hAnsi="Arial" w:cs="Arial"/>
          <w:b/>
          <w:color w:val="000000"/>
          <w:lang w:eastAsia="en-GB"/>
        </w:rPr>
        <w:t xml:space="preserve">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95D4B" w:rsidRPr="00DE1291" w14:paraId="767B2389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9F90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f_ReconfigureSS_DRBs_NRDC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E3A5950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p_SCG_CellId,</w:t>
            </w:r>
          </w:p>
          <w:p w14:paraId="4F813198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cs_TimingInfo_Now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A5884D6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20ECDFCF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3A52C86A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NRDC_SecurityActivation_Type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p_NRDC_SecurityActivation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14DF5789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 tsc_C_RNTI_Value4</w:t>
            </w:r>
          </w:p>
          <w:p w14:paraId="572DF21E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) runs on NR_BASE_PTC</w:t>
            </w:r>
          </w:p>
          <w:p w14:paraId="18AE5074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725126AA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NR_SecurityParams_Type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v_SecurityParams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f_NR_Security_Get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();</w:t>
            </w:r>
          </w:p>
          <w:p w14:paraId="2E452E43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2F0C8666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E8CCA87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4A425DDB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F1778F7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728896D6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D0F7A5D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SS SCG</w:t>
            </w:r>
          </w:p>
          <w:p w14:paraId="55D62DE8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14ABFB52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4D52AB1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0D3A118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f_NR_SS_C_RNTI_Config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1D7D28F" w14:textId="77777777" w:rsidR="00B33F0F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f_NR_ULGrantConfiguration_Start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FB5A4AB" w14:textId="77777777" w:rsidR="00E95D4B" w:rsidRPr="00DE1291" w:rsidRDefault="00B33F0F" w:rsidP="00B33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6D0F42DE" w14:textId="77777777" w:rsidR="00DB6A6C" w:rsidRPr="00DE1291" w:rsidRDefault="00DB6A6C" w:rsidP="00DB6A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After</w:t>
      </w:r>
      <w:r w:rsidRPr="00DE1291">
        <w:rPr>
          <w:rFonts w:ascii="Arial" w:hAnsi="Arial" w:cs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6A6C" w:rsidRPr="00DE1291" w14:paraId="60DB3074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217A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f_ReconfigureSS_DRBs_NRDC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(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776235A3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p_SCG_CellId,</w:t>
            </w:r>
          </w:p>
          <w:p w14:paraId="0DB092D9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(value)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TimingInfo_Type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cs_TimingInfo_Now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9FE4036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39F225FE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NR_RadioBearerList_Type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19A85AF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NRDC_SecurityActivation_Type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p_NRDC_SecurityActivation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AB6797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 tsc_C_RNTI_Value4</w:t>
            </w:r>
          </w:p>
          <w:p w14:paraId="755EABDC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) runs on NR_BASE_PTC</w:t>
            </w:r>
          </w:p>
          <w:p w14:paraId="4BF40AC3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6C4DADC8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NR_SecurityParams_Type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v_SecurityParams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f_NR_Security_Get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();</w:t>
            </w:r>
          </w:p>
          <w:p w14:paraId="7B10D4C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4FBFD1B3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CDCA02A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06F92076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p_MCG_CellId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p_SS_ConfigMCG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E5F00FF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DB5FDF8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9DCE9F0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//Reconfigure SS SCG</w:t>
            </w:r>
          </w:p>
          <w:p w14:paraId="7B0763AA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)) {</w:t>
            </w:r>
          </w:p>
          <w:p w14:paraId="65877BE6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f_NR_SS_CommonRadioBearerConfig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p_SS_ConfigSCG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p_TimingInfo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9A90C3C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 removed</w:t>
            </w:r>
          </w:p>
          <w:p w14:paraId="05471FEF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f_NR_SS_C_RNTI_Config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p_RNTI_Value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// removed</w:t>
            </w:r>
          </w:p>
          <w:p w14:paraId="14A0C7E7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f_NR_ULGrantConfiguration_Start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p_SCG_CellId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721A59B" w14:textId="77777777" w:rsidR="00DB6A6C" w:rsidRPr="00DE1291" w:rsidRDefault="00DB6A6C" w:rsidP="009F5F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</w:tc>
      </w:tr>
    </w:tbl>
    <w:p w14:paraId="53DEC9CD" w14:textId="77777777" w:rsidR="00DB6A6C" w:rsidRPr="00DE1291" w:rsidRDefault="00DB6A6C" w:rsidP="00DB6A6C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24F09A63" w14:textId="77777777" w:rsidR="00E95D4B" w:rsidRPr="00DE1291" w:rsidRDefault="00E95D4B" w:rsidP="00E95D4B">
      <w:pPr>
        <w:rPr>
          <w:rFonts w:ascii="Arial" w:hAnsi="Arial" w:cs="Arial"/>
          <w:lang w:eastAsia="en-GB"/>
        </w:rPr>
      </w:pPr>
    </w:p>
    <w:p w14:paraId="3D5F846F" w14:textId="77777777" w:rsidR="00E37C70" w:rsidRPr="00DE1291" w:rsidRDefault="00E37C70" w:rsidP="00E37C7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2181799"/>
      <w:r w:rsidRPr="00DE1291">
        <w:rPr>
          <w:rFonts w:cs="Arial"/>
          <w:b/>
          <w:color w:val="000000"/>
          <w:lang w:eastAsia="en-GB"/>
        </w:rPr>
        <w:t>Correction to f_TC_8_2_2_4_2_NR5GC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37C70" w:rsidRPr="00DE1291" w14:paraId="37638524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6035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DE129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87B" w14:textId="77777777" w:rsidR="00E37C70" w:rsidRPr="00DE1291" w:rsidRDefault="00E37C70" w:rsidP="009F5F27">
            <w:pPr>
              <w:rPr>
                <w:rFonts w:ascii="Arial" w:hAnsi="Arial" w:cs="Arial"/>
                <w:lang w:eastAsia="en-GB"/>
              </w:rPr>
            </w:pPr>
            <w:r w:rsidRPr="00DE1291">
              <w:rPr>
                <w:rFonts w:ascii="Arial" w:hAnsi="Arial" w:cs="Arial"/>
                <w:lang w:eastAsia="en-GB"/>
              </w:rPr>
              <w:t>f_TC_8_2_2_4_2_NR5GC</w:t>
            </w:r>
            <w:r w:rsidR="00DE1291">
              <w:rPr>
                <w:rFonts w:ascii="Arial" w:hAnsi="Arial" w:cs="Arial"/>
                <w:lang w:eastAsia="en-GB"/>
              </w:rPr>
              <w:t xml:space="preserve"> ( and all other NR-DC test cases</w:t>
            </w:r>
          </w:p>
        </w:tc>
      </w:tr>
      <w:tr w:rsidR="00E37C70" w:rsidRPr="00DE1291" w14:paraId="192A17C1" w14:textId="77777777" w:rsidTr="009F5F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813B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AC65" w14:textId="77777777" w:rsidR="00E37C70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>In order to configure the RACH procedure list correctly the parameter needs to be set to true to indicate the secondary cell configuration.</w:t>
            </w:r>
          </w:p>
          <w:p w14:paraId="21537131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Since the C-RNTI change is removed from </w:t>
            </w:r>
            <w:proofErr w:type="spellStart"/>
            <w:r w:rsidRPr="00DE1291">
              <w:rPr>
                <w:rFonts w:cs="Arial"/>
                <w:lang w:eastAsia="en-GB"/>
              </w:rPr>
              <w:t>f_ReconfigureSS_DRBs_NRDC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, the </w:t>
            </w:r>
            <w:proofErr w:type="spellStart"/>
            <w:r w:rsidRPr="00DE1291">
              <w:rPr>
                <w:rFonts w:cs="Arial"/>
                <w:lang w:eastAsia="en-GB"/>
              </w:rPr>
              <w:t>f_NR_CellInfo_SetRNTI</w:t>
            </w:r>
            <w:proofErr w:type="spellEnd"/>
            <w:r w:rsidRPr="00DE1291">
              <w:rPr>
                <w:rFonts w:cs="Arial"/>
                <w:lang w:eastAsia="en-GB"/>
              </w:rPr>
              <w:t xml:space="preserve"> is called to update the C-RNTI value during cell creation</w:t>
            </w:r>
          </w:p>
        </w:tc>
      </w:tr>
      <w:tr w:rsidR="00E37C70" w:rsidRPr="00DE1291" w14:paraId="2E99363F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0E5E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263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 w:rsidRPr="00DE1291">
              <w:rPr>
                <w:rFonts w:cs="Arial"/>
                <w:color w:val="000000"/>
                <w:lang w:eastAsia="de-DE"/>
              </w:rPr>
              <w:t xml:space="preserve">Updated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indicate as Secondary cell for nr_cell10</w:t>
            </w:r>
          </w:p>
          <w:p w14:paraId="7665FBB7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lang w:eastAsia="en-GB"/>
              </w:rPr>
              <w:t xml:space="preserve">Called 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f_NR_CellInfo_SetRNTI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to initialise c-</w:t>
            </w:r>
            <w:proofErr w:type="spellStart"/>
            <w:r w:rsidRPr="00DE1291">
              <w:rPr>
                <w:rFonts w:cs="Arial"/>
                <w:color w:val="000000"/>
                <w:lang w:eastAsia="de-DE"/>
              </w:rPr>
              <w:t>rnti</w:t>
            </w:r>
            <w:proofErr w:type="spellEnd"/>
            <w:r w:rsidRPr="00DE1291">
              <w:rPr>
                <w:rFonts w:cs="Arial"/>
                <w:color w:val="000000"/>
                <w:lang w:eastAsia="de-DE"/>
              </w:rPr>
              <w:t xml:space="preserve"> value</w:t>
            </w:r>
          </w:p>
          <w:p w14:paraId="41768DD2" w14:textId="77777777" w:rsidR="00E37C70" w:rsidRDefault="00DE1291" w:rsidP="009F5F2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DE1291">
              <w:rPr>
                <w:rFonts w:cs="Arial"/>
                <w:lang w:eastAsia="en-GB"/>
              </w:rPr>
              <w:t xml:space="preserve">Note: the parameter introduced here is also referenced in </w:t>
            </w:r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R5s210891 </w:t>
            </w:r>
            <w:proofErr w:type="spellStart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Chg</w:t>
            </w:r>
            <w:proofErr w:type="spellEnd"/>
            <w:r w:rsidRPr="00DE1291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2</w:t>
            </w:r>
          </w:p>
          <w:p w14:paraId="7C2B9251" w14:textId="77777777" w:rsidR="00DE1291" w:rsidRPr="00DE1291" w:rsidRDefault="00DE1291" w:rsidP="009F5F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E1291">
              <w:rPr>
                <w:rFonts w:cs="Arial"/>
                <w:highlight w:val="yellow"/>
                <w:lang w:eastAsia="en-GB"/>
              </w:rPr>
              <w:t>ALL NR-DC test cases needs to be updated with similar changes</w:t>
            </w:r>
          </w:p>
        </w:tc>
      </w:tr>
      <w:tr w:rsidR="00E37C70" w:rsidRPr="00DE1291" w14:paraId="6A58C2D8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DC70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</w:rPr>
            </w:pPr>
            <w:r w:rsidRPr="00DE1291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E74" w14:textId="77777777" w:rsidR="00E37C70" w:rsidRPr="00DE1291" w:rsidRDefault="00DE1291" w:rsidP="009F5F27">
            <w:pPr>
              <w:spacing w:after="0"/>
              <w:rPr>
                <w:rFonts w:ascii="Arial" w:hAnsi="Arial" w:cs="Arial"/>
                <w:lang w:eastAsia="en-GB"/>
              </w:rPr>
            </w:pPr>
            <w:r w:rsidRPr="00DE129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E37C70" w:rsidRPr="00DE1291" w14:paraId="099F248C" w14:textId="77777777" w:rsidTr="009F5F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B5FA" w14:textId="77777777" w:rsidR="00E37C70" w:rsidRPr="00DE1291" w:rsidRDefault="00E37C70" w:rsidP="009F5F2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E1291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2C08" w14:textId="77777777" w:rsidR="00E37C70" w:rsidRPr="00DE1291" w:rsidRDefault="00E37C70" w:rsidP="009F5F2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3949C93B" w14:textId="77777777" w:rsidR="00E37C70" w:rsidRPr="00DE1291" w:rsidRDefault="00E37C70" w:rsidP="00E37C70">
      <w:pPr>
        <w:spacing w:after="0"/>
        <w:rPr>
          <w:rFonts w:ascii="Arial" w:hAnsi="Arial" w:cs="Arial"/>
          <w:b/>
          <w:lang w:eastAsia="en-GB"/>
        </w:rPr>
      </w:pPr>
    </w:p>
    <w:p w14:paraId="5EB9A304" w14:textId="77777777" w:rsidR="00E37C70" w:rsidRPr="00DE1291" w:rsidRDefault="00E37C70" w:rsidP="00E37C70">
      <w:pPr>
        <w:spacing w:after="0"/>
        <w:rPr>
          <w:rFonts w:ascii="Arial" w:hAnsi="Arial" w:cs="Arial"/>
          <w:b/>
          <w:lang w:eastAsia="en-GB"/>
        </w:rPr>
      </w:pPr>
      <w:r w:rsidRPr="00DE1291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C70" w:rsidRPr="00DE1291" w14:paraId="4E9E1F46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E57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function f_TC_8_2_2_4_2_NR5GC() runs on NR5GC_PTC</w:t>
            </w:r>
          </w:p>
          <w:p w14:paraId="78C009EE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 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PSCell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addition, modification and release / SCG DRB / NR-DC</w:t>
            </w:r>
          </w:p>
          <w:p w14:paraId="7A49F6DA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R5-203650 sic@</w:t>
            </w:r>
          </w:p>
          <w:p w14:paraId="02901218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f_NR5GC_Init_NRDC(NR_1, {nr_Cell1, nr_Cell10}); //WA#WI=857215 R5s210716 </w:t>
            </w:r>
          </w:p>
          <w:p w14:paraId="6C12D0CC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28E11727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//Create and configure NR cell1 and NR cell 10.</w:t>
            </w:r>
          </w:p>
          <w:p w14:paraId="5E41F315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(nr_Cell1);</w:t>
            </w:r>
          </w:p>
          <w:p w14:paraId="23174426" w14:textId="77777777" w:rsidR="00E37C70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(nr_Cell10);</w:t>
            </w:r>
          </w:p>
        </w:tc>
      </w:tr>
    </w:tbl>
    <w:p w14:paraId="2322A67C" w14:textId="77777777" w:rsidR="00E37C70" w:rsidRPr="00DE1291" w:rsidRDefault="00E37C70" w:rsidP="00E37C70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0359A5AA" w14:textId="77777777" w:rsidR="00E37C70" w:rsidRPr="00DE1291" w:rsidRDefault="00E37C70" w:rsidP="00E37C70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DE1291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37C70" w:rsidRPr="00DE1291" w14:paraId="7E27362E" w14:textId="77777777" w:rsidTr="009F5F2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A3B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*/</w:t>
            </w:r>
          </w:p>
          <w:p w14:paraId="0AD63801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function f_TC_8_2_2_4_2_NR5GC() runs on NR5GC_PTC</w:t>
            </w:r>
          </w:p>
          <w:p w14:paraId="572F252D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{ //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PSCell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addition, modification and release / SCG DRB / NR-DC</w:t>
            </w:r>
          </w:p>
          <w:p w14:paraId="46B20CA2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 @sic R5-203650 sic@</w:t>
            </w:r>
          </w:p>
          <w:p w14:paraId="379B8229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f_NR5GC_Init_NRDC(NR_1, {nr_Cell1, nr_Cell10}); //WA#WI=857215 R5s210716 </w:t>
            </w:r>
          </w:p>
          <w:p w14:paraId="63DD3A88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391B52DE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//Create and configure NR cell1 and NR cell 10.</w:t>
            </w:r>
          </w:p>
          <w:p w14:paraId="6846D1DB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(nr_Cell1);</w:t>
            </w:r>
          </w:p>
          <w:p w14:paraId="7FEDBC23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(nr_Cell10, tsc_C_RNTI_Value4);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//WA#WI=880752</w:t>
            </w:r>
          </w:p>
          <w:p w14:paraId="5E577509" w14:textId="77777777" w:rsidR="00DE1291" w:rsidRPr="00DE1291" w:rsidRDefault="00DE1291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DE1291">
              <w:rPr>
                <w:rFonts w:ascii="Arial" w:hAnsi="Arial" w:cs="Arial"/>
                <w:color w:val="000000"/>
                <w:lang w:eastAsia="de-DE"/>
              </w:rPr>
              <w:t>f_NR_CellConfig_Def</w:t>
            </w:r>
            <w:proofErr w:type="spellEnd"/>
            <w:r w:rsidRPr="00DE1291">
              <w:rPr>
                <w:rFonts w:ascii="Arial" w:hAnsi="Arial" w:cs="Arial"/>
                <w:color w:val="000000"/>
                <w:lang w:eastAsia="de-DE"/>
              </w:rPr>
              <w:t>(nr_Cell10,-,</w:t>
            </w:r>
            <w:r w:rsidRPr="00DE1291">
              <w:rPr>
                <w:rFonts w:ascii="Arial" w:hAnsi="Arial" w:cs="Arial"/>
                <w:color w:val="000000"/>
                <w:highlight w:val="yellow"/>
                <w:lang w:eastAsia="de-DE"/>
              </w:rPr>
              <w:t>true</w:t>
            </w:r>
            <w:r w:rsidRPr="00DE1291">
              <w:rPr>
                <w:rFonts w:ascii="Arial" w:hAnsi="Arial" w:cs="Arial"/>
                <w:color w:val="000000"/>
                <w:lang w:eastAsia="de-DE"/>
              </w:rPr>
              <w:t xml:space="preserve">); // Change already covered in </w:t>
            </w:r>
          </w:p>
          <w:p w14:paraId="5C31D0E1" w14:textId="77777777" w:rsidR="00E37C70" w:rsidRPr="00DE1291" w:rsidRDefault="00E37C70" w:rsidP="00DE12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</w:tc>
      </w:tr>
    </w:tbl>
    <w:p w14:paraId="415678E0" w14:textId="77777777" w:rsidR="00E37C70" w:rsidRPr="00DE1291" w:rsidRDefault="00E37C70" w:rsidP="00E37C70">
      <w:pPr>
        <w:rPr>
          <w:rFonts w:ascii="Arial" w:hAnsi="Arial" w:cs="Arial"/>
          <w:lang w:eastAsia="en-GB"/>
        </w:rPr>
      </w:pPr>
    </w:p>
    <w:p w14:paraId="2D67EE16" w14:textId="77777777" w:rsidR="00E37C70" w:rsidRPr="00DE1291" w:rsidRDefault="00E37C70" w:rsidP="00E37C70">
      <w:pPr>
        <w:rPr>
          <w:rFonts w:ascii="Arial" w:hAnsi="Arial" w:cs="Arial"/>
          <w:lang w:eastAsia="en-GB"/>
        </w:rPr>
      </w:pPr>
    </w:p>
    <w:p w14:paraId="07258B20" w14:textId="77777777" w:rsidR="00E95D4B" w:rsidRPr="00DE1291" w:rsidRDefault="00E95D4B" w:rsidP="00E95D4B">
      <w:pPr>
        <w:rPr>
          <w:rFonts w:ascii="Arial" w:hAnsi="Arial" w:cs="Arial"/>
          <w:lang w:eastAsia="en-GB"/>
        </w:rPr>
      </w:pPr>
    </w:p>
    <w:p w14:paraId="465708E4" w14:textId="77777777" w:rsidR="00E95D4B" w:rsidRPr="00DE1291" w:rsidRDefault="00E95D4B" w:rsidP="006E7773">
      <w:pPr>
        <w:rPr>
          <w:rFonts w:ascii="Arial" w:hAnsi="Arial" w:cs="Arial"/>
          <w:lang w:eastAsia="en-GB"/>
        </w:rPr>
      </w:pPr>
    </w:p>
    <w:sectPr w:rsidR="00E95D4B" w:rsidRPr="00DE1291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8DBD5" w14:textId="77777777" w:rsidR="009F5F27" w:rsidRDefault="009F5F27">
      <w:r>
        <w:separator/>
      </w:r>
    </w:p>
  </w:endnote>
  <w:endnote w:type="continuationSeparator" w:id="0">
    <w:p w14:paraId="4BD64262" w14:textId="77777777" w:rsidR="009F5F27" w:rsidRDefault="009F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5077" w14:textId="77777777" w:rsidR="009F5F27" w:rsidRDefault="009F5F27">
      <w:r>
        <w:separator/>
      </w:r>
    </w:p>
  </w:footnote>
  <w:footnote w:type="continuationSeparator" w:id="0">
    <w:p w14:paraId="4271C5AA" w14:textId="77777777" w:rsidR="009F5F27" w:rsidRDefault="009F5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EAA3" w14:textId="77777777" w:rsidR="009F5F27" w:rsidRDefault="009F5F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CD18B" w14:textId="77777777" w:rsidR="009F5F27" w:rsidRDefault="009F5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F5D10" w14:textId="77777777" w:rsidR="009F5F27" w:rsidRDefault="009F5F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50F07" w14:textId="77777777" w:rsidR="009F5F27" w:rsidRDefault="009F5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5E49"/>
    <w:rsid w:val="00054E62"/>
    <w:rsid w:val="00057DBD"/>
    <w:rsid w:val="000614B3"/>
    <w:rsid w:val="0006562C"/>
    <w:rsid w:val="000749BF"/>
    <w:rsid w:val="00080D3B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356E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A36A2"/>
    <w:rsid w:val="003C2766"/>
    <w:rsid w:val="003C74F0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9768E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5F2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33F0F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059B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A6C"/>
    <w:rsid w:val="00DC0D26"/>
    <w:rsid w:val="00DD0F43"/>
    <w:rsid w:val="00DD11FD"/>
    <w:rsid w:val="00DD53E1"/>
    <w:rsid w:val="00DD7F13"/>
    <w:rsid w:val="00DE1291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37C70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95D4B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E5B6D2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25E9C-28DA-4210-AA1C-A7DFF53A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1442</Words>
  <Characters>15086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2021-09-12T19:39:00Z</dcterms:created>
  <dcterms:modified xsi:type="dcterms:W3CDTF">2021-10-07T08:51:00Z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