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1FA842E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35D7D">
        <w:rPr>
          <w:b/>
          <w:i/>
          <w:noProof/>
          <w:sz w:val="28"/>
        </w:rPr>
        <w:t>211</w:t>
      </w:r>
      <w:r w:rsidR="00EE3366">
        <w:rPr>
          <w:b/>
          <w:i/>
          <w:noProof/>
          <w:sz w:val="28"/>
        </w:rPr>
        <w:t>462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1E1F98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5D7D">
              <w:rPr>
                <w:b/>
                <w:noProof/>
                <w:sz w:val="28"/>
              </w:rPr>
              <w:t>2008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513F8959" w:rsidR="00AA27AC" w:rsidRPr="00410371" w:rsidRDefault="00EE3366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5470DADA" w:rsidR="00AA27AC" w:rsidRPr="00410371" w:rsidRDefault="00EE336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609E53D5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148D72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5D7D">
              <w:rPr>
                <w:noProof/>
              </w:rPr>
              <w:t>7.1.1.1.3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F3ECD4F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EE336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2739117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FA0796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5D7D">
              <w:rPr>
                <w:noProof/>
              </w:rPr>
              <w:t>7.1.1.1.3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24989E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5D7D">
              <w:rPr>
                <w:noProof/>
              </w:rPr>
              <w:t>7.1.1.1.3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765D905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35D7D">
              <w:rPr>
                <w:noProof/>
              </w:rPr>
              <w:t>7.1.1.1.3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200167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821793C" w14:textId="27DFAFD9" w:rsidR="00F35D7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35D7D" w:rsidRPr="00543953">
        <w:rPr>
          <w:rFonts w:ascii="Arial" w:hAnsi="Arial" w:cs="Arial"/>
          <w:iCs/>
        </w:rPr>
        <w:t>Table of Contents</w:t>
      </w:r>
      <w:r w:rsidR="00F35D7D">
        <w:tab/>
      </w:r>
      <w:r w:rsidR="00F35D7D">
        <w:fldChar w:fldCharType="begin"/>
      </w:r>
      <w:r w:rsidR="00F35D7D">
        <w:instrText xml:space="preserve"> PAGEREF _Toc82001672 \h </w:instrText>
      </w:r>
      <w:r w:rsidR="00F35D7D">
        <w:fldChar w:fldCharType="separate"/>
      </w:r>
      <w:r w:rsidR="00F35D7D">
        <w:t>2</w:t>
      </w:r>
      <w:r w:rsidR="00F35D7D">
        <w:fldChar w:fldCharType="end"/>
      </w:r>
    </w:p>
    <w:p w14:paraId="3734E9B5" w14:textId="556E228E" w:rsidR="00F35D7D" w:rsidRDefault="00F35D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5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5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_Toc82001673 \h </w:instrText>
      </w:r>
      <w:r>
        <w:fldChar w:fldCharType="separate"/>
      </w:r>
      <w:r>
        <w:t>3</w:t>
      </w:r>
      <w:r>
        <w:fldChar w:fldCharType="end"/>
      </w:r>
    </w:p>
    <w:p w14:paraId="03F6A8CA" w14:textId="79B3A19D" w:rsidR="00F35D7D" w:rsidRDefault="00F35D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4395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_Toc82001674 \h </w:instrText>
      </w:r>
      <w:r>
        <w:fldChar w:fldCharType="separate"/>
      </w:r>
      <w:r>
        <w:t>3</w:t>
      </w:r>
      <w:r>
        <w:fldChar w:fldCharType="end"/>
      </w:r>
    </w:p>
    <w:p w14:paraId="28B5ED4E" w14:textId="7C824452" w:rsidR="00F35D7D" w:rsidRDefault="00F35D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5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5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_Toc82001675 \h </w:instrText>
      </w:r>
      <w:r>
        <w:fldChar w:fldCharType="separate"/>
      </w:r>
      <w:r>
        <w:t>3</w:t>
      </w:r>
      <w:r>
        <w:fldChar w:fldCharType="end"/>
      </w:r>
    </w:p>
    <w:p w14:paraId="665D8B59" w14:textId="66075785" w:rsidR="00F35D7D" w:rsidRDefault="00F35D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5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5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_Toc82001676 \h </w:instrText>
      </w:r>
      <w:r>
        <w:fldChar w:fldCharType="separate"/>
      </w:r>
      <w:r>
        <w:t>3</w:t>
      </w:r>
      <w:r>
        <w:fldChar w:fldCharType="end"/>
      </w:r>
    </w:p>
    <w:p w14:paraId="2DB7B026" w14:textId="647824B3" w:rsidR="00F35D7D" w:rsidRDefault="00F35D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_Toc82001677 \h </w:instrText>
      </w:r>
      <w:r>
        <w:fldChar w:fldCharType="separate"/>
      </w:r>
      <w:r>
        <w:t>3</w:t>
      </w:r>
      <w:r>
        <w:fldChar w:fldCharType="end"/>
      </w:r>
    </w:p>
    <w:p w14:paraId="7AED5AF9" w14:textId="5B757741" w:rsidR="00F35D7D" w:rsidRDefault="00F35D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439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43953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_Toc82001678 \h </w:instrText>
      </w:r>
      <w:r>
        <w:fldChar w:fldCharType="separate"/>
      </w:r>
      <w:r>
        <w:t>3</w:t>
      </w:r>
      <w:r>
        <w:fldChar w:fldCharType="end"/>
      </w:r>
    </w:p>
    <w:p w14:paraId="7EC7F2FF" w14:textId="4C9296A8" w:rsidR="00F35D7D" w:rsidRDefault="00F35D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5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5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_Toc82001679 \h </w:instrText>
      </w:r>
      <w:r>
        <w:fldChar w:fldCharType="separate"/>
      </w:r>
      <w:r>
        <w:t>3</w:t>
      </w:r>
      <w:r>
        <w:fldChar w:fldCharType="end"/>
      </w:r>
    </w:p>
    <w:p w14:paraId="0348A46A" w14:textId="57C21A3F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200167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1C04DC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5D7D">
        <w:rPr>
          <w:noProof/>
        </w:rPr>
        <w:t>7.1.1.1.3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200167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999A2B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5D7D">
        <w:rPr>
          <w:noProof/>
        </w:rPr>
        <w:t>7.1.1.1.3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200167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200167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DE237D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NULL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640B60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200167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200167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5394C32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5D7D">
        <w:rPr>
          <w:rFonts w:ascii="Arial" w:eastAsia="SimSun" w:hAnsi="Arial"/>
        </w:rPr>
        <w:t>7_1_1_1_3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DF645F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5D7D">
        <w:rPr>
          <w:rFonts w:ascii="Arial" w:eastAsia="SimSun" w:hAnsi="Arial"/>
        </w:rPr>
        <w:t>7_1_1_1_3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200167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F4252CE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F35D7D" w:rsidRPr="00F35D7D">
              <w:rPr>
                <w:noProof/>
              </w:rPr>
              <w:t>211188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5D7D">
              <w:rPr>
                <w:noProof/>
              </w:rPr>
              <w:t>7.1.1.1.3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09840" w14:textId="77777777" w:rsidR="00EC03DF" w:rsidRDefault="00EC03DF">
      <w:r>
        <w:separator/>
      </w:r>
    </w:p>
  </w:endnote>
  <w:endnote w:type="continuationSeparator" w:id="0">
    <w:p w14:paraId="2BFD80AE" w14:textId="77777777" w:rsidR="00EC03DF" w:rsidRDefault="00EC0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1E7A5" w14:textId="77777777" w:rsidR="00EC03DF" w:rsidRDefault="00EC03DF">
      <w:r>
        <w:separator/>
      </w:r>
    </w:p>
  </w:footnote>
  <w:footnote w:type="continuationSeparator" w:id="0">
    <w:p w14:paraId="3615619A" w14:textId="77777777" w:rsidR="00EC03DF" w:rsidRDefault="00EC0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3366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456</Words>
  <Characters>3480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211187</vt:lpstr>
      <vt:lpstr>MTG_TITLE</vt:lpstr>
    </vt:vector>
  </TitlesOfParts>
  <Company>3GPP Support Team</Company>
  <LinksUpToDate>false</LinksUpToDate>
  <CharactersWithSpaces>3929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211187</dc:title>
  <dc:subject>7.1.1.1.3</dc:subject>
  <dc:creator>Michael Sanders, John M Meredith</dc:creator>
  <cp:keywords>2008</cp:keywords>
  <dc:description>7_1_1_1_3</dc:description>
  <cp:lastModifiedBy>MCC TF160</cp:lastModifiedBy>
  <cp:revision>32</cp:revision>
  <cp:lastPrinted>1900-01-01T00:00:00Z</cp:lastPrinted>
  <dcterms:created xsi:type="dcterms:W3CDTF">2021-09-01T14:12:00Z</dcterms:created>
  <dcterms:modified xsi:type="dcterms:W3CDTF">2021-10-07T08:15:00Z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