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B182E" w14:textId="0AD6494E" w:rsidR="00C877EE" w:rsidRDefault="00C877EE" w:rsidP="00C877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0B13">
        <w:fldChar w:fldCharType="begin"/>
      </w:r>
      <w:r w:rsidR="00B90B13">
        <w:instrText xml:space="preserve"> DOCPROPERTY  TSG/WGRef  \* MERGEFORMAT </w:instrText>
      </w:r>
      <w:r w:rsidR="00B90B13">
        <w:fldChar w:fldCharType="separate"/>
      </w:r>
      <w:r>
        <w:rPr>
          <w:b/>
          <w:noProof/>
          <w:sz w:val="24"/>
        </w:rPr>
        <w:t>RAN5</w:t>
      </w:r>
      <w:r w:rsidR="00B90B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90B13">
        <w:fldChar w:fldCharType="begin"/>
      </w:r>
      <w:r w:rsidR="00B90B13">
        <w:instrText xml:space="preserve"> DOCPROPERTY  MtgSeq  \* MERGEFORMAT </w:instrText>
      </w:r>
      <w:r w:rsidR="00B90B13">
        <w:fldChar w:fldCharType="separate"/>
      </w:r>
      <w:r w:rsidRPr="00EB09B7">
        <w:rPr>
          <w:b/>
          <w:noProof/>
          <w:sz w:val="24"/>
        </w:rPr>
        <w:t>2021</w:t>
      </w:r>
      <w:r w:rsidR="00B90B13">
        <w:rPr>
          <w:b/>
          <w:noProof/>
          <w:sz w:val="24"/>
        </w:rPr>
        <w:fldChar w:fldCharType="end"/>
      </w:r>
      <w:r w:rsidR="00B90B13">
        <w:fldChar w:fldCharType="begin"/>
      </w:r>
      <w:r w:rsidR="00B90B13">
        <w:instrText xml:space="preserve"> DOCPROPERTY  MtgTitle  \* MERGEFORMAT </w:instrText>
      </w:r>
      <w:r w:rsidR="00B90B13">
        <w:fldChar w:fldCharType="separate"/>
      </w:r>
      <w:r>
        <w:rPr>
          <w:b/>
          <w:noProof/>
          <w:sz w:val="24"/>
        </w:rPr>
        <w:t>-TTCN email</w:t>
      </w:r>
      <w:r w:rsidR="00B90B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0B13">
        <w:fldChar w:fldCharType="begin"/>
      </w:r>
      <w:r w:rsidR="00B90B13">
        <w:instrText xml:space="preserve"> DOCPROPERTY  Tdoc#  \* MERGEFORMAT </w:instrText>
      </w:r>
      <w:r w:rsidR="00B90B13">
        <w:fldChar w:fldCharType="separate"/>
      </w:r>
      <w:r w:rsidRPr="00E13F3D">
        <w:rPr>
          <w:b/>
          <w:i/>
          <w:noProof/>
          <w:sz w:val="28"/>
        </w:rPr>
        <w:t>R5s211</w:t>
      </w:r>
      <w:r w:rsidR="00B90B13">
        <w:rPr>
          <w:b/>
          <w:i/>
          <w:noProof/>
          <w:sz w:val="28"/>
        </w:rPr>
        <w:t>460</w:t>
      </w:r>
      <w:r w:rsidR="00B90B13">
        <w:rPr>
          <w:b/>
          <w:i/>
          <w:noProof/>
          <w:sz w:val="28"/>
        </w:rPr>
        <w:fldChar w:fldCharType="end"/>
      </w:r>
    </w:p>
    <w:p w14:paraId="664B8336" w14:textId="77777777" w:rsidR="00C877EE" w:rsidRDefault="00B90B13" w:rsidP="00C877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877E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877EE">
        <w:rPr>
          <w:b/>
          <w:noProof/>
          <w:sz w:val="24"/>
        </w:rPr>
        <w:t xml:space="preserve">, </w:t>
      </w:r>
      <w:r w:rsidR="00C877EE">
        <w:fldChar w:fldCharType="begin"/>
      </w:r>
      <w:r w:rsidR="00C877EE">
        <w:instrText xml:space="preserve"> DOCPROPERTY  Country  \* MERGEFORMAT </w:instrText>
      </w:r>
      <w:r w:rsidR="00C877EE">
        <w:fldChar w:fldCharType="end"/>
      </w:r>
      <w:r w:rsidR="00C877E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877EE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C877E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877EE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7EE" w14:paraId="5E49A21A" w14:textId="77777777" w:rsidTr="00745F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59B09" w14:textId="77777777" w:rsidR="00C877EE" w:rsidRDefault="00C877EE" w:rsidP="00745F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877EE" w14:paraId="30F6BFEA" w14:textId="77777777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CA6C5" w14:textId="77777777" w:rsidR="00C877EE" w:rsidRDefault="00C877EE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7EE" w14:paraId="3410A686" w14:textId="77777777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D4083" w14:textId="77777777"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14:paraId="72AF73E6" w14:textId="77777777" w:rsidTr="00745FA4">
        <w:tc>
          <w:tcPr>
            <w:tcW w:w="142" w:type="dxa"/>
            <w:tcBorders>
              <w:left w:val="single" w:sz="4" w:space="0" w:color="auto"/>
            </w:tcBorders>
          </w:tcPr>
          <w:p w14:paraId="7DD140B6" w14:textId="77777777" w:rsidR="00C877EE" w:rsidRDefault="00C877EE" w:rsidP="00745F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AC84BF" w14:textId="77777777" w:rsidR="00C877EE" w:rsidRPr="00410371" w:rsidRDefault="00B90B13" w:rsidP="00745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77EE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6D6C53" w14:textId="77777777" w:rsidR="00C877EE" w:rsidRDefault="00C877EE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9D4C" w14:textId="77777777" w:rsidR="00C877EE" w:rsidRPr="00410371" w:rsidRDefault="00B90B13" w:rsidP="00745F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77EE" w:rsidRPr="00410371">
              <w:rPr>
                <w:b/>
                <w:noProof/>
                <w:sz w:val="28"/>
              </w:rPr>
              <w:t>1999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C2AE0" w14:textId="77777777" w:rsidR="00C877EE" w:rsidRDefault="00C877EE" w:rsidP="00745F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E5AB0B" w14:textId="3FBE7B26" w:rsidR="00C877EE" w:rsidRPr="00410371" w:rsidRDefault="00B90B13" w:rsidP="0074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9DF8C67" w14:textId="77777777" w:rsidR="00C877EE" w:rsidRDefault="00C877EE" w:rsidP="00745F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1A293A" w14:textId="2A02A045" w:rsidR="00C877EE" w:rsidRPr="00410371" w:rsidRDefault="00B90B13" w:rsidP="00745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77EE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7.0</w:t>
            </w:r>
            <w:r w:rsidR="00C877E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C7FCC" w14:textId="77777777" w:rsidR="00C877EE" w:rsidRDefault="00C877EE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C877EE" w14:paraId="6336DE36" w14:textId="77777777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E20A3" w14:textId="77777777" w:rsidR="00C877EE" w:rsidRDefault="00C877EE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C877EE" w14:paraId="19827DC5" w14:textId="77777777" w:rsidTr="00745F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F7A505" w14:textId="77777777" w:rsidR="00C877EE" w:rsidRPr="00F25D98" w:rsidRDefault="00C877EE" w:rsidP="00745F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7EE" w14:paraId="61BA4D96" w14:textId="77777777" w:rsidTr="00745FA4">
        <w:tc>
          <w:tcPr>
            <w:tcW w:w="9641" w:type="dxa"/>
            <w:gridSpan w:val="9"/>
          </w:tcPr>
          <w:p w14:paraId="3E1FB6F3" w14:textId="77777777"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3F4E01" w14:textId="77777777" w:rsidR="00C877EE" w:rsidRDefault="00C877EE" w:rsidP="00C877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7EE" w14:paraId="2B7A1C4E" w14:textId="77777777" w:rsidTr="00745FA4">
        <w:tc>
          <w:tcPr>
            <w:tcW w:w="2835" w:type="dxa"/>
          </w:tcPr>
          <w:p w14:paraId="6EA06662" w14:textId="77777777" w:rsidR="00C877EE" w:rsidRDefault="00C877EE" w:rsidP="00745F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84BEA1" w14:textId="77777777" w:rsidR="00C877EE" w:rsidRDefault="00C877EE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1F83B" w14:textId="77777777" w:rsidR="00C877EE" w:rsidRDefault="00C877EE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ECF629" w14:textId="77777777" w:rsidR="00C877EE" w:rsidRDefault="00C877EE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C26C9" w14:textId="77777777" w:rsidR="00C877EE" w:rsidRDefault="00C877EE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58C715" w14:textId="77777777" w:rsidR="00C877EE" w:rsidRDefault="00C877EE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A5735" w14:textId="77777777" w:rsidR="00C877EE" w:rsidRDefault="00C877EE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50595B" w14:textId="77777777" w:rsidR="00C877EE" w:rsidRDefault="00C877EE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0CE61" w14:textId="77777777" w:rsidR="00C877EE" w:rsidRDefault="00C877EE" w:rsidP="00745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CB79A" w14:textId="77777777" w:rsidR="00C877EE" w:rsidRDefault="00C877EE" w:rsidP="00C877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7EE" w14:paraId="352BAB21" w14:textId="77777777" w:rsidTr="00745FA4">
        <w:tc>
          <w:tcPr>
            <w:tcW w:w="9640" w:type="dxa"/>
            <w:gridSpan w:val="11"/>
          </w:tcPr>
          <w:p w14:paraId="453C4B90" w14:textId="77777777"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14:paraId="31669FE3" w14:textId="77777777" w:rsidTr="00745F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50E654" w14:textId="77777777"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12073" w14:textId="77777777" w:rsidR="00C877EE" w:rsidRDefault="00B90B13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877EE">
              <w:t>Correction to NR test case 8.2.2.3.1</w:t>
            </w:r>
            <w:r>
              <w:fldChar w:fldCharType="end"/>
            </w:r>
          </w:p>
        </w:tc>
      </w:tr>
      <w:tr w:rsidR="00C877EE" w14:paraId="67D95CE2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4910A593" w14:textId="77777777"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CD7A3" w14:textId="77777777"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14:paraId="47FF77E2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18CD2DAF" w14:textId="77777777"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E556A" w14:textId="77777777" w:rsidR="00C877EE" w:rsidRDefault="00B90B13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77E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877EE" w14:paraId="5C6730F4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2EA6F1AB" w14:textId="77777777"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1FB6C" w14:textId="77777777" w:rsidR="00C877EE" w:rsidRDefault="00C877EE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877EE" w14:paraId="2A5768DC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7DCDEEDB" w14:textId="77777777"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514F2D" w14:textId="77777777"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14:paraId="72C5ED4C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765E8EE5" w14:textId="77777777"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CD244" w14:textId="77777777" w:rsidR="00C877EE" w:rsidRDefault="00B90B13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77EE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3B43E9" w14:textId="77777777" w:rsidR="00C877EE" w:rsidRDefault="00C877EE" w:rsidP="00745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906E2" w14:textId="77777777" w:rsidR="00C877EE" w:rsidRDefault="00C877EE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9B948" w14:textId="77777777" w:rsidR="00C877EE" w:rsidRDefault="00B90B13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877EE">
              <w:rPr>
                <w:noProof/>
              </w:rPr>
              <w:t>2021-09-02</w:t>
            </w:r>
            <w:r>
              <w:rPr>
                <w:noProof/>
              </w:rPr>
              <w:fldChar w:fldCharType="end"/>
            </w:r>
          </w:p>
        </w:tc>
      </w:tr>
      <w:tr w:rsidR="00C877EE" w14:paraId="638A8A3E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2E2D7D43" w14:textId="77777777"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2B4889" w14:textId="77777777"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8A7766" w14:textId="77777777"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376C5" w14:textId="77777777"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C04100" w14:textId="77777777"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14:paraId="7C98BB3E" w14:textId="77777777" w:rsidTr="00745F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66648" w14:textId="77777777"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EEB85E" w14:textId="77777777" w:rsidR="00C877EE" w:rsidRDefault="00B90B13" w:rsidP="00745F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877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23AA51" w14:textId="77777777" w:rsidR="00C877EE" w:rsidRDefault="00C877EE" w:rsidP="00745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9B9CC" w14:textId="77777777" w:rsidR="00C877EE" w:rsidRDefault="00C877EE" w:rsidP="00745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698ED1" w14:textId="2FE02679" w:rsidR="00C877EE" w:rsidRDefault="00B90B13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77EE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C877EE" w14:paraId="44D6DACD" w14:textId="77777777" w:rsidTr="00745F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543921" w14:textId="77777777"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20675A" w14:textId="77777777" w:rsidR="00C877EE" w:rsidRDefault="00C877EE" w:rsidP="00745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29C2A8" w14:textId="77777777" w:rsidR="00C877EE" w:rsidRDefault="00C877EE" w:rsidP="00745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D9480" w14:textId="77777777" w:rsidR="00C877EE" w:rsidRPr="007C2097" w:rsidRDefault="00C877EE" w:rsidP="00745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877EE" w14:paraId="7A40A86E" w14:textId="77777777" w:rsidTr="00745FA4">
        <w:tc>
          <w:tcPr>
            <w:tcW w:w="1843" w:type="dxa"/>
          </w:tcPr>
          <w:p w14:paraId="0194BE52" w14:textId="77777777"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560D15" w14:textId="77777777"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509" w14:paraId="603FF5C7" w14:textId="77777777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8A8C68" w14:textId="77777777"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42C7" w14:textId="77777777" w:rsidR="00B75509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1AC3B3B2" w14:textId="77777777" w:rsidR="00B75509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 </w:t>
            </w:r>
            <w:r w:rsidRPr="001037D4">
              <w:rPr>
                <w:noProof/>
              </w:rPr>
              <w:t>fl_TC_8_2_2_3_1_ENDC_NR_TestBody</w:t>
            </w:r>
            <w:r>
              <w:rPr>
                <w:noProof/>
              </w:rPr>
              <w:t xml:space="preserve"> , SRB3 is configured with having Sdap </w:t>
            </w:r>
          </w:p>
          <w:p w14:paraId="60D1809D" w14:textId="77777777" w:rsidR="00B75509" w:rsidRPr="002E008A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None , but as per 38.523-3 Sdap should be set to Omit in case of ENDC  </w:t>
            </w:r>
          </w:p>
        </w:tc>
      </w:tr>
      <w:tr w:rsidR="00B75509" w14:paraId="0FE7088D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4BEF8" w14:textId="77777777"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EE43E" w14:textId="77777777" w:rsidR="00B75509" w:rsidRPr="00CF39F2" w:rsidRDefault="00B75509" w:rsidP="00B7550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75509" w14:paraId="70C36936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FBD86" w14:textId="77777777"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68F48" w14:textId="77777777" w:rsidR="00B75509" w:rsidRPr="006316B2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1037D4">
              <w:rPr>
                <w:noProof/>
              </w:rPr>
              <w:t>fl_TC_8_2_2_3_1_ENDC_NR_TestBody</w:t>
            </w:r>
            <w:r>
              <w:rPr>
                <w:noProof/>
              </w:rPr>
              <w:t>, Sdap is set to Omit for SRB3 configuration</w:t>
            </w:r>
          </w:p>
        </w:tc>
      </w:tr>
      <w:tr w:rsidR="00B75509" w14:paraId="62BD86A5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83555" w14:textId="77777777"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2AE82" w14:textId="77777777" w:rsidR="00B75509" w:rsidRPr="00CF39F2" w:rsidRDefault="00B75509" w:rsidP="00B7550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75509" w14:paraId="00F2BEF9" w14:textId="77777777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3447B" w14:textId="77777777"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6E2AB" w14:textId="77777777" w:rsidR="00B75509" w:rsidRPr="00CF39F2" w:rsidRDefault="00584F98" w:rsidP="00B7550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B75509" w14:paraId="2DA69939" w14:textId="77777777" w:rsidTr="00745FA4">
        <w:tc>
          <w:tcPr>
            <w:tcW w:w="2694" w:type="dxa"/>
            <w:gridSpan w:val="2"/>
          </w:tcPr>
          <w:p w14:paraId="7B950BE1" w14:textId="77777777"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F5A423" w14:textId="77777777" w:rsidR="00B75509" w:rsidRDefault="00B75509" w:rsidP="00B755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509" w14:paraId="7F5EB622" w14:textId="77777777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0F69F" w14:textId="77777777"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22694" w14:textId="77777777" w:rsidR="00B75509" w:rsidRDefault="00584F98" w:rsidP="00B75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8.2.2.3.1.ENDC</w:t>
            </w:r>
          </w:p>
        </w:tc>
      </w:tr>
      <w:tr w:rsidR="00B75509" w14:paraId="537BAA48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E234B" w14:textId="77777777"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CF8A5" w14:textId="77777777" w:rsidR="00B75509" w:rsidRDefault="00B75509" w:rsidP="00B755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509" w14:paraId="4FC24BB0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06BEA" w14:textId="77777777"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CF18" w14:textId="77777777"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AD9273" w14:textId="77777777"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8319A" w14:textId="77777777" w:rsidR="00B75509" w:rsidRDefault="00B75509" w:rsidP="00B755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F3A308" w14:textId="77777777" w:rsidR="00B75509" w:rsidRDefault="00B75509" w:rsidP="00B75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509" w14:paraId="2CF5B67A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7A59" w14:textId="77777777"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89940" w14:textId="77777777"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BFBE6" w14:textId="77777777"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B839D" w14:textId="77777777" w:rsidR="00B75509" w:rsidRDefault="00B75509" w:rsidP="00B755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50ECD" w14:textId="77777777" w:rsidR="00B75509" w:rsidRDefault="00B75509" w:rsidP="00B75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509" w14:paraId="38735540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61E4A" w14:textId="77777777"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4F106" w14:textId="77777777"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3B7D" w14:textId="77777777"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59E8C0" w14:textId="77777777" w:rsidR="00B75509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2EC63" w14:textId="77777777" w:rsidR="00B75509" w:rsidRDefault="00B75509" w:rsidP="00B75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509" w14:paraId="695000DE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A566F" w14:textId="77777777"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2C687" w14:textId="77777777"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6F997" w14:textId="77777777"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91F9D0" w14:textId="77777777" w:rsidR="00B75509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95FE0" w14:textId="77777777" w:rsidR="00B75509" w:rsidRDefault="00B75509" w:rsidP="00B75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509" w14:paraId="7766DD29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E4573" w14:textId="77777777"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B2FD6" w14:textId="77777777" w:rsidR="00B75509" w:rsidRDefault="00B75509" w:rsidP="00B75509">
            <w:pPr>
              <w:pStyle w:val="CRCoverPage"/>
              <w:spacing w:after="0"/>
              <w:rPr>
                <w:noProof/>
              </w:rPr>
            </w:pPr>
          </w:p>
        </w:tc>
      </w:tr>
      <w:tr w:rsidR="00B75509" w14:paraId="33EFE214" w14:textId="77777777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3F657B" w14:textId="77777777"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4F5A0" w14:textId="77777777" w:rsidR="00B75509" w:rsidRDefault="00B75509" w:rsidP="00B75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changes have been agreed in R5s201218</w:t>
            </w:r>
          </w:p>
        </w:tc>
      </w:tr>
      <w:tr w:rsidR="00B75509" w:rsidRPr="008863B9" w14:paraId="14FD2FE9" w14:textId="77777777" w:rsidTr="00745F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0E2C6" w14:textId="77777777" w:rsidR="00B75509" w:rsidRPr="008863B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C880AC" w14:textId="77777777" w:rsidR="00B75509" w:rsidRPr="008863B9" w:rsidRDefault="00B75509" w:rsidP="00B755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5509" w14:paraId="36C9DF66" w14:textId="77777777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3C6EC" w14:textId="77777777"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E4E" w14:textId="77777777" w:rsidR="00B75509" w:rsidRDefault="00B75509" w:rsidP="00B755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8C1435" w14:textId="77777777" w:rsidR="00C877EE" w:rsidRDefault="00C877EE" w:rsidP="00C877EE">
      <w:pPr>
        <w:rPr>
          <w:noProof/>
        </w:rPr>
      </w:pPr>
    </w:p>
    <w:p w14:paraId="20EFB0F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4AA5B" w14:textId="77777777" w:rsidR="009478EE" w:rsidRDefault="009478EE" w:rsidP="009478EE">
      <w:pPr>
        <w:rPr>
          <w:noProof/>
        </w:rPr>
      </w:pPr>
    </w:p>
    <w:p w14:paraId="7EE8287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7995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B6655E6" w14:textId="77777777" w:rsidR="00FB2D1A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B2D1A" w:rsidRPr="00BF3CBC">
        <w:rPr>
          <w:rFonts w:ascii="Arial" w:hAnsi="Arial" w:cs="Arial"/>
          <w:iCs/>
        </w:rPr>
        <w:t>Table of Contents</w:t>
      </w:r>
      <w:r w:rsidR="00FB2D1A">
        <w:tab/>
      </w:r>
      <w:r w:rsidR="00FB2D1A">
        <w:fldChar w:fldCharType="begin"/>
      </w:r>
      <w:r w:rsidR="00FB2D1A">
        <w:instrText xml:space="preserve"> PAGEREF _Toc81479954 \h </w:instrText>
      </w:r>
      <w:r w:rsidR="00FB2D1A">
        <w:fldChar w:fldCharType="separate"/>
      </w:r>
      <w:r w:rsidR="00FB2D1A">
        <w:t>2</w:t>
      </w:r>
      <w:r w:rsidR="00FB2D1A">
        <w:fldChar w:fldCharType="end"/>
      </w:r>
    </w:p>
    <w:p w14:paraId="0FFA103B" w14:textId="77777777" w:rsidR="00FB2D1A" w:rsidRDefault="00FB2D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F3CB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3CB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_Toc81479955 \h </w:instrText>
      </w:r>
      <w:r>
        <w:fldChar w:fldCharType="separate"/>
      </w:r>
      <w:r>
        <w:t>2</w:t>
      </w:r>
      <w:r>
        <w:fldChar w:fldCharType="end"/>
      </w:r>
    </w:p>
    <w:p w14:paraId="074D5957" w14:textId="77777777" w:rsidR="00FB2D1A" w:rsidRDefault="00FB2D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F3CB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F3CBC">
        <w:rPr>
          <w:rFonts w:cs="Arial"/>
          <w:b/>
          <w:color w:val="000000"/>
          <w:lang w:eastAsia="en-GB"/>
        </w:rPr>
        <w:t xml:space="preserve">Correction to </w:t>
      </w:r>
      <w:r w:rsidRPr="00BF3CBC">
        <w:rPr>
          <w:rFonts w:cs="Arial"/>
          <w:b/>
          <w:bCs/>
          <w:color w:val="000000"/>
          <w:lang w:val="en-US" w:eastAsia="en-GB"/>
        </w:rPr>
        <w:t>function fl_TC_8_2_2_3_1_ENDC_NR_TestBody</w:t>
      </w:r>
      <w:r>
        <w:tab/>
      </w:r>
      <w:r>
        <w:fldChar w:fldCharType="begin"/>
      </w:r>
      <w:r>
        <w:instrText xml:space="preserve"> PAGEREF _Toc81479956 \h </w:instrText>
      </w:r>
      <w:r>
        <w:fldChar w:fldCharType="separate"/>
      </w:r>
      <w:r>
        <w:t>2</w:t>
      </w:r>
      <w:r>
        <w:fldChar w:fldCharType="end"/>
      </w:r>
    </w:p>
    <w:p w14:paraId="3D691108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2BF431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1479955"/>
      <w:r w:rsidRPr="00854C55">
        <w:rPr>
          <w:b/>
        </w:rPr>
        <w:t>Corrections required</w:t>
      </w:r>
      <w:bookmarkEnd w:id="1"/>
      <w:bookmarkEnd w:id="2"/>
      <w:bookmarkEnd w:id="3"/>
    </w:p>
    <w:p w14:paraId="7E7E75E4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147995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B0BE9" w:rsidRPr="00037130">
        <w:rPr>
          <w:rFonts w:cs="Arial"/>
          <w:b/>
          <w:bCs/>
          <w:color w:val="000000"/>
          <w:lang w:val="en-US" w:eastAsia="en-GB"/>
        </w:rPr>
        <w:t>fl_TC_8_2_2_3_1_ENDC_NR_TestBody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E0CCDE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9B2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D4C0" w14:textId="77777777" w:rsidR="005D27CA" w:rsidRPr="00CC39F9" w:rsidRDefault="007A59FF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A59FF">
              <w:rPr>
                <w:noProof/>
              </w:rPr>
              <w:t>fl_TC_8_2_2_3_1_ENDC_NR_TestBody</w:t>
            </w:r>
          </w:p>
        </w:tc>
      </w:tr>
      <w:tr w:rsidR="00FA485A" w14:paraId="7885F5EF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C07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2DA9" w14:textId="77777777" w:rsidR="00205944" w:rsidRDefault="00205944" w:rsidP="00205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2D1C681D" w14:textId="77777777" w:rsidR="00205944" w:rsidRDefault="00205944" w:rsidP="00205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 </w:t>
            </w:r>
            <w:r w:rsidRPr="001037D4">
              <w:rPr>
                <w:noProof/>
              </w:rPr>
              <w:t>fl_TC_8_2_2_3_1_ENDC_NR_TestBody</w:t>
            </w:r>
            <w:r>
              <w:rPr>
                <w:noProof/>
              </w:rPr>
              <w:t xml:space="preserve"> , SRB3 is configured with having Sdap </w:t>
            </w:r>
          </w:p>
          <w:p w14:paraId="35D2F175" w14:textId="77777777" w:rsidR="00FA485A" w:rsidRPr="00AD4ADA" w:rsidRDefault="00205944" w:rsidP="00205944">
            <w:pPr>
              <w:pStyle w:val="CRCoverPage"/>
              <w:spacing w:after="0"/>
            </w:pPr>
            <w:r>
              <w:rPr>
                <w:noProof/>
              </w:rPr>
              <w:t xml:space="preserve">as None , but as per 38.523-3 Sdap should be set to Omit in case of ENDC  </w:t>
            </w:r>
          </w:p>
        </w:tc>
      </w:tr>
      <w:tr w:rsidR="00FA485A" w14:paraId="5B90F9E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C94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D780" w14:textId="77777777" w:rsidR="00FA485A" w:rsidRPr="001124B3" w:rsidRDefault="00CD330F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1037D4">
              <w:rPr>
                <w:noProof/>
              </w:rPr>
              <w:t>fl_TC_8_2_2_3_1_ENDC_NR_TestBody</w:t>
            </w:r>
            <w:r>
              <w:rPr>
                <w:noProof/>
              </w:rPr>
              <w:t>, Sdap is set to Omit for SRB3 configuration</w:t>
            </w:r>
          </w:p>
        </w:tc>
      </w:tr>
      <w:tr w:rsidR="00FA485A" w14:paraId="187AA42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F9C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C9A5" w14:textId="77777777" w:rsidR="00FA485A" w:rsidRPr="00CC39F9" w:rsidRDefault="00CE3EA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t</w:t>
            </w:r>
            <w:r w:rsidR="000A79C4">
              <w:rPr>
                <w:rFonts w:ascii="Arial" w:hAnsi="Arial" w:cs="Arial"/>
                <w:lang w:eastAsia="en-GB"/>
              </w:rPr>
              <w:t>tcn</w:t>
            </w:r>
            <w:proofErr w:type="spellEnd"/>
            <w:r w:rsidR="000A79C4">
              <w:rPr>
                <w:rFonts w:ascii="Arial" w:hAnsi="Arial" w:cs="Arial"/>
                <w:lang w:eastAsia="en-GB"/>
              </w:rPr>
              <w:t>\develop\ENDC\8_2_2\</w:t>
            </w:r>
            <w:proofErr w:type="spellStart"/>
            <w:r w:rsidR="003E33B8" w:rsidRPr="003E33B8">
              <w:rPr>
                <w:rFonts w:ascii="Arial" w:hAnsi="Arial" w:cs="Arial"/>
                <w:lang w:eastAsia="en-GB"/>
              </w:rPr>
              <w:t>RRCReconfig_ENDC_NR.ttcn</w:t>
            </w:r>
            <w:proofErr w:type="spellEnd"/>
          </w:p>
        </w:tc>
      </w:tr>
      <w:tr w:rsidR="00220349" w14:paraId="5A16165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EEAC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0949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C636212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BB5FFF1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4CA478E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8B42" w14:textId="77777777" w:rsidR="00101E79" w:rsidRPr="00101E79" w:rsidRDefault="00755B36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01E79" w:rsidRPr="00101E79">
              <w:rPr>
                <w:rFonts w:ascii="Courier New" w:hAnsi="Courier New" w:cs="Courier New"/>
                <w:color w:val="000000"/>
                <w:lang w:eastAsia="de-DE"/>
              </w:rPr>
              <w:t>function fl_TC_8_2_2_3_1_ENDC_NR_TestBody() runs on ENDC_NR_PTC</w:t>
            </w:r>
          </w:p>
          <w:p w14:paraId="2E731A20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{// @sic R5-202647, R5-206340, R5s201348 sic@</w:t>
            </w:r>
          </w:p>
          <w:p w14:paraId="10BE0B7B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CB24FB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v_RadioBearerConfig1;</w:t>
            </w:r>
          </w:p>
          <w:p w14:paraId="3D568CF9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14:paraId="3C6AF37D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E0BE3BD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SRB_ToAddModList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2CC7FD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011858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0F9CDF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f_NR_CellInfo_GetIsFR1(nr_Cell1);</w:t>
            </w:r>
          </w:p>
          <w:p w14:paraId="5901D3A1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36209F4E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DL_AM_RLC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1C8C48AF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(nr_Cell1); // @sic R5s210439 sic@</w:t>
            </w:r>
          </w:p>
          <w:p w14:paraId="4CCD10C7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(nr_Cell1); // @sic R5s210439 sic@</w:t>
            </w:r>
          </w:p>
          <w:p w14:paraId="72098CC3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(nr_Cell1); // @sic R5s210439 sic@</w:t>
            </w:r>
          </w:p>
          <w:p w14:paraId="736A194F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59F14C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D8AC55B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(bit2oct(f_NR_ConvertCiphAlg2Bitstring(f_NR_AS_CipheringAlgorithm_Get())), "NR Ciphering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0FC1F83F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(bit2oct(f_NR_ConvertIntAlg2Bitstring(f_NR_AS_IntegrityAlgorithm_Get())), "NR Integrity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1F5D479B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//Set the NR ENDC Configuration for SRB1</w:t>
            </w:r>
          </w:p>
          <w:p w14:paraId="5890BA0F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433EA67E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(tsc_SRB1,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cs_NR_PDCP_Config_SplitSRB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f_NR_LogicalChannelId_SRB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(tsc_SRB1))),</w:t>
            </w:r>
          </w:p>
          <w:p w14:paraId="55860FD5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(tsc_SRB2)</w:t>
            </w:r>
          </w:p>
          <w:p w14:paraId="131A32FA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6F225711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731480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v_RadioBearerConfig1 := cs_38508_RadioBearerConfigDef({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cs_NR_SRB_ToAddMod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(tsc_SRB3)}, -, -, cs_38508_SecurityConfig(cs_38508_SecurityAlgorithmConfig(f_NR_AS_CipheringAlgorithm_Get(),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()), secondary));</w:t>
            </w:r>
          </w:p>
          <w:p w14:paraId="40E62693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-, -, cs_38508_SecurityConfig(cs_38508_SecurityAlgorithmConfig(f_NR_AS_CipheringAlgorithm_Get(),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14:paraId="5862B875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5E4B3F49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cs_RLC_BearerConfig_SRB_ReestablishRLC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(tsc_SRB1),</w:t>
            </w:r>
          </w:p>
          <w:p w14:paraId="07C7CB1C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cs_38508_RLC_BearerConfig_SRB(tsc_SRB3),</w:t>
            </w:r>
          </w:p>
          <w:p w14:paraId="16C7A0C1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cs_38508_RLC_BearerConfig_DRB(tsc_NR_DRB2,</w:t>
            </w:r>
          </w:p>
          <w:p w14:paraId="036ECCB5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cs_38508_RLC_Config_AM_DRB(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CAFDEE5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cs_38508_LogicalChannelConfig_DRB,</w:t>
            </w:r>
          </w:p>
          <w:p w14:paraId="1206D84D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true_)</w:t>
            </w:r>
          </w:p>
          <w:p w14:paraId="2BA4C509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6B27B38C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); // @sic R5s210439 sic@</w:t>
            </w:r>
          </w:p>
          <w:p w14:paraId="6D1FF46C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//SS : configure SRB1 with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RLCAckProhibit</w:t>
            </w:r>
            <w:proofErr w:type="spellEnd"/>
          </w:p>
          <w:p w14:paraId="7DF0C918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195F9349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cs_NR_SS_RadioBearer_Config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(tsc_NR_RbId_SRB1, cs_NR_PDCP_Configuration_Proxy(crs_RlcBearerRouting_Eutra(eutra_Cell1)), cs_NR_RlcBearerConfig_SRB1SRB2SRB3(tsc_NR_SRB1_LogicalChannelId, tsc_NR_SRB1_LogicalChannelPriority)), // @sic R5s210083 sic@</w:t>
            </w:r>
          </w:p>
          <w:p w14:paraId="02A20AD9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cs_NR_SS_SRB3_Config</w:t>
            </w:r>
          </w:p>
          <w:p w14:paraId="1D86EA92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};</w:t>
            </w:r>
          </w:p>
          <w:p w14:paraId="5BE19E4F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83212D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); //Configure SRB1 in NR with PDCP set to proxy + SRB3 on NR</w:t>
            </w:r>
          </w:p>
          <w:p w14:paraId="369CAB71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(v_RadioBearerConfig1,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-, -, false);  // Now send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3369DDB3" w14:textId="77777777"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(v_RadioBearerConfig2, omit);  // Now send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7F6AF916" w14:textId="77777777" w:rsidR="00C72ED8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5E2B1C2" w14:textId="77777777" w:rsidR="001127D4" w:rsidRPr="00722896" w:rsidRDefault="001127D4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7F27D18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59DF1B3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C8401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28C9" w14:textId="77777777" w:rsidR="00A74CA6" w:rsidRPr="00A74CA6" w:rsidRDefault="007A4458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74CA6" w:rsidRPr="00A74CA6">
              <w:rPr>
                <w:rFonts w:ascii="Courier New" w:hAnsi="Courier New" w:cs="Courier New"/>
                <w:color w:val="000000"/>
                <w:lang w:eastAsia="de-DE"/>
              </w:rPr>
              <w:t>function fl_TC_8_2_2_3_1_ENDC_NR_TestBody() runs on ENDC_NR_PTC</w:t>
            </w:r>
          </w:p>
          <w:p w14:paraId="5C7F68CE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{// @sic R5-202647, R5-206340, R5s201348 sic@</w:t>
            </w:r>
          </w:p>
          <w:p w14:paraId="1EE4931C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1EC5EB5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v_RadioBearerConfig1;</w:t>
            </w:r>
          </w:p>
          <w:p w14:paraId="23FA0ED0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14:paraId="4B16F8DC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4B55EBB5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SRB_ToAddModList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406C26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81CF23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F449AF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f_NR_CellInfo_GetIsFR1(nr_Cell1);</w:t>
            </w:r>
          </w:p>
          <w:p w14:paraId="40BB7B7E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737D5E19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DL_AM_RLC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2B8FD04E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(nr_Cell1); // @sic R5s210439 sic@</w:t>
            </w:r>
          </w:p>
          <w:p w14:paraId="4737177A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(nr_Cell1); // @sic R5s210439 sic@</w:t>
            </w:r>
          </w:p>
          <w:p w14:paraId="278C86AD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(nr_Cell1); // @sic R5s210439 sic@</w:t>
            </w:r>
          </w:p>
          <w:p w14:paraId="55176F24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0F9F2D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5A7F28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(bit2oct(f_NR_ConvertCiphAlg2Bitstring(f_NR_AS_CipheringAlgorithm_Get())), "NR Ciphering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4BCCD41C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(bit2oct(f_NR_ConvertIntAlg2Bitstring(f_NR_AS_IntegrityAlgorithm_Get())), "NR Integrity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0BF200F4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//Set the NR ENDC Configuration for SRB1</w:t>
            </w:r>
          </w:p>
          <w:p w14:paraId="5E1B4EC1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58A93234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(tsc_SRB1,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cs_NR_PDCP_Config_SplitSRB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f_NR_LogicalChannelId_SRB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(tsc_SRB1))),</w:t>
            </w:r>
          </w:p>
          <w:p w14:paraId="6DF7EAE6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(tsc_SRB2)</w:t>
            </w:r>
          </w:p>
          <w:p w14:paraId="5AFB7CFA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CF673BC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C2E93D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v_RadioBearerConfig1 := cs_38508_RadioBearerConfigDef({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cs_NR_SRB_ToAddMod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(tsc_SRB3)}, -, -, cs_38508_SecurityConfig(cs_38508_SecurityAlgorithmConfig(f_NR_AS_CipheringAlgorithm_Get(),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()), secondary));</w:t>
            </w:r>
          </w:p>
          <w:p w14:paraId="717A7909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-, -, cs_38508_SecurityConfig(cs_38508_SecurityAlgorithmConfig(f_NR_AS_CipheringAlgorithm_Get(),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14:paraId="02825119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5C6DE540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cs_RLC_BearerConfig_SRB_ReestablishRLC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(tsc_SRB1),</w:t>
            </w:r>
          </w:p>
          <w:p w14:paraId="7F00B8CB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cs_38508_RLC_BearerConfig_SRB(tsc_SRB3),</w:t>
            </w:r>
          </w:p>
          <w:p w14:paraId="59BE2DD8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cs_38508_RLC_BearerConfig_DRB(tsc_NR_DRB2,</w:t>
            </w:r>
          </w:p>
          <w:p w14:paraId="6FF19919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cs_38508_RLC_Config_AM_DRB(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28B47EC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cs_38508_LogicalChannelConfig_DRB,</w:t>
            </w:r>
          </w:p>
          <w:p w14:paraId="5452FBAE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true_)</w:t>
            </w:r>
          </w:p>
          <w:p w14:paraId="0E8E1EFA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D470B59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); // @sic R5s210439 sic@</w:t>
            </w:r>
          </w:p>
          <w:p w14:paraId="298B4DD2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//SS : configure SRB1 with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RLCAckProhibit</w:t>
            </w:r>
            <w:proofErr w:type="spellEnd"/>
          </w:p>
          <w:p w14:paraId="603527C3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72433FB3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cs_NR_SS_RadioBearer_Config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(tsc_NR_RbId_SRB1, cs_NR_PDCP_Configuration_Proxy(crs_RlcBearerRouting_Eutra(eutra_Cell1)), cs_NR_RlcBearerConfig_SRB1SRB2SRB3(tsc_NR_SRB1_LogicalChannelId, tsc_NR_SRB1_LogicalChannelPriority)), // @sic R5s210083 sic@</w:t>
            </w:r>
          </w:p>
          <w:p w14:paraId="18EFAA65" w14:textId="77777777" w:rsidR="00A74CA6" w:rsidRPr="003068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//cs_NR_SS_SRB3_Config</w:t>
            </w:r>
          </w:p>
          <w:p w14:paraId="3D689B9D" w14:textId="77777777" w:rsidR="00A74CA6" w:rsidRPr="003068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cs_NR_SS_RadioBearer_Config</w:t>
            </w:r>
            <w:proofErr w:type="spellEnd"/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(tsc_NR_RbId_SRB3,</w:t>
            </w:r>
          </w:p>
          <w:p w14:paraId="7126B557" w14:textId="77777777" w:rsidR="00A74CA6" w:rsidRPr="003068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cs_NR_PDCP_Configuration_RBTerminating(cs_NR_PDCP_RbConfig_ParamsSRB),</w:t>
            </w:r>
          </w:p>
          <w:p w14:paraId="7507CC9A" w14:textId="77777777" w:rsidR="00A74CA6" w:rsidRPr="003068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cs_NR_RlcBearerConfig_SRB1SRB2SRB3(f_NR_LogicalChannelId_SRB(tsc_SRB3), tsc_NR_SRB3_LogicalChannelPriority),</w:t>
            </w:r>
          </w:p>
          <w:p w14:paraId="474135D8" w14:textId="77777777" w:rsidR="00A74CA6" w:rsidRPr="006A2209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omit) </w:t>
            </w:r>
            <w:r w:rsidRPr="006A220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//SDAP has to be Omit for ENDC</w:t>
            </w:r>
          </w:p>
          <w:p w14:paraId="2BBB69B9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FD3B845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5115A6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); //Configure SRB1 in NR with PDCP set to proxy + SRB3 on NR</w:t>
            </w:r>
          </w:p>
          <w:p w14:paraId="29B827F8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(v_RadioBearerConfig1,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-, -, false);  // Now send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18E22472" w14:textId="77777777"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(v_RadioBearerConfig2, omit);  // Now send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369CEA9A" w14:textId="77777777" w:rsidR="001E3D37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CE0F0D5" w14:textId="77777777" w:rsidR="001127D4" w:rsidRPr="00DA356D" w:rsidRDefault="001127D4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0F49012A" w14:textId="77777777"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188FF" w14:textId="77777777" w:rsidR="005D6DF2" w:rsidRDefault="005D6DF2">
      <w:r>
        <w:separator/>
      </w:r>
    </w:p>
  </w:endnote>
  <w:endnote w:type="continuationSeparator" w:id="0">
    <w:p w14:paraId="14B187FD" w14:textId="77777777" w:rsidR="005D6DF2" w:rsidRDefault="005D6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BC7D8" w14:textId="77777777" w:rsidR="005D6DF2" w:rsidRDefault="005D6DF2">
      <w:r>
        <w:separator/>
      </w:r>
    </w:p>
  </w:footnote>
  <w:footnote w:type="continuationSeparator" w:id="0">
    <w:p w14:paraId="540E9045" w14:textId="77777777" w:rsidR="005D6DF2" w:rsidRDefault="005D6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9C0A1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B7F6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024E8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50B36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0B13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D9EA4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B101C-D0FB-446D-A98F-6FAED5ED4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809</Words>
  <Characters>10247</Characters>
  <Application>Microsoft Office Word</Application>
  <DocSecurity>0</DocSecurity>
  <Lines>85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2021-09-02T13:21:00Z</dcterms:created>
  <dcterms:modified xsi:type="dcterms:W3CDTF">2021-10-07T08:10:00Z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