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1788BF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763C">
        <w:rPr>
          <w:b/>
          <w:i/>
          <w:noProof/>
          <w:sz w:val="28"/>
        </w:rPr>
        <w:t>211</w:t>
      </w:r>
      <w:r w:rsidR="00C31A6C">
        <w:rPr>
          <w:b/>
          <w:i/>
          <w:noProof/>
          <w:sz w:val="28"/>
        </w:rPr>
        <w:t>457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801372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763C">
              <w:rPr>
                <w:b/>
                <w:noProof/>
                <w:sz w:val="28"/>
              </w:rPr>
              <w:t>1995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4CF6C40" w:rsidR="00AA27AC" w:rsidRPr="00410371" w:rsidRDefault="00C31A6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FA1B184" w:rsidR="00AA27AC" w:rsidRPr="00410371" w:rsidRDefault="00C31A6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A703BE" w:rsidRPr="00A703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0F8266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FF4B14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31A6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1B745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514F0A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86904E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64866EF" w14:textId="1645D5FA" w:rsidR="007F763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763C" w:rsidRPr="006934A4">
        <w:rPr>
          <w:rFonts w:ascii="Arial" w:hAnsi="Arial" w:cs="Arial"/>
          <w:iCs/>
        </w:rPr>
        <w:t>Table of Contents</w:t>
      </w:r>
      <w:r w:rsidR="007F763C">
        <w:tab/>
      </w:r>
      <w:r w:rsidR="007F763C">
        <w:fldChar w:fldCharType="begin"/>
      </w:r>
      <w:r w:rsidR="007F763C">
        <w:instrText xml:space="preserve"> PAGEREF _Toc81412838 \h </w:instrText>
      </w:r>
      <w:r w:rsidR="007F763C">
        <w:fldChar w:fldCharType="separate"/>
      </w:r>
      <w:r w:rsidR="007F763C">
        <w:t>2</w:t>
      </w:r>
      <w:r w:rsidR="007F763C">
        <w:fldChar w:fldCharType="end"/>
      </w:r>
    </w:p>
    <w:p w14:paraId="32A1BAFD" w14:textId="1016B2A0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_Toc81412839 \h </w:instrText>
      </w:r>
      <w:r>
        <w:fldChar w:fldCharType="separate"/>
      </w:r>
      <w:r>
        <w:t>3</w:t>
      </w:r>
      <w:r>
        <w:fldChar w:fldCharType="end"/>
      </w:r>
    </w:p>
    <w:p w14:paraId="018F3F6D" w14:textId="073F0922" w:rsidR="007F763C" w:rsidRDefault="007F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34A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_Toc81412840 \h </w:instrText>
      </w:r>
      <w:r>
        <w:fldChar w:fldCharType="separate"/>
      </w:r>
      <w:r>
        <w:t>3</w:t>
      </w:r>
      <w:r>
        <w:fldChar w:fldCharType="end"/>
      </w:r>
    </w:p>
    <w:p w14:paraId="6F80DEF5" w14:textId="1C25FE01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_Toc81412841 \h </w:instrText>
      </w:r>
      <w:r>
        <w:fldChar w:fldCharType="separate"/>
      </w:r>
      <w:r>
        <w:t>3</w:t>
      </w:r>
      <w:r>
        <w:fldChar w:fldCharType="end"/>
      </w:r>
    </w:p>
    <w:p w14:paraId="3DF65D35" w14:textId="68D8BC26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_Toc81412842 \h </w:instrText>
      </w:r>
      <w:r>
        <w:fldChar w:fldCharType="separate"/>
      </w:r>
      <w:r>
        <w:t>3</w:t>
      </w:r>
      <w:r>
        <w:fldChar w:fldCharType="end"/>
      </w:r>
    </w:p>
    <w:p w14:paraId="2F62978A" w14:textId="03AACAD4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_Toc81412843 \h </w:instrText>
      </w:r>
      <w:r>
        <w:fldChar w:fldCharType="separate"/>
      </w:r>
      <w:r>
        <w:t>3</w:t>
      </w:r>
      <w:r>
        <w:fldChar w:fldCharType="end"/>
      </w:r>
    </w:p>
    <w:p w14:paraId="745C6870" w14:textId="52A4FE03" w:rsidR="007F763C" w:rsidRDefault="007F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34A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34A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_Toc81412844 \h </w:instrText>
      </w:r>
      <w:r>
        <w:fldChar w:fldCharType="separate"/>
      </w:r>
      <w:r>
        <w:t>3</w:t>
      </w:r>
      <w:r>
        <w:fldChar w:fldCharType="end"/>
      </w:r>
    </w:p>
    <w:p w14:paraId="181F92B1" w14:textId="53C311B8" w:rsidR="007F763C" w:rsidRDefault="007F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34A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34A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_Toc81412845 \h </w:instrText>
      </w:r>
      <w:r>
        <w:fldChar w:fldCharType="separate"/>
      </w:r>
      <w:r>
        <w:t>3</w:t>
      </w:r>
      <w:r>
        <w:fldChar w:fldCharType="end"/>
      </w:r>
    </w:p>
    <w:p w14:paraId="0348A46A" w14:textId="0E4B497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8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FB33ED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763C">
        <w:rPr>
          <w:noProof/>
        </w:rPr>
        <w:t>10.1.5.1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84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D7F4631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763C">
        <w:rPr>
          <w:noProof/>
        </w:rPr>
        <w:t>10.1.5.1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84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84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84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84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E5F5A1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763C">
        <w:rPr>
          <w:rFonts w:ascii="Arial" w:eastAsia="SimSun" w:hAnsi="Arial"/>
        </w:rPr>
        <w:t>10_1_5_1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207321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763C">
        <w:rPr>
          <w:rFonts w:ascii="Arial" w:eastAsia="SimSun" w:hAnsi="Arial"/>
        </w:rPr>
        <w:t>10_1_5_1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84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699CF8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763C">
              <w:rPr>
                <w:b/>
                <w:noProof/>
              </w:rPr>
              <w:t>211160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763C">
              <w:rPr>
                <w:noProof/>
              </w:rPr>
              <w:t>10.1.5.1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5F5AF" w14:textId="77777777" w:rsidR="00FA46FF" w:rsidRDefault="00FA46FF">
      <w:r>
        <w:separator/>
      </w:r>
    </w:p>
  </w:endnote>
  <w:endnote w:type="continuationSeparator" w:id="0">
    <w:p w14:paraId="29BD25E0" w14:textId="77777777" w:rsidR="00FA46FF" w:rsidRDefault="00FA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6A41" w14:textId="77777777" w:rsidR="00FA46FF" w:rsidRDefault="00FA46FF">
      <w:r>
        <w:separator/>
      </w:r>
    </w:p>
  </w:footnote>
  <w:footnote w:type="continuationSeparator" w:id="0">
    <w:p w14:paraId="3B3BF918" w14:textId="77777777" w:rsidR="00FA46FF" w:rsidRDefault="00FA4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1A6C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46FF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211159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211159</dc:title>
  <dc:subject>10.1.5.1</dc:subject>
  <dc:creator>Michael Sanders, John M Meredith</dc:creator>
  <cp:keywords>1995</cp:keywords>
  <dc:description>10_1_5_1</dc:description>
  <cp:lastModifiedBy>MCC TF160</cp:lastModifiedBy>
  <cp:revision>4</cp:revision>
  <cp:lastPrinted>1900-01-01T00:00:00Z</cp:lastPrinted>
  <dcterms:created xsi:type="dcterms:W3CDTF">2021-09-01T17:19:00Z</dcterms:created>
  <dcterms:modified xsi:type="dcterms:W3CDTF">2021-10-07T07:51:00Z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