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1F0120C1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653BE5">
        <w:rPr>
          <w:b/>
          <w:i/>
          <w:noProof/>
          <w:sz w:val="28"/>
        </w:rPr>
        <w:t>211</w:t>
      </w:r>
      <w:r w:rsidR="00AC1831">
        <w:rPr>
          <w:b/>
          <w:i/>
          <w:noProof/>
          <w:sz w:val="28"/>
        </w:rPr>
        <w:t>4</w:t>
      </w:r>
      <w:r w:rsidR="00653BE5">
        <w:rPr>
          <w:b/>
          <w:i/>
          <w:noProof/>
          <w:sz w:val="28"/>
        </w:rPr>
        <w:t>55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21209E53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3BE5">
              <w:rPr>
                <w:b/>
                <w:noProof/>
                <w:sz w:val="28"/>
              </w:rPr>
              <w:t>1993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34278C7A" w:rsidR="00AA27AC" w:rsidRPr="00410371" w:rsidRDefault="00AC1831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4A324C96" w:rsidR="00AA27AC" w:rsidRPr="00410371" w:rsidRDefault="00AC1831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94D250E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3BE5">
              <w:rPr>
                <w:noProof/>
              </w:rPr>
              <w:t>10.1.2.2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4B93AEFA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AC1831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4284FE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3BE5">
              <w:rPr>
                <w:noProof/>
              </w:rPr>
              <w:t>10.1.2.2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34ED25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3BE5">
              <w:rPr>
                <w:noProof/>
              </w:rPr>
              <w:t>10.1.2.2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4B13DBC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653BE5">
              <w:rPr>
                <w:noProof/>
              </w:rPr>
              <w:t>10.1.2.2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69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F8A4C35" w14:textId="01268E7C" w:rsidR="00653BE5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53BE5" w:rsidRPr="0007785E">
        <w:rPr>
          <w:rFonts w:ascii="Arial" w:hAnsi="Arial" w:cs="Arial"/>
          <w:iCs/>
        </w:rPr>
        <w:t>Table of Contents</w:t>
      </w:r>
      <w:r w:rsidR="00653BE5">
        <w:tab/>
      </w:r>
      <w:r w:rsidR="00653BE5">
        <w:fldChar w:fldCharType="begin"/>
      </w:r>
      <w:r w:rsidR="00653BE5">
        <w:instrText xml:space="preserve"> PAGEREF _Toc81412691 \h </w:instrText>
      </w:r>
      <w:r w:rsidR="00653BE5">
        <w:fldChar w:fldCharType="separate"/>
      </w:r>
      <w:r w:rsidR="00653BE5">
        <w:t>2</w:t>
      </w:r>
      <w:r w:rsidR="00653BE5">
        <w:fldChar w:fldCharType="end"/>
      </w:r>
    </w:p>
    <w:p w14:paraId="379A70D6" w14:textId="4483DD06" w:rsidR="00653BE5" w:rsidRDefault="00653B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785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785E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_Toc81412692 \h </w:instrText>
      </w:r>
      <w:r>
        <w:fldChar w:fldCharType="separate"/>
      </w:r>
      <w:r>
        <w:t>3</w:t>
      </w:r>
      <w:r>
        <w:fldChar w:fldCharType="end"/>
      </w:r>
    </w:p>
    <w:p w14:paraId="3AE78494" w14:textId="0D5568E3" w:rsidR="00653BE5" w:rsidRDefault="00653BE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7785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_Toc81412693 \h </w:instrText>
      </w:r>
      <w:r>
        <w:fldChar w:fldCharType="separate"/>
      </w:r>
      <w:r>
        <w:t>3</w:t>
      </w:r>
      <w:r>
        <w:fldChar w:fldCharType="end"/>
      </w:r>
    </w:p>
    <w:p w14:paraId="5ED5FC81" w14:textId="437B7770" w:rsidR="00653BE5" w:rsidRDefault="00653B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785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785E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_Toc81412694 \h </w:instrText>
      </w:r>
      <w:r>
        <w:fldChar w:fldCharType="separate"/>
      </w:r>
      <w:r>
        <w:t>3</w:t>
      </w:r>
      <w:r>
        <w:fldChar w:fldCharType="end"/>
      </w:r>
    </w:p>
    <w:p w14:paraId="5244B96D" w14:textId="469A809B" w:rsidR="00653BE5" w:rsidRDefault="00653B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785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785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_Toc81412695 \h </w:instrText>
      </w:r>
      <w:r>
        <w:fldChar w:fldCharType="separate"/>
      </w:r>
      <w:r>
        <w:t>3</w:t>
      </w:r>
      <w:r>
        <w:fldChar w:fldCharType="end"/>
      </w:r>
    </w:p>
    <w:p w14:paraId="318A7F43" w14:textId="2AE35FDC" w:rsidR="00653BE5" w:rsidRDefault="00653B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785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785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_Toc81412696 \h </w:instrText>
      </w:r>
      <w:r>
        <w:fldChar w:fldCharType="separate"/>
      </w:r>
      <w:r>
        <w:t>3</w:t>
      </w:r>
      <w:r>
        <w:fldChar w:fldCharType="end"/>
      </w:r>
    </w:p>
    <w:p w14:paraId="29410010" w14:textId="5CF5A3A1" w:rsidR="00653BE5" w:rsidRDefault="00653BE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7785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7785E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_Toc81412697 \h </w:instrText>
      </w:r>
      <w:r>
        <w:fldChar w:fldCharType="separate"/>
      </w:r>
      <w:r>
        <w:t>3</w:t>
      </w:r>
      <w:r>
        <w:fldChar w:fldCharType="end"/>
      </w:r>
    </w:p>
    <w:p w14:paraId="3DAC2DAB" w14:textId="25399C12" w:rsidR="00653BE5" w:rsidRDefault="00653B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785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785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_Toc81412698 \h </w:instrText>
      </w:r>
      <w:r>
        <w:fldChar w:fldCharType="separate"/>
      </w:r>
      <w:r>
        <w:t>3</w:t>
      </w:r>
      <w:r>
        <w:fldChar w:fldCharType="end"/>
      </w:r>
    </w:p>
    <w:p w14:paraId="0348A46A" w14:textId="1160DA62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692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62DFCAB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53BE5">
        <w:rPr>
          <w:noProof/>
        </w:rPr>
        <w:t>10.1.2.2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693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60C782F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53BE5">
        <w:rPr>
          <w:noProof/>
        </w:rPr>
        <w:t>10.1.2.2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694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12695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696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697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4A64C18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53BE5">
        <w:rPr>
          <w:rFonts w:ascii="Arial" w:eastAsia="SimSun" w:hAnsi="Arial"/>
        </w:rPr>
        <w:t>10_1_2_2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3E5DC67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53BE5">
        <w:rPr>
          <w:rFonts w:ascii="Arial" w:eastAsia="SimSun" w:hAnsi="Arial"/>
        </w:rPr>
        <w:t>10_1_2_2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698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34178C6E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653BE5">
              <w:rPr>
                <w:b/>
                <w:noProof/>
              </w:rPr>
              <w:t>211156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3BE5">
              <w:rPr>
                <w:noProof/>
              </w:rPr>
              <w:t>10.1.2.2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C6E57" w14:textId="77777777" w:rsidR="007D643D" w:rsidRDefault="007D643D">
      <w:r>
        <w:separator/>
      </w:r>
    </w:p>
  </w:endnote>
  <w:endnote w:type="continuationSeparator" w:id="0">
    <w:p w14:paraId="3CB64F3A" w14:textId="77777777" w:rsidR="007D643D" w:rsidRDefault="007D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FAFC2" w14:textId="77777777" w:rsidR="007D643D" w:rsidRDefault="007D643D">
      <w:r>
        <w:separator/>
      </w:r>
    </w:p>
  </w:footnote>
  <w:footnote w:type="continuationSeparator" w:id="0">
    <w:p w14:paraId="4D42237A" w14:textId="77777777" w:rsidR="007D643D" w:rsidRDefault="007D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46A4"/>
    <w:rsid w:val="00636F6D"/>
    <w:rsid w:val="00641AA9"/>
    <w:rsid w:val="00646CE2"/>
    <w:rsid w:val="00647C44"/>
    <w:rsid w:val="00653BE5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1007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43D"/>
    <w:rsid w:val="007D6A07"/>
    <w:rsid w:val="007E4A71"/>
    <w:rsid w:val="007E6207"/>
    <w:rsid w:val="007E7B05"/>
    <w:rsid w:val="007F00B8"/>
    <w:rsid w:val="007F6995"/>
    <w:rsid w:val="007F6D87"/>
    <w:rsid w:val="007F7259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A71F8"/>
    <w:rsid w:val="00AB3F52"/>
    <w:rsid w:val="00AC1831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55DCD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3187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454</Words>
  <Characters>3470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211155</vt:lpstr>
      <vt:lpstr>MTG_TITLE</vt:lpstr>
    </vt:vector>
  </TitlesOfParts>
  <Company>3GPP Support Team</Company>
  <LinksUpToDate>false</LinksUpToDate>
  <CharactersWithSpaces>3917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211155</dc:title>
  <dc:subject>10.1.2.2</dc:subject>
  <dc:creator>Michael Sanders, John M Meredith</dc:creator>
  <cp:keywords>1993</cp:keywords>
  <dc:description>10_1_2_2</dc:description>
  <cp:lastModifiedBy>MCC TF160</cp:lastModifiedBy>
  <cp:revision>4</cp:revision>
  <cp:lastPrinted>1900-01-01T00:00:00Z</cp:lastPrinted>
  <dcterms:created xsi:type="dcterms:W3CDTF">2021-09-01T17:17:00Z</dcterms:created>
  <dcterms:modified xsi:type="dcterms:W3CDTF">2021-10-06T16:11:00Z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