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30FF753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6D87">
        <w:rPr>
          <w:b/>
          <w:i/>
          <w:noProof/>
          <w:sz w:val="28"/>
        </w:rPr>
        <w:t>211</w:t>
      </w:r>
      <w:r w:rsidR="00D26E36">
        <w:rPr>
          <w:b/>
          <w:i/>
          <w:noProof/>
          <w:sz w:val="28"/>
        </w:rPr>
        <w:t>450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495A67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D87">
              <w:rPr>
                <w:b/>
                <w:noProof/>
                <w:sz w:val="28"/>
              </w:rPr>
              <w:t>1988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6CA5EEA" w:rsidR="00AA27AC" w:rsidRPr="00410371" w:rsidRDefault="00D26E36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3765B1D" w:rsidR="00AA27AC" w:rsidRPr="00410371" w:rsidRDefault="00D26E36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DB019F4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5F4F8A1A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D26E36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91A53C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4AFE73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1D41EDDB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26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0311829F" w14:textId="107E5423" w:rsidR="007F6D87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6D87" w:rsidRPr="00766AF2">
        <w:rPr>
          <w:rFonts w:ascii="Arial" w:hAnsi="Arial" w:cs="Arial"/>
          <w:iCs/>
        </w:rPr>
        <w:t>Table of Contents</w:t>
      </w:r>
      <w:r w:rsidR="007F6D87">
        <w:tab/>
      </w:r>
      <w:r w:rsidR="007F6D87">
        <w:fldChar w:fldCharType="begin"/>
      </w:r>
      <w:r w:rsidR="007F6D87">
        <w:instrText xml:space="preserve"> PAGEREF _Toc81412260 \h </w:instrText>
      </w:r>
      <w:r w:rsidR="007F6D87">
        <w:fldChar w:fldCharType="separate"/>
      </w:r>
      <w:r w:rsidR="007F6D87">
        <w:t>2</w:t>
      </w:r>
      <w:r w:rsidR="007F6D87">
        <w:fldChar w:fldCharType="end"/>
      </w:r>
    </w:p>
    <w:p w14:paraId="51CCC489" w14:textId="55908E6F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_Toc81412261 \h </w:instrText>
      </w:r>
      <w:r>
        <w:fldChar w:fldCharType="separate"/>
      </w:r>
      <w:r>
        <w:t>3</w:t>
      </w:r>
      <w:r>
        <w:fldChar w:fldCharType="end"/>
      </w:r>
    </w:p>
    <w:p w14:paraId="379C8D25" w14:textId="168D345E" w:rsidR="007F6D87" w:rsidRDefault="007F6D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6AF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_Toc81412262 \h </w:instrText>
      </w:r>
      <w:r>
        <w:fldChar w:fldCharType="separate"/>
      </w:r>
      <w:r>
        <w:t>3</w:t>
      </w:r>
      <w:r>
        <w:fldChar w:fldCharType="end"/>
      </w:r>
    </w:p>
    <w:p w14:paraId="0BDF98F7" w14:textId="6CE7B62C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_Toc81412263 \h </w:instrText>
      </w:r>
      <w:r>
        <w:fldChar w:fldCharType="separate"/>
      </w:r>
      <w:r>
        <w:t>3</w:t>
      </w:r>
      <w:r>
        <w:fldChar w:fldCharType="end"/>
      </w:r>
    </w:p>
    <w:p w14:paraId="1BFBEB03" w14:textId="30CA94BC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_Toc81412264 \h </w:instrText>
      </w:r>
      <w:r>
        <w:fldChar w:fldCharType="separate"/>
      </w:r>
      <w:r>
        <w:t>3</w:t>
      </w:r>
      <w:r>
        <w:fldChar w:fldCharType="end"/>
      </w:r>
    </w:p>
    <w:p w14:paraId="2A739D2B" w14:textId="0965F1E0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_Toc81412265 \h </w:instrText>
      </w:r>
      <w:r>
        <w:fldChar w:fldCharType="separate"/>
      </w:r>
      <w:r>
        <w:t>3</w:t>
      </w:r>
      <w:r>
        <w:fldChar w:fldCharType="end"/>
      </w:r>
    </w:p>
    <w:p w14:paraId="3061549C" w14:textId="7C3F80A7" w:rsidR="007F6D87" w:rsidRDefault="007F6D8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66AF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66AF2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_Toc81412266 \h </w:instrText>
      </w:r>
      <w:r>
        <w:fldChar w:fldCharType="separate"/>
      </w:r>
      <w:r>
        <w:t>3</w:t>
      </w:r>
      <w:r>
        <w:fldChar w:fldCharType="end"/>
      </w:r>
    </w:p>
    <w:p w14:paraId="20F7C448" w14:textId="2CC97BD5" w:rsidR="007F6D87" w:rsidRDefault="007F6D8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66AF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66AF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_Toc81412267 \h </w:instrText>
      </w:r>
      <w:r>
        <w:fldChar w:fldCharType="separate"/>
      </w:r>
      <w:r>
        <w:t>3</w:t>
      </w:r>
      <w:r>
        <w:fldChar w:fldCharType="end"/>
      </w:r>
    </w:p>
    <w:p w14:paraId="0348A46A" w14:textId="5C31CF4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26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E639C5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D87">
        <w:rPr>
          <w:noProof/>
        </w:rPr>
        <w:t>9.1.7.2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26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AE59D0B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6D87">
        <w:rPr>
          <w:noProof/>
        </w:rPr>
        <w:t>9.1.7.2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26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264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265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26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E1FF88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D87">
        <w:rPr>
          <w:rFonts w:ascii="Arial" w:eastAsia="SimSun" w:hAnsi="Arial"/>
        </w:rPr>
        <w:t>9_1_7_2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FDCD563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6D87">
        <w:rPr>
          <w:rFonts w:ascii="Arial" w:eastAsia="SimSun" w:hAnsi="Arial"/>
        </w:rPr>
        <w:t>9_1_7_2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26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6EA15BE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6D87">
              <w:rPr>
                <w:b/>
                <w:noProof/>
              </w:rPr>
              <w:t>211146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6D87">
              <w:rPr>
                <w:noProof/>
              </w:rPr>
              <w:t>9.1.7.2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2E683" w14:textId="77777777" w:rsidR="000D2505" w:rsidRDefault="000D2505">
      <w:r>
        <w:separator/>
      </w:r>
    </w:p>
  </w:endnote>
  <w:endnote w:type="continuationSeparator" w:id="0">
    <w:p w14:paraId="4DB4E363" w14:textId="77777777" w:rsidR="000D2505" w:rsidRDefault="000D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D1026" w14:textId="77777777" w:rsidR="000D2505" w:rsidRDefault="000D2505">
      <w:r>
        <w:separator/>
      </w:r>
    </w:p>
  </w:footnote>
  <w:footnote w:type="continuationSeparator" w:id="0">
    <w:p w14:paraId="7B4A0493" w14:textId="77777777" w:rsidR="000D2505" w:rsidRDefault="000D2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505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D87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26E36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211145</vt:lpstr>
      <vt:lpstr>MTG_TITLE</vt:lpstr>
    </vt:vector>
  </TitlesOfParts>
  <Company>3GPP Support Team</Company>
  <LinksUpToDate>false</LinksUpToDate>
  <CharactersWithSpaces>3908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211145</dc:title>
  <dc:subject>9.1.7.2</dc:subject>
  <dc:creator>Michael Sanders, John M Meredith</dc:creator>
  <cp:keywords>1988</cp:keywords>
  <dc:description>9_1_7_2</dc:description>
  <cp:lastModifiedBy>MCC TF160</cp:lastModifiedBy>
  <cp:revision>4</cp:revision>
  <cp:lastPrinted>1900-01-01T00:00:00Z</cp:lastPrinted>
  <dcterms:created xsi:type="dcterms:W3CDTF">2021-09-01T17:10:00Z</dcterms:created>
  <dcterms:modified xsi:type="dcterms:W3CDTF">2021-10-06T16:02:00Z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