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EBA632A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64343">
        <w:rPr>
          <w:b/>
          <w:i/>
          <w:noProof/>
          <w:sz w:val="28"/>
        </w:rPr>
        <w:t>211</w:t>
      </w:r>
      <w:r w:rsidR="00C55649">
        <w:rPr>
          <w:b/>
          <w:i/>
          <w:noProof/>
          <w:sz w:val="28"/>
        </w:rPr>
        <w:t>448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A786C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4343">
              <w:rPr>
                <w:b/>
                <w:noProof/>
                <w:sz w:val="28"/>
              </w:rPr>
              <w:t>1986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8216A0F" w:rsidR="00AA27AC" w:rsidRPr="00410371" w:rsidRDefault="00C55649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6F0BC71" w:rsidR="00AA27AC" w:rsidRPr="00410371" w:rsidRDefault="00C55649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4C6E658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492BB3C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55649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5990A3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7F9272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737BAC0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00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8B6AEC9" w14:textId="0663CAC4" w:rsidR="00F6434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4343" w:rsidRPr="00235996">
        <w:rPr>
          <w:rFonts w:ascii="Arial" w:hAnsi="Arial" w:cs="Arial"/>
          <w:iCs/>
        </w:rPr>
        <w:t>Table of Contents</w:t>
      </w:r>
      <w:r w:rsidR="00F64343">
        <w:tab/>
      </w:r>
      <w:r w:rsidR="00F64343">
        <w:fldChar w:fldCharType="begin"/>
      </w:r>
      <w:r w:rsidR="00F64343">
        <w:instrText xml:space="preserve"> PAGEREF _Toc81412008 \h </w:instrText>
      </w:r>
      <w:r w:rsidR="00F64343">
        <w:fldChar w:fldCharType="separate"/>
      </w:r>
      <w:r w:rsidR="00F64343">
        <w:t>2</w:t>
      </w:r>
      <w:r w:rsidR="00F64343">
        <w:fldChar w:fldCharType="end"/>
      </w:r>
    </w:p>
    <w:p w14:paraId="235C40FE" w14:textId="336CA8DC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_Toc81412009 \h </w:instrText>
      </w:r>
      <w:r>
        <w:fldChar w:fldCharType="separate"/>
      </w:r>
      <w:r>
        <w:t>3</w:t>
      </w:r>
      <w:r>
        <w:fldChar w:fldCharType="end"/>
      </w:r>
    </w:p>
    <w:p w14:paraId="2536204C" w14:textId="527D1FCC" w:rsidR="00F64343" w:rsidRDefault="00F6434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599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_Toc81412010 \h </w:instrText>
      </w:r>
      <w:r>
        <w:fldChar w:fldCharType="separate"/>
      </w:r>
      <w:r>
        <w:t>3</w:t>
      </w:r>
      <w:r>
        <w:fldChar w:fldCharType="end"/>
      </w:r>
    </w:p>
    <w:p w14:paraId="2881DD27" w14:textId="0C3AB4C3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_Toc81412011 \h </w:instrText>
      </w:r>
      <w:r>
        <w:fldChar w:fldCharType="separate"/>
      </w:r>
      <w:r>
        <w:t>3</w:t>
      </w:r>
      <w:r>
        <w:fldChar w:fldCharType="end"/>
      </w:r>
    </w:p>
    <w:p w14:paraId="190DD6F8" w14:textId="5ED808E4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_Toc81412012 \h </w:instrText>
      </w:r>
      <w:r>
        <w:fldChar w:fldCharType="separate"/>
      </w:r>
      <w:r>
        <w:t>3</w:t>
      </w:r>
      <w:r>
        <w:fldChar w:fldCharType="end"/>
      </w:r>
    </w:p>
    <w:p w14:paraId="42FCAB9B" w14:textId="378F6636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_Toc81412013 \h </w:instrText>
      </w:r>
      <w:r>
        <w:fldChar w:fldCharType="separate"/>
      </w:r>
      <w:r>
        <w:t>3</w:t>
      </w:r>
      <w:r>
        <w:fldChar w:fldCharType="end"/>
      </w:r>
    </w:p>
    <w:p w14:paraId="72502608" w14:textId="2CC7F3FF" w:rsidR="00F64343" w:rsidRDefault="00F6434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599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5996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_Toc81412014 \h </w:instrText>
      </w:r>
      <w:r>
        <w:fldChar w:fldCharType="separate"/>
      </w:r>
      <w:r>
        <w:t>3</w:t>
      </w:r>
      <w:r>
        <w:fldChar w:fldCharType="end"/>
      </w:r>
    </w:p>
    <w:p w14:paraId="07D0011D" w14:textId="3D3200EF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_Toc81412015 \h </w:instrText>
      </w:r>
      <w:r>
        <w:fldChar w:fldCharType="separate"/>
      </w:r>
      <w:r>
        <w:t>3</w:t>
      </w:r>
      <w:r>
        <w:fldChar w:fldCharType="end"/>
      </w:r>
    </w:p>
    <w:p w14:paraId="0348A46A" w14:textId="51C760EB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00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AC533C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64343">
        <w:rPr>
          <w:noProof/>
        </w:rPr>
        <w:t>9.1.6.2.1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01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7CA06F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64343">
        <w:rPr>
          <w:noProof/>
        </w:rPr>
        <w:t>9.1.6.2.1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01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01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01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01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E99FE2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64343">
        <w:rPr>
          <w:rFonts w:ascii="Arial" w:eastAsia="SimSun" w:hAnsi="Arial"/>
        </w:rPr>
        <w:t>9_1_6_2_1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3975DE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64343">
        <w:rPr>
          <w:rFonts w:ascii="Arial" w:eastAsia="SimSun" w:hAnsi="Arial"/>
        </w:rPr>
        <w:t>9_1_6_2_1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01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A0F082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64343">
              <w:rPr>
                <w:b/>
                <w:noProof/>
              </w:rPr>
              <w:t>211142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A7FF" w14:textId="77777777" w:rsidR="002E5C53" w:rsidRDefault="002E5C53">
      <w:r>
        <w:separator/>
      </w:r>
    </w:p>
  </w:endnote>
  <w:endnote w:type="continuationSeparator" w:id="0">
    <w:p w14:paraId="741B4C5A" w14:textId="77777777" w:rsidR="002E5C53" w:rsidRDefault="002E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B1DCD" w14:textId="77777777" w:rsidR="002E5C53" w:rsidRDefault="002E5C53">
      <w:r>
        <w:separator/>
      </w:r>
    </w:p>
  </w:footnote>
  <w:footnote w:type="continuationSeparator" w:id="0">
    <w:p w14:paraId="10F5AE3C" w14:textId="77777777" w:rsidR="002E5C53" w:rsidRDefault="002E5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5C53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5649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211141</dc:title>
  <dc:subject>9.1.6.2.1</dc:subject>
  <dc:creator>Michael Sanders, John M Meredith</dc:creator>
  <cp:keywords>1986</cp:keywords>
  <dc:description>9_1_6_2_1</dc:description>
  <cp:lastModifiedBy>MCC TF160</cp:lastModifiedBy>
  <cp:revision>4</cp:revision>
  <cp:lastPrinted>1900-01-01T00:00:00Z</cp:lastPrinted>
  <dcterms:created xsi:type="dcterms:W3CDTF">2021-09-01T17:05:00Z</dcterms:created>
  <dcterms:modified xsi:type="dcterms:W3CDTF">2021-10-06T15:56:00Z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