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1CAF5FD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1B5D83">
        <w:rPr>
          <w:b/>
          <w:i/>
          <w:noProof/>
          <w:sz w:val="28"/>
        </w:rPr>
        <w:t>211</w:t>
      </w:r>
      <w:r w:rsidR="00D822FF">
        <w:rPr>
          <w:b/>
          <w:i/>
          <w:noProof/>
          <w:sz w:val="28"/>
        </w:rPr>
        <w:t>445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34E7F6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B5D83">
              <w:rPr>
                <w:b/>
                <w:noProof/>
                <w:sz w:val="28"/>
              </w:rPr>
              <w:t>1983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CC52440" w:rsidR="00AA27AC" w:rsidRPr="00410371" w:rsidRDefault="00D822FF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D0E85A9" w:rsidR="00AA27AC" w:rsidRPr="00410371" w:rsidRDefault="00D822FF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A973C03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716EB83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D822FF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14F170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05D3118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E99409A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99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464B64" w14:textId="4AB9FA32" w:rsidR="001B5D83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5D83" w:rsidRPr="008C2C2D">
        <w:rPr>
          <w:rFonts w:ascii="Arial" w:hAnsi="Arial" w:cs="Arial"/>
          <w:iCs/>
        </w:rPr>
        <w:t>Table of Contents</w:t>
      </w:r>
      <w:r w:rsidR="001B5D83">
        <w:tab/>
      </w:r>
      <w:r w:rsidR="001B5D83">
        <w:fldChar w:fldCharType="begin"/>
      </w:r>
      <w:r w:rsidR="001B5D83">
        <w:instrText xml:space="preserve"> PAGEREF _Toc81406992 \h </w:instrText>
      </w:r>
      <w:r w:rsidR="001B5D83">
        <w:fldChar w:fldCharType="separate"/>
      </w:r>
      <w:r w:rsidR="001B5D83">
        <w:t>2</w:t>
      </w:r>
      <w:r w:rsidR="001B5D83">
        <w:fldChar w:fldCharType="end"/>
      </w:r>
    </w:p>
    <w:p w14:paraId="65C6FAF1" w14:textId="774252A7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_Toc81406993 \h </w:instrText>
      </w:r>
      <w:r>
        <w:fldChar w:fldCharType="separate"/>
      </w:r>
      <w:r>
        <w:t>3</w:t>
      </w:r>
      <w:r>
        <w:fldChar w:fldCharType="end"/>
      </w:r>
    </w:p>
    <w:p w14:paraId="1D95D18F" w14:textId="75F169AA" w:rsidR="001B5D83" w:rsidRDefault="001B5D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C2C2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_Toc81406994 \h </w:instrText>
      </w:r>
      <w:r>
        <w:fldChar w:fldCharType="separate"/>
      </w:r>
      <w:r>
        <w:t>3</w:t>
      </w:r>
      <w:r>
        <w:fldChar w:fldCharType="end"/>
      </w:r>
    </w:p>
    <w:p w14:paraId="179524E8" w14:textId="1F461B14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_Toc81406995 \h </w:instrText>
      </w:r>
      <w:r>
        <w:fldChar w:fldCharType="separate"/>
      </w:r>
      <w:r>
        <w:t>3</w:t>
      </w:r>
      <w:r>
        <w:fldChar w:fldCharType="end"/>
      </w:r>
    </w:p>
    <w:p w14:paraId="4FB59679" w14:textId="18B5A9FA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_Toc81406996 \h </w:instrText>
      </w:r>
      <w:r>
        <w:fldChar w:fldCharType="separate"/>
      </w:r>
      <w:r>
        <w:t>3</w:t>
      </w:r>
      <w:r>
        <w:fldChar w:fldCharType="end"/>
      </w:r>
    </w:p>
    <w:p w14:paraId="045A70A9" w14:textId="2577930B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_Toc81406997 \h </w:instrText>
      </w:r>
      <w:r>
        <w:fldChar w:fldCharType="separate"/>
      </w:r>
      <w:r>
        <w:t>3</w:t>
      </w:r>
      <w:r>
        <w:fldChar w:fldCharType="end"/>
      </w:r>
    </w:p>
    <w:p w14:paraId="1CA0A890" w14:textId="2505596A" w:rsidR="001B5D83" w:rsidRDefault="001B5D8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C2C2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C2C2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_Toc81406998 \h </w:instrText>
      </w:r>
      <w:r>
        <w:fldChar w:fldCharType="separate"/>
      </w:r>
      <w:r>
        <w:t>3</w:t>
      </w:r>
      <w:r>
        <w:fldChar w:fldCharType="end"/>
      </w:r>
    </w:p>
    <w:p w14:paraId="5A6F5362" w14:textId="36DC7F1D" w:rsidR="001B5D83" w:rsidRDefault="001B5D8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C2C2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C2C2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_Toc81406999 \h </w:instrText>
      </w:r>
      <w:r>
        <w:fldChar w:fldCharType="separate"/>
      </w:r>
      <w:r>
        <w:t>3</w:t>
      </w:r>
      <w:r>
        <w:fldChar w:fldCharType="end"/>
      </w:r>
    </w:p>
    <w:p w14:paraId="0348A46A" w14:textId="7BDEC3D8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993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191C92E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B5D83">
        <w:rPr>
          <w:noProof/>
        </w:rPr>
        <w:t>8.1.5.3.4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994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66FC872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1B5D83">
        <w:rPr>
          <w:noProof/>
        </w:rPr>
        <w:t>8.1.5.3.4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995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996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997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99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5940AFC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B5D83">
        <w:rPr>
          <w:rFonts w:ascii="Arial" w:eastAsia="SimSun" w:hAnsi="Arial"/>
        </w:rPr>
        <w:t>8_1_5_3_4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81EC90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1B5D83">
        <w:rPr>
          <w:rFonts w:ascii="Arial" w:eastAsia="SimSun" w:hAnsi="Arial"/>
        </w:rPr>
        <w:t>8_1_5_3_4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999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237BF6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1B5D83">
              <w:rPr>
                <w:b/>
                <w:noProof/>
              </w:rPr>
              <w:t>211136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1B5D83">
              <w:rPr>
                <w:noProof/>
              </w:rPr>
              <w:t>8.1.5.3.4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066FD" w14:textId="77777777" w:rsidR="003203DE" w:rsidRDefault="003203DE">
      <w:r>
        <w:separator/>
      </w:r>
    </w:p>
  </w:endnote>
  <w:endnote w:type="continuationSeparator" w:id="0">
    <w:p w14:paraId="5F57FB92" w14:textId="77777777" w:rsidR="003203DE" w:rsidRDefault="0032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11A1E" w14:textId="77777777" w:rsidR="003203DE" w:rsidRDefault="003203DE">
      <w:r>
        <w:separator/>
      </w:r>
    </w:p>
  </w:footnote>
  <w:footnote w:type="continuationSeparator" w:id="0">
    <w:p w14:paraId="139990A0" w14:textId="77777777" w:rsidR="003203DE" w:rsidRDefault="00320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03DE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2FF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211135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211135</dc:title>
  <dc:subject>8.1.5.3.4</dc:subject>
  <dc:creator>Michael Sanders, John M Meredith</dc:creator>
  <cp:keywords>1983</cp:keywords>
  <dc:description>8_1_5_3_4</dc:description>
  <cp:lastModifiedBy>MCC TF160</cp:lastModifiedBy>
  <cp:revision>4</cp:revision>
  <cp:lastPrinted>1900-01-01T00:00:00Z</cp:lastPrinted>
  <dcterms:created xsi:type="dcterms:W3CDTF">2021-09-01T15:42:00Z</dcterms:created>
  <dcterms:modified xsi:type="dcterms:W3CDTF">2021-10-06T15:52:00Z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