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09C365F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0539FE">
        <w:rPr>
          <w:b/>
          <w:i/>
          <w:noProof/>
          <w:sz w:val="28"/>
        </w:rPr>
        <w:t>211</w:t>
      </w:r>
      <w:r w:rsidR="0045750A">
        <w:rPr>
          <w:b/>
          <w:i/>
          <w:noProof/>
          <w:sz w:val="28"/>
        </w:rPr>
        <w:t>444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03B6DF1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9FE">
              <w:rPr>
                <w:b/>
                <w:noProof/>
                <w:sz w:val="28"/>
              </w:rPr>
              <w:t>1982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0C2A41E" w:rsidR="00AA27AC" w:rsidRPr="00410371" w:rsidRDefault="0045750A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FE2A5FD" w:rsidR="00AA27AC" w:rsidRPr="00410371" w:rsidRDefault="0045750A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0B70940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50A994F5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45750A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143EC1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A80288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091CC09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94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990AA10" w14:textId="06CEEA86" w:rsidR="000539F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539FE" w:rsidRPr="00BF6E31">
        <w:rPr>
          <w:rFonts w:ascii="Arial" w:hAnsi="Arial" w:cs="Arial"/>
          <w:iCs/>
        </w:rPr>
        <w:t>Table of Contents</w:t>
      </w:r>
      <w:r w:rsidR="000539FE">
        <w:tab/>
      </w:r>
      <w:r w:rsidR="000539FE">
        <w:fldChar w:fldCharType="begin"/>
      </w:r>
      <w:r w:rsidR="000539FE">
        <w:instrText xml:space="preserve"> PAGEREF _Toc81406946 \h </w:instrText>
      </w:r>
      <w:r w:rsidR="000539FE">
        <w:fldChar w:fldCharType="separate"/>
      </w:r>
      <w:r w:rsidR="000539FE">
        <w:t>2</w:t>
      </w:r>
      <w:r w:rsidR="000539FE">
        <w:fldChar w:fldCharType="end"/>
      </w:r>
    </w:p>
    <w:p w14:paraId="6DD90805" w14:textId="035D51C5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_Toc81406947 \h </w:instrText>
      </w:r>
      <w:r>
        <w:fldChar w:fldCharType="separate"/>
      </w:r>
      <w:r>
        <w:t>3</w:t>
      </w:r>
      <w:r>
        <w:fldChar w:fldCharType="end"/>
      </w:r>
    </w:p>
    <w:p w14:paraId="3A158A59" w14:textId="1C677EE3" w:rsidR="000539FE" w:rsidRDefault="000539F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F6E3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_Toc81406948 \h </w:instrText>
      </w:r>
      <w:r>
        <w:fldChar w:fldCharType="separate"/>
      </w:r>
      <w:r>
        <w:t>3</w:t>
      </w:r>
      <w:r>
        <w:fldChar w:fldCharType="end"/>
      </w:r>
    </w:p>
    <w:p w14:paraId="67694CC6" w14:textId="00C34CEF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_Toc81406949 \h </w:instrText>
      </w:r>
      <w:r>
        <w:fldChar w:fldCharType="separate"/>
      </w:r>
      <w:r>
        <w:t>3</w:t>
      </w:r>
      <w:r>
        <w:fldChar w:fldCharType="end"/>
      </w:r>
    </w:p>
    <w:p w14:paraId="4DB33CF8" w14:textId="46B19CE5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_Toc81406950 \h </w:instrText>
      </w:r>
      <w:r>
        <w:fldChar w:fldCharType="separate"/>
      </w:r>
      <w:r>
        <w:t>3</w:t>
      </w:r>
      <w:r>
        <w:fldChar w:fldCharType="end"/>
      </w:r>
    </w:p>
    <w:p w14:paraId="7036C54A" w14:textId="38562E46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_Toc81406951 \h </w:instrText>
      </w:r>
      <w:r>
        <w:fldChar w:fldCharType="separate"/>
      </w:r>
      <w:r>
        <w:t>3</w:t>
      </w:r>
      <w:r>
        <w:fldChar w:fldCharType="end"/>
      </w:r>
    </w:p>
    <w:p w14:paraId="003BA7DD" w14:textId="19EF3A85" w:rsidR="000539FE" w:rsidRDefault="000539F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F6E3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F6E31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_Toc81406952 \h </w:instrText>
      </w:r>
      <w:r>
        <w:fldChar w:fldCharType="separate"/>
      </w:r>
      <w:r>
        <w:t>3</w:t>
      </w:r>
      <w:r>
        <w:fldChar w:fldCharType="end"/>
      </w:r>
    </w:p>
    <w:p w14:paraId="0BA3860E" w14:textId="33C5D890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_Toc81406953 \h </w:instrText>
      </w:r>
      <w:r>
        <w:fldChar w:fldCharType="separate"/>
      </w:r>
      <w:r>
        <w:t>3</w:t>
      </w:r>
      <w:r>
        <w:fldChar w:fldCharType="end"/>
      </w:r>
    </w:p>
    <w:p w14:paraId="0348A46A" w14:textId="1B5A867B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94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03BC8E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539FE">
        <w:rPr>
          <w:noProof/>
        </w:rPr>
        <w:t>8.1.5.3.3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94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D20D7A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539FE">
        <w:rPr>
          <w:noProof/>
        </w:rPr>
        <w:t>8.1.5.3.3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94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95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951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95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A00955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539FE">
        <w:rPr>
          <w:rFonts w:ascii="Arial" w:eastAsia="SimSun" w:hAnsi="Arial"/>
        </w:rPr>
        <w:t>8_1_5_3_3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E79C51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539FE">
        <w:rPr>
          <w:rFonts w:ascii="Arial" w:eastAsia="SimSun" w:hAnsi="Arial"/>
        </w:rPr>
        <w:t>8_1_5_3_3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95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E7BC11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0539FE">
              <w:rPr>
                <w:b/>
                <w:noProof/>
              </w:rPr>
              <w:t>211134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C6EC0" w14:textId="77777777" w:rsidR="0098342B" w:rsidRDefault="0098342B">
      <w:r>
        <w:separator/>
      </w:r>
    </w:p>
  </w:endnote>
  <w:endnote w:type="continuationSeparator" w:id="0">
    <w:p w14:paraId="69E3F61D" w14:textId="77777777" w:rsidR="0098342B" w:rsidRDefault="0098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DF05" w14:textId="77777777" w:rsidR="0098342B" w:rsidRDefault="0098342B">
      <w:r>
        <w:separator/>
      </w:r>
    </w:p>
  </w:footnote>
  <w:footnote w:type="continuationSeparator" w:id="0">
    <w:p w14:paraId="65D4E6C4" w14:textId="77777777" w:rsidR="0098342B" w:rsidRDefault="00983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5750A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342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211133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211133</dc:title>
  <dc:subject>8.1.5.3.3</dc:subject>
  <dc:creator>Michael Sanders, John M Meredith</dc:creator>
  <cp:keywords>1982</cp:keywords>
  <dc:description>8_1_5_3_3</dc:description>
  <cp:lastModifiedBy>MCC TF160</cp:lastModifiedBy>
  <cp:revision>4</cp:revision>
  <cp:lastPrinted>1900-01-01T00:00:00Z</cp:lastPrinted>
  <dcterms:created xsi:type="dcterms:W3CDTF">2021-09-01T15:41:00Z</dcterms:created>
  <dcterms:modified xsi:type="dcterms:W3CDTF">2021-10-06T15:51:00Z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