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76D4C" w14:textId="46788D85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214258">
        <w:rPr>
          <w:b/>
          <w:i/>
          <w:noProof/>
          <w:sz w:val="28"/>
        </w:rPr>
        <w:t>211</w:t>
      </w:r>
      <w:r w:rsidR="00293A23">
        <w:rPr>
          <w:b/>
          <w:i/>
          <w:noProof/>
          <w:sz w:val="28"/>
        </w:rPr>
        <w:t>441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70D0B2F4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14258">
              <w:rPr>
                <w:b/>
                <w:noProof/>
                <w:sz w:val="28"/>
              </w:rPr>
              <w:t>1979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5AE6F327" w:rsidR="00AA27AC" w:rsidRPr="00410371" w:rsidRDefault="00293A23" w:rsidP="0045615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2F1B1E0C" w:rsidR="00AA27AC" w:rsidRPr="00410371" w:rsidRDefault="00293A23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A703BE" w:rsidRPr="00A703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3E7D626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4CAC0407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214258">
              <w:rPr>
                <w:noProof/>
              </w:rPr>
              <w:t>8.1.1.2.4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7F55F3E0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293A23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E39E726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2B6F28DF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214258">
              <w:rPr>
                <w:noProof/>
              </w:rPr>
              <w:t>8.1.1.2.4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5B7B1D86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214258">
              <w:rPr>
                <w:noProof/>
              </w:rPr>
              <w:t>8.1.1.2.4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33A9448F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214258">
              <w:rPr>
                <w:noProof/>
              </w:rPr>
              <w:t>8.1.1.2.4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06786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5BF1E3F2" w14:textId="62857353" w:rsidR="00214258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14258" w:rsidRPr="00152774">
        <w:rPr>
          <w:rFonts w:ascii="Arial" w:hAnsi="Arial" w:cs="Arial"/>
          <w:iCs/>
        </w:rPr>
        <w:t>Table of Contents</w:t>
      </w:r>
      <w:r w:rsidR="00214258">
        <w:tab/>
      </w:r>
      <w:r w:rsidR="00214258">
        <w:fldChar w:fldCharType="begin"/>
      </w:r>
      <w:r w:rsidR="00214258">
        <w:instrText xml:space="preserve"> PAGEREF _Toc81406786 \h </w:instrText>
      </w:r>
      <w:r w:rsidR="00214258">
        <w:fldChar w:fldCharType="separate"/>
      </w:r>
      <w:r w:rsidR="00214258">
        <w:t>2</w:t>
      </w:r>
      <w:r w:rsidR="00214258">
        <w:fldChar w:fldCharType="end"/>
      </w:r>
    </w:p>
    <w:p w14:paraId="69C2ADA1" w14:textId="4DD23CCE" w:rsidR="00214258" w:rsidRDefault="0021425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52774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52774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_Toc81406787 \h </w:instrText>
      </w:r>
      <w:r>
        <w:fldChar w:fldCharType="separate"/>
      </w:r>
      <w:r>
        <w:t>3</w:t>
      </w:r>
      <w:r>
        <w:fldChar w:fldCharType="end"/>
      </w:r>
    </w:p>
    <w:p w14:paraId="6C8BD6D9" w14:textId="4E5D5116" w:rsidR="00214258" w:rsidRDefault="0021425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52774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_Toc81406788 \h </w:instrText>
      </w:r>
      <w:r>
        <w:fldChar w:fldCharType="separate"/>
      </w:r>
      <w:r>
        <w:t>3</w:t>
      </w:r>
      <w:r>
        <w:fldChar w:fldCharType="end"/>
      </w:r>
    </w:p>
    <w:p w14:paraId="4BBE291C" w14:textId="260A8F05" w:rsidR="00214258" w:rsidRDefault="0021425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52774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52774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_Toc81406789 \h </w:instrText>
      </w:r>
      <w:r>
        <w:fldChar w:fldCharType="separate"/>
      </w:r>
      <w:r>
        <w:t>3</w:t>
      </w:r>
      <w:r>
        <w:fldChar w:fldCharType="end"/>
      </w:r>
    </w:p>
    <w:p w14:paraId="593BEEC3" w14:textId="713CEEC5" w:rsidR="00214258" w:rsidRDefault="0021425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52774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52774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_Toc81406790 \h </w:instrText>
      </w:r>
      <w:r>
        <w:fldChar w:fldCharType="separate"/>
      </w:r>
      <w:r>
        <w:t>3</w:t>
      </w:r>
      <w:r>
        <w:fldChar w:fldCharType="end"/>
      </w:r>
    </w:p>
    <w:p w14:paraId="6B4395A4" w14:textId="43F45FF0" w:rsidR="00214258" w:rsidRDefault="0021425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52774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52774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_Toc81406791 \h </w:instrText>
      </w:r>
      <w:r>
        <w:fldChar w:fldCharType="separate"/>
      </w:r>
      <w:r>
        <w:t>3</w:t>
      </w:r>
      <w:r>
        <w:fldChar w:fldCharType="end"/>
      </w:r>
    </w:p>
    <w:p w14:paraId="1AD09683" w14:textId="073CE247" w:rsidR="00214258" w:rsidRDefault="0021425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52774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52774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_Toc81406792 \h </w:instrText>
      </w:r>
      <w:r>
        <w:fldChar w:fldCharType="separate"/>
      </w:r>
      <w:r>
        <w:t>3</w:t>
      </w:r>
      <w:r>
        <w:fldChar w:fldCharType="end"/>
      </w:r>
    </w:p>
    <w:p w14:paraId="4F2AE2A6" w14:textId="68BB0C86" w:rsidR="00214258" w:rsidRDefault="0021425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52774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52774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_Toc81406793 \h </w:instrText>
      </w:r>
      <w:r>
        <w:fldChar w:fldCharType="separate"/>
      </w:r>
      <w:r>
        <w:t>3</w:t>
      </w:r>
      <w:r>
        <w:fldChar w:fldCharType="end"/>
      </w:r>
    </w:p>
    <w:p w14:paraId="0348A46A" w14:textId="3B45E9F3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06787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2290860E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214258">
        <w:rPr>
          <w:noProof/>
        </w:rPr>
        <w:t>8.1.1.2.4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06788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76BB03BC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214258">
        <w:rPr>
          <w:noProof/>
        </w:rPr>
        <w:t>8.1.1.2.4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06789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1406790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06791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06792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1A4DB268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214258">
        <w:rPr>
          <w:rFonts w:ascii="Arial" w:eastAsia="SimSun" w:hAnsi="Arial"/>
        </w:rPr>
        <w:t>8_1_1_2_4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7CD10C47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214258">
        <w:rPr>
          <w:rFonts w:ascii="Arial" w:eastAsia="SimSun" w:hAnsi="Arial"/>
        </w:rPr>
        <w:t>8_1_1_2_4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06793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07702C49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214258">
              <w:rPr>
                <w:b/>
                <w:noProof/>
              </w:rPr>
              <w:t>211128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214258">
              <w:rPr>
                <w:noProof/>
              </w:rPr>
              <w:t>8.1.1.2.4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87341" w14:textId="77777777" w:rsidR="001C7F10" w:rsidRDefault="001C7F10">
      <w:r>
        <w:separator/>
      </w:r>
    </w:p>
  </w:endnote>
  <w:endnote w:type="continuationSeparator" w:id="0">
    <w:p w14:paraId="697A7F0E" w14:textId="77777777" w:rsidR="001C7F10" w:rsidRDefault="001C7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1C258" w14:textId="77777777" w:rsidR="001C7F10" w:rsidRDefault="001C7F10">
      <w:r>
        <w:separator/>
      </w:r>
    </w:p>
  </w:footnote>
  <w:footnote w:type="continuationSeparator" w:id="0">
    <w:p w14:paraId="507AD16B" w14:textId="77777777" w:rsidR="001C7F10" w:rsidRDefault="001C7F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6FB9"/>
    <w:rsid w:val="00037D16"/>
    <w:rsid w:val="0004231C"/>
    <w:rsid w:val="00047CA3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13582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C7F10"/>
    <w:rsid w:val="001D0F0C"/>
    <w:rsid w:val="001D2A82"/>
    <w:rsid w:val="001E41F3"/>
    <w:rsid w:val="001E4368"/>
    <w:rsid w:val="001F02F6"/>
    <w:rsid w:val="001F2254"/>
    <w:rsid w:val="001F6BFA"/>
    <w:rsid w:val="00214258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5463"/>
    <w:rsid w:val="00267486"/>
    <w:rsid w:val="00272062"/>
    <w:rsid w:val="002754C9"/>
    <w:rsid w:val="00275D12"/>
    <w:rsid w:val="002846AC"/>
    <w:rsid w:val="00284FEB"/>
    <w:rsid w:val="002860C4"/>
    <w:rsid w:val="00293A23"/>
    <w:rsid w:val="002B2159"/>
    <w:rsid w:val="002B2C89"/>
    <w:rsid w:val="002B5741"/>
    <w:rsid w:val="002B5F15"/>
    <w:rsid w:val="002B6441"/>
    <w:rsid w:val="002C0A87"/>
    <w:rsid w:val="002C114C"/>
    <w:rsid w:val="002D1639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E613A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E7034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B1EF7"/>
    <w:rsid w:val="005C5E70"/>
    <w:rsid w:val="005C6231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CB0"/>
    <w:rsid w:val="00617D68"/>
    <w:rsid w:val="00621188"/>
    <w:rsid w:val="00622ACE"/>
    <w:rsid w:val="00624B10"/>
    <w:rsid w:val="006257ED"/>
    <w:rsid w:val="00632E3F"/>
    <w:rsid w:val="00636F6D"/>
    <w:rsid w:val="00641AA9"/>
    <w:rsid w:val="00646CE2"/>
    <w:rsid w:val="00656E20"/>
    <w:rsid w:val="0065768B"/>
    <w:rsid w:val="006773AB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B76AE"/>
    <w:rsid w:val="006C0F3D"/>
    <w:rsid w:val="006C14EC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62D74"/>
    <w:rsid w:val="00770837"/>
    <w:rsid w:val="00771DEC"/>
    <w:rsid w:val="00772F64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0C36"/>
    <w:rsid w:val="007C2097"/>
    <w:rsid w:val="007C2E1F"/>
    <w:rsid w:val="007D6A07"/>
    <w:rsid w:val="007E4A71"/>
    <w:rsid w:val="007E6207"/>
    <w:rsid w:val="007E7B05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E7728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31FF3"/>
    <w:rsid w:val="00941E30"/>
    <w:rsid w:val="0094200A"/>
    <w:rsid w:val="009458F4"/>
    <w:rsid w:val="009469ED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444D"/>
    <w:rsid w:val="00A75DF1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32B62"/>
    <w:rsid w:val="00B40169"/>
    <w:rsid w:val="00B475C4"/>
    <w:rsid w:val="00B514CB"/>
    <w:rsid w:val="00B51FCB"/>
    <w:rsid w:val="00B573C0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1368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B4258"/>
    <w:rsid w:val="00CC5026"/>
    <w:rsid w:val="00CC68D0"/>
    <w:rsid w:val="00CC6BB2"/>
    <w:rsid w:val="00CD459B"/>
    <w:rsid w:val="00CE044E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017C"/>
    <w:rsid w:val="00D9563B"/>
    <w:rsid w:val="00DA15CA"/>
    <w:rsid w:val="00DA2BF7"/>
    <w:rsid w:val="00DA409D"/>
    <w:rsid w:val="00DA4947"/>
    <w:rsid w:val="00DA573E"/>
    <w:rsid w:val="00DA6289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B4A0D"/>
    <w:rsid w:val="00EE473A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36EF9"/>
    <w:rsid w:val="00F415DA"/>
    <w:rsid w:val="00F445F3"/>
    <w:rsid w:val="00F524D0"/>
    <w:rsid w:val="00F52602"/>
    <w:rsid w:val="00F55FFB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454</Words>
  <Characters>3479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211127</vt:lpstr>
      <vt:lpstr>MTG_TITLE</vt:lpstr>
    </vt:vector>
  </TitlesOfParts>
  <Company>3GPP Support Team</Company>
  <LinksUpToDate>false</LinksUpToDate>
  <CharactersWithSpaces>3926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211127</dc:title>
  <dc:subject>8.1.1.2.4</dc:subject>
  <dc:creator>Michael Sanders, John M Meredith</dc:creator>
  <cp:keywords>1979</cp:keywords>
  <dc:description>8_1_1_2_4</dc:description>
  <cp:lastModifiedBy>MCC TF160</cp:lastModifiedBy>
  <cp:revision>4</cp:revision>
  <cp:lastPrinted>1900-01-01T00:00:00Z</cp:lastPrinted>
  <dcterms:created xsi:type="dcterms:W3CDTF">2021-09-01T15:39:00Z</dcterms:created>
  <dcterms:modified xsi:type="dcterms:W3CDTF">2021-10-06T15:29:00Z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