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15DFD63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36EF9">
        <w:rPr>
          <w:b/>
          <w:i/>
          <w:noProof/>
          <w:sz w:val="28"/>
        </w:rPr>
        <w:t>211</w:t>
      </w:r>
      <w:r w:rsidR="00C66030">
        <w:rPr>
          <w:b/>
          <w:i/>
          <w:noProof/>
          <w:sz w:val="28"/>
        </w:rPr>
        <w:t>439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0F953DD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6EF9">
              <w:rPr>
                <w:b/>
                <w:noProof/>
                <w:sz w:val="28"/>
              </w:rPr>
              <w:t>1977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7CEFF45" w:rsidR="00AA27AC" w:rsidRPr="00410371" w:rsidRDefault="00C66030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DE9392E" w:rsidR="00AA27AC" w:rsidRPr="00410371" w:rsidRDefault="00C66030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754D30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0FA6B19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C66030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8C79A5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F2C670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BD22B26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68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5904FF7" w14:textId="0DB3CAB5" w:rsidR="00F36EF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36EF9" w:rsidRPr="00C14BA7">
        <w:rPr>
          <w:rFonts w:ascii="Arial" w:hAnsi="Arial" w:cs="Arial"/>
          <w:iCs/>
        </w:rPr>
        <w:t>Table of Contents</w:t>
      </w:r>
      <w:r w:rsidR="00F36EF9">
        <w:tab/>
      </w:r>
      <w:r w:rsidR="00F36EF9">
        <w:fldChar w:fldCharType="begin"/>
      </w:r>
      <w:r w:rsidR="00F36EF9">
        <w:instrText xml:space="preserve"> PAGEREF _Toc81406686 \h </w:instrText>
      </w:r>
      <w:r w:rsidR="00F36EF9">
        <w:fldChar w:fldCharType="separate"/>
      </w:r>
      <w:r w:rsidR="00F36EF9">
        <w:t>2</w:t>
      </w:r>
      <w:r w:rsidR="00F36EF9">
        <w:fldChar w:fldCharType="end"/>
      </w:r>
    </w:p>
    <w:p w14:paraId="0C585F92" w14:textId="79B6536D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_Toc81406687 \h </w:instrText>
      </w:r>
      <w:r>
        <w:fldChar w:fldCharType="separate"/>
      </w:r>
      <w:r>
        <w:t>3</w:t>
      </w:r>
      <w:r>
        <w:fldChar w:fldCharType="end"/>
      </w:r>
    </w:p>
    <w:p w14:paraId="3557174A" w14:textId="0B608AD5" w:rsidR="00F36EF9" w:rsidRDefault="00F36EF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B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_Toc81406688 \h </w:instrText>
      </w:r>
      <w:r>
        <w:fldChar w:fldCharType="separate"/>
      </w:r>
      <w:r>
        <w:t>3</w:t>
      </w:r>
      <w:r>
        <w:fldChar w:fldCharType="end"/>
      </w:r>
    </w:p>
    <w:p w14:paraId="69255503" w14:textId="697EB36C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_Toc81406689 \h </w:instrText>
      </w:r>
      <w:r>
        <w:fldChar w:fldCharType="separate"/>
      </w:r>
      <w:r>
        <w:t>3</w:t>
      </w:r>
      <w:r>
        <w:fldChar w:fldCharType="end"/>
      </w:r>
    </w:p>
    <w:p w14:paraId="583B39D7" w14:textId="08A687B8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_Toc81406690 \h </w:instrText>
      </w:r>
      <w:r>
        <w:fldChar w:fldCharType="separate"/>
      </w:r>
      <w:r>
        <w:t>3</w:t>
      </w:r>
      <w:r>
        <w:fldChar w:fldCharType="end"/>
      </w:r>
    </w:p>
    <w:p w14:paraId="7326E091" w14:textId="7EC87BFA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_Toc81406691 \h </w:instrText>
      </w:r>
      <w:r>
        <w:fldChar w:fldCharType="separate"/>
      </w:r>
      <w:r>
        <w:t>3</w:t>
      </w:r>
      <w:r>
        <w:fldChar w:fldCharType="end"/>
      </w:r>
    </w:p>
    <w:p w14:paraId="3582175B" w14:textId="78B653D5" w:rsidR="00F36EF9" w:rsidRDefault="00F36EF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BA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14BA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_Toc81406692 \h </w:instrText>
      </w:r>
      <w:r>
        <w:fldChar w:fldCharType="separate"/>
      </w:r>
      <w:r>
        <w:t>3</w:t>
      </w:r>
      <w:r>
        <w:fldChar w:fldCharType="end"/>
      </w:r>
    </w:p>
    <w:p w14:paraId="5AC6E17D" w14:textId="0B8A26F6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_Toc81406693 \h </w:instrText>
      </w:r>
      <w:r>
        <w:fldChar w:fldCharType="separate"/>
      </w:r>
      <w:r>
        <w:t>3</w:t>
      </w:r>
      <w:r>
        <w:fldChar w:fldCharType="end"/>
      </w:r>
    </w:p>
    <w:p w14:paraId="0348A46A" w14:textId="1AC553A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68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147BCCB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6EF9">
        <w:rPr>
          <w:noProof/>
        </w:rPr>
        <w:t>7.1.4.2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68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0D63D8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6EF9">
        <w:rPr>
          <w:noProof/>
        </w:rPr>
        <w:t>7.1.4.2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68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69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691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69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7169CA3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6EF9">
        <w:rPr>
          <w:rFonts w:ascii="Arial" w:eastAsia="SimSun" w:hAnsi="Arial"/>
        </w:rPr>
        <w:t>7_1_4_2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4A6020D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6EF9">
        <w:rPr>
          <w:rFonts w:ascii="Arial" w:eastAsia="SimSun" w:hAnsi="Arial"/>
        </w:rPr>
        <w:t>7_1_4_2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69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DD486C0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36EF9">
              <w:rPr>
                <w:b/>
                <w:noProof/>
              </w:rPr>
              <w:t>211124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28F99" w14:textId="77777777" w:rsidR="00DC62D2" w:rsidRDefault="00DC62D2">
      <w:r>
        <w:separator/>
      </w:r>
    </w:p>
  </w:endnote>
  <w:endnote w:type="continuationSeparator" w:id="0">
    <w:p w14:paraId="38B939E5" w14:textId="77777777" w:rsidR="00DC62D2" w:rsidRDefault="00DC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DB74B" w14:textId="77777777" w:rsidR="00DC62D2" w:rsidRDefault="00DC62D2">
      <w:r>
        <w:separator/>
      </w:r>
    </w:p>
  </w:footnote>
  <w:footnote w:type="continuationSeparator" w:id="0">
    <w:p w14:paraId="1813AFA2" w14:textId="77777777" w:rsidR="00DC62D2" w:rsidRDefault="00DC6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030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62D2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454</Words>
  <Characters>3461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211123</vt:lpstr>
      <vt:lpstr>MTG_TITLE</vt:lpstr>
    </vt:vector>
  </TitlesOfParts>
  <Company>3GPP Support Team</Company>
  <LinksUpToDate>false</LinksUpToDate>
  <CharactersWithSpaces>3908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211123</dc:title>
  <dc:subject>7.1.4.2</dc:subject>
  <dc:creator>Michael Sanders, John M Meredith</dc:creator>
  <cp:keywords>1977</cp:keywords>
  <dc:description>7_1_4_2</dc:description>
  <cp:lastModifiedBy>MCC TF160</cp:lastModifiedBy>
  <cp:revision>4</cp:revision>
  <cp:lastPrinted>1900-01-01T00:00:00Z</cp:lastPrinted>
  <dcterms:created xsi:type="dcterms:W3CDTF">2021-09-01T15:37:00Z</dcterms:created>
  <dcterms:modified xsi:type="dcterms:W3CDTF">2021-10-06T15:26:00Z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