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C67F177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EB4A0D">
        <w:rPr>
          <w:b/>
          <w:i/>
          <w:noProof/>
          <w:sz w:val="28"/>
        </w:rPr>
        <w:t>211</w:t>
      </w:r>
      <w:r w:rsidR="00F806A7">
        <w:rPr>
          <w:b/>
          <w:i/>
          <w:noProof/>
          <w:sz w:val="28"/>
        </w:rPr>
        <w:t>436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9CF523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A0D">
              <w:rPr>
                <w:b/>
                <w:noProof/>
                <w:sz w:val="28"/>
              </w:rPr>
              <w:t>1974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24A1024" w:rsidR="00AA27AC" w:rsidRPr="00410371" w:rsidRDefault="00F806A7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9A572E6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F806A7">
              <w:rPr>
                <w:b/>
                <w:noProof/>
                <w:sz w:val="28"/>
              </w:rPr>
              <w:t>7.0</w:t>
            </w:r>
            <w:r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1F69C1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3F06B1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F806A7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4BF587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8FEE32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B2A599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51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17F635F" w14:textId="6AEABFC5" w:rsidR="00EB4A0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4A0D" w:rsidRPr="001266D5">
        <w:rPr>
          <w:rFonts w:ascii="Arial" w:hAnsi="Arial" w:cs="Arial"/>
          <w:iCs/>
        </w:rPr>
        <w:t>Table of Contents</w:t>
      </w:r>
      <w:r w:rsidR="00EB4A0D">
        <w:tab/>
      </w:r>
      <w:r w:rsidR="00EB4A0D">
        <w:fldChar w:fldCharType="begin"/>
      </w:r>
      <w:r w:rsidR="00EB4A0D">
        <w:instrText xml:space="preserve"> PAGEREF _Toc81406514 \h </w:instrText>
      </w:r>
      <w:r w:rsidR="00EB4A0D">
        <w:fldChar w:fldCharType="separate"/>
      </w:r>
      <w:r w:rsidR="00EB4A0D">
        <w:t>2</w:t>
      </w:r>
      <w:r w:rsidR="00EB4A0D">
        <w:fldChar w:fldCharType="end"/>
      </w:r>
    </w:p>
    <w:p w14:paraId="2F13EA96" w14:textId="6E0237C1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_Toc81406515 \h </w:instrText>
      </w:r>
      <w:r>
        <w:fldChar w:fldCharType="separate"/>
      </w:r>
      <w:r>
        <w:t>3</w:t>
      </w:r>
      <w:r>
        <w:fldChar w:fldCharType="end"/>
      </w:r>
    </w:p>
    <w:p w14:paraId="2A1B4360" w14:textId="68BF8003" w:rsidR="00EB4A0D" w:rsidRDefault="00EB4A0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66D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_Toc81406516 \h </w:instrText>
      </w:r>
      <w:r>
        <w:fldChar w:fldCharType="separate"/>
      </w:r>
      <w:r>
        <w:t>3</w:t>
      </w:r>
      <w:r>
        <w:fldChar w:fldCharType="end"/>
      </w:r>
    </w:p>
    <w:p w14:paraId="72F48D44" w14:textId="53237B27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_Toc81406517 \h </w:instrText>
      </w:r>
      <w:r>
        <w:fldChar w:fldCharType="separate"/>
      </w:r>
      <w:r>
        <w:t>3</w:t>
      </w:r>
      <w:r>
        <w:fldChar w:fldCharType="end"/>
      </w:r>
    </w:p>
    <w:p w14:paraId="2ADC7047" w14:textId="4B8AE36F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_Toc81406518 \h </w:instrText>
      </w:r>
      <w:r>
        <w:fldChar w:fldCharType="separate"/>
      </w:r>
      <w:r>
        <w:t>3</w:t>
      </w:r>
      <w:r>
        <w:fldChar w:fldCharType="end"/>
      </w:r>
    </w:p>
    <w:p w14:paraId="65CC0FF5" w14:textId="42410FBC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_Toc81406519 \h </w:instrText>
      </w:r>
      <w:r>
        <w:fldChar w:fldCharType="separate"/>
      </w:r>
      <w:r>
        <w:t>3</w:t>
      </w:r>
      <w:r>
        <w:fldChar w:fldCharType="end"/>
      </w:r>
    </w:p>
    <w:p w14:paraId="608D24BC" w14:textId="7873BBAE" w:rsidR="00EB4A0D" w:rsidRDefault="00EB4A0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266D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266D5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_Toc81406520 \h </w:instrText>
      </w:r>
      <w:r>
        <w:fldChar w:fldCharType="separate"/>
      </w:r>
      <w:r>
        <w:t>3</w:t>
      </w:r>
      <w:r>
        <w:fldChar w:fldCharType="end"/>
      </w:r>
    </w:p>
    <w:p w14:paraId="21C72E5E" w14:textId="118D9F93" w:rsidR="00EB4A0D" w:rsidRDefault="00EB4A0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266D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266D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_Toc81406521 \h </w:instrText>
      </w:r>
      <w:r>
        <w:fldChar w:fldCharType="separate"/>
      </w:r>
      <w:r>
        <w:t>3</w:t>
      </w:r>
      <w:r>
        <w:fldChar w:fldCharType="end"/>
      </w:r>
    </w:p>
    <w:p w14:paraId="0348A46A" w14:textId="714A9F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51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64D6EC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B4A0D">
        <w:rPr>
          <w:noProof/>
        </w:rPr>
        <w:t>7.1.3.3.3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51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F3E4A2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EB4A0D">
        <w:rPr>
          <w:noProof/>
        </w:rPr>
        <w:t>7.1.3.3.3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51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51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51219AD3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2F6C7E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51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52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11A89E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B4A0D">
        <w:rPr>
          <w:rFonts w:ascii="Arial" w:eastAsia="SimSun" w:hAnsi="Arial"/>
        </w:rPr>
        <w:t>7_1_3_3_3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355FCDA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EB4A0D">
        <w:rPr>
          <w:rFonts w:ascii="Arial" w:eastAsia="SimSun" w:hAnsi="Arial"/>
        </w:rPr>
        <w:t>7_1_3_3_3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52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0D8472A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EB4A0D">
              <w:rPr>
                <w:b/>
                <w:noProof/>
              </w:rPr>
              <w:t>211118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EB4A0D">
              <w:rPr>
                <w:noProof/>
              </w:rPr>
              <w:t>7.1.3.3.3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2006" w14:textId="77777777" w:rsidR="004420DD" w:rsidRDefault="004420DD">
      <w:r>
        <w:separator/>
      </w:r>
    </w:p>
  </w:endnote>
  <w:endnote w:type="continuationSeparator" w:id="0">
    <w:p w14:paraId="445B2E20" w14:textId="77777777" w:rsidR="004420DD" w:rsidRDefault="0044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B373" w14:textId="77777777" w:rsidR="004420DD" w:rsidRDefault="004420DD">
      <w:r>
        <w:separator/>
      </w:r>
    </w:p>
  </w:footnote>
  <w:footnote w:type="continuationSeparator" w:id="0">
    <w:p w14:paraId="6859998E" w14:textId="77777777" w:rsidR="004420DD" w:rsidRDefault="0044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2F6C7E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20DD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407E4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06A7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211117</dc:title>
  <dc:subject>7.1.3.3.3</dc:subject>
  <dc:creator>Michael Sanders, John M Meredith</dc:creator>
  <cp:keywords>1974</cp:keywords>
  <dc:description>7_1_3_3_3</dc:description>
  <cp:lastModifiedBy>MCC TF160</cp:lastModifiedBy>
  <cp:revision>6</cp:revision>
  <cp:lastPrinted>1900-01-01T00:00:00Z</cp:lastPrinted>
  <dcterms:created xsi:type="dcterms:W3CDTF">2021-09-01T15:34:00Z</dcterms:created>
  <dcterms:modified xsi:type="dcterms:W3CDTF">2021-10-06T15:17:00Z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