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5905E74F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8E7728">
        <w:rPr>
          <w:b/>
          <w:i/>
          <w:noProof/>
          <w:sz w:val="28"/>
        </w:rPr>
        <w:t>211</w:t>
      </w:r>
      <w:r w:rsidR="00994916">
        <w:rPr>
          <w:b/>
          <w:i/>
          <w:noProof/>
          <w:sz w:val="28"/>
        </w:rPr>
        <w:t>434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880A727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7728">
              <w:rPr>
                <w:b/>
                <w:noProof/>
                <w:sz w:val="28"/>
              </w:rPr>
              <w:t>1972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3ACAFEC0" w:rsidR="00AA27AC" w:rsidRPr="00410371" w:rsidRDefault="00994916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354043B9" w:rsidR="00AA27AC" w:rsidRPr="00410371" w:rsidRDefault="00994916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D04342F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E7728">
              <w:rPr>
                <w:noProof/>
              </w:rPr>
              <w:t>7.1.3.3.1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936C650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994916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5687ACE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E7728">
              <w:rPr>
                <w:noProof/>
              </w:rPr>
              <w:t>7.1.3.3.1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253006C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E7728">
              <w:rPr>
                <w:noProof/>
              </w:rPr>
              <w:t>7.1.3.3.1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1B77EA1F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8E7728">
              <w:rPr>
                <w:noProof/>
              </w:rPr>
              <w:t>7.1.3.3.1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43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4468F92" w14:textId="77C6D743" w:rsidR="008E7728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7728" w:rsidRPr="007011DC">
        <w:rPr>
          <w:rFonts w:ascii="Arial" w:hAnsi="Arial" w:cs="Arial"/>
          <w:iCs/>
        </w:rPr>
        <w:t>Table of Contents</w:t>
      </w:r>
      <w:r w:rsidR="008E7728">
        <w:tab/>
      </w:r>
      <w:r w:rsidR="008E7728">
        <w:fldChar w:fldCharType="begin"/>
      </w:r>
      <w:r w:rsidR="008E7728">
        <w:instrText xml:space="preserve"> PAGEREF _Toc81406436 \h </w:instrText>
      </w:r>
      <w:r w:rsidR="008E7728">
        <w:fldChar w:fldCharType="separate"/>
      </w:r>
      <w:r w:rsidR="008E7728">
        <w:t>2</w:t>
      </w:r>
      <w:r w:rsidR="008E7728">
        <w:fldChar w:fldCharType="end"/>
      </w:r>
    </w:p>
    <w:p w14:paraId="21FE7ED3" w14:textId="56FDC530" w:rsidR="008E7728" w:rsidRDefault="008E772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1DC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1DC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_Toc81406437 \h </w:instrText>
      </w:r>
      <w:r>
        <w:fldChar w:fldCharType="separate"/>
      </w:r>
      <w:r>
        <w:t>3</w:t>
      </w:r>
      <w:r>
        <w:fldChar w:fldCharType="end"/>
      </w:r>
    </w:p>
    <w:p w14:paraId="3B5433A1" w14:textId="18FDCE7A" w:rsidR="008E7728" w:rsidRDefault="008E772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1DC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_Toc81406438 \h </w:instrText>
      </w:r>
      <w:r>
        <w:fldChar w:fldCharType="separate"/>
      </w:r>
      <w:r>
        <w:t>3</w:t>
      </w:r>
      <w:r>
        <w:fldChar w:fldCharType="end"/>
      </w:r>
    </w:p>
    <w:p w14:paraId="284D6C33" w14:textId="6C2CE337" w:rsidR="008E7728" w:rsidRDefault="008E772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1DC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1DC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_Toc81406439 \h </w:instrText>
      </w:r>
      <w:r>
        <w:fldChar w:fldCharType="separate"/>
      </w:r>
      <w:r>
        <w:t>3</w:t>
      </w:r>
      <w:r>
        <w:fldChar w:fldCharType="end"/>
      </w:r>
    </w:p>
    <w:p w14:paraId="3D3CA9A8" w14:textId="25334A73" w:rsidR="008E7728" w:rsidRDefault="008E772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1D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1DC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_Toc81406440 \h </w:instrText>
      </w:r>
      <w:r>
        <w:fldChar w:fldCharType="separate"/>
      </w:r>
      <w:r>
        <w:t>3</w:t>
      </w:r>
      <w:r>
        <w:fldChar w:fldCharType="end"/>
      </w:r>
    </w:p>
    <w:p w14:paraId="5B4576A9" w14:textId="633FA4F4" w:rsidR="008E7728" w:rsidRDefault="008E772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1D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1D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_Toc81406441 \h </w:instrText>
      </w:r>
      <w:r>
        <w:fldChar w:fldCharType="separate"/>
      </w:r>
      <w:r>
        <w:t>3</w:t>
      </w:r>
      <w:r>
        <w:fldChar w:fldCharType="end"/>
      </w:r>
    </w:p>
    <w:p w14:paraId="12E60910" w14:textId="6A1AC08E" w:rsidR="008E7728" w:rsidRDefault="008E772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1D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1DC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_Toc81406442 \h </w:instrText>
      </w:r>
      <w:r>
        <w:fldChar w:fldCharType="separate"/>
      </w:r>
      <w:r>
        <w:t>3</w:t>
      </w:r>
      <w:r>
        <w:fldChar w:fldCharType="end"/>
      </w:r>
    </w:p>
    <w:p w14:paraId="1DF67239" w14:textId="40F89DF8" w:rsidR="008E7728" w:rsidRDefault="008E772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1D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1D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_Toc81406443 \h </w:instrText>
      </w:r>
      <w:r>
        <w:fldChar w:fldCharType="separate"/>
      </w:r>
      <w:r>
        <w:t>3</w:t>
      </w:r>
      <w:r>
        <w:fldChar w:fldCharType="end"/>
      </w:r>
    </w:p>
    <w:p w14:paraId="0348A46A" w14:textId="1288AC28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437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BB05593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8E7728">
        <w:rPr>
          <w:noProof/>
        </w:rPr>
        <w:t>7.1.3.3.1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438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78EBD241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8E7728">
        <w:rPr>
          <w:noProof/>
        </w:rPr>
        <w:t>7.1.3.3.1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439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440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5D12F92D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160C6C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441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442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0D667AD0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8E7728">
        <w:rPr>
          <w:rFonts w:ascii="Arial" w:eastAsia="SimSun" w:hAnsi="Arial"/>
        </w:rPr>
        <w:t>7_1_3_3_1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33CD99B5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8E7728">
        <w:rPr>
          <w:rFonts w:ascii="Arial" w:eastAsia="SimSun" w:hAnsi="Arial"/>
        </w:rPr>
        <w:t>7_1_3_3_1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443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7540511C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8E7728">
              <w:rPr>
                <w:b/>
                <w:noProof/>
              </w:rPr>
              <w:t>211114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E7728">
              <w:rPr>
                <w:noProof/>
              </w:rPr>
              <w:t>7.1.3.3.1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3EAA7" w14:textId="77777777" w:rsidR="008F2237" w:rsidRDefault="008F2237">
      <w:r>
        <w:separator/>
      </w:r>
    </w:p>
  </w:endnote>
  <w:endnote w:type="continuationSeparator" w:id="0">
    <w:p w14:paraId="795627AC" w14:textId="77777777" w:rsidR="008F2237" w:rsidRDefault="008F2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49BAA" w14:textId="77777777" w:rsidR="008F2237" w:rsidRDefault="008F2237">
      <w:r>
        <w:separator/>
      </w:r>
    </w:p>
  </w:footnote>
  <w:footnote w:type="continuationSeparator" w:id="0">
    <w:p w14:paraId="5E6E1CE0" w14:textId="77777777" w:rsidR="008F2237" w:rsidRDefault="008F2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0C6C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2237"/>
    <w:rsid w:val="008F5EB2"/>
    <w:rsid w:val="008F686C"/>
    <w:rsid w:val="009016FD"/>
    <w:rsid w:val="00901E56"/>
    <w:rsid w:val="009024A9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94916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445F3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211113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211113</dc:title>
  <dc:subject>7.1.3.3.1</dc:subject>
  <dc:creator>Michael Sanders, John M Meredith</dc:creator>
  <cp:keywords>1972</cp:keywords>
  <dc:description>7_1_3_3_1</dc:description>
  <cp:lastModifiedBy>MCC TF160</cp:lastModifiedBy>
  <cp:revision>5</cp:revision>
  <cp:lastPrinted>1900-01-01T00:00:00Z</cp:lastPrinted>
  <dcterms:created xsi:type="dcterms:W3CDTF">2021-09-01T15:32:00Z</dcterms:created>
  <dcterms:modified xsi:type="dcterms:W3CDTF">2021-10-06T15:15:00Z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