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330E464F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A35B7A">
        <w:rPr>
          <w:b/>
          <w:i/>
          <w:noProof/>
          <w:sz w:val="28"/>
        </w:rPr>
        <w:t>211</w:t>
      </w:r>
      <w:r w:rsidR="00955770">
        <w:rPr>
          <w:b/>
          <w:i/>
          <w:noProof/>
          <w:sz w:val="28"/>
        </w:rPr>
        <w:t>433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3186B675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5B7A">
              <w:rPr>
                <w:b/>
                <w:noProof/>
                <w:sz w:val="28"/>
              </w:rPr>
              <w:t>1971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4BCDFD67" w:rsidR="00AA27AC" w:rsidRPr="00410371" w:rsidRDefault="00955770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466C95E2" w:rsidR="00AA27AC" w:rsidRPr="00410371" w:rsidRDefault="00955770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19429C99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2BF6B53A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A35B7A">
              <w:rPr>
                <w:noProof/>
              </w:rPr>
              <w:t>7.1.3.2.3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0A78A885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955770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32934DEF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1BCA56DE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A35B7A">
              <w:rPr>
                <w:noProof/>
              </w:rPr>
              <w:t>7.1.3.2.3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2AB6BDE3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A35B7A">
              <w:rPr>
                <w:noProof/>
              </w:rPr>
              <w:t>7.1.3.2.3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6120062B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A35B7A">
              <w:rPr>
                <w:noProof/>
              </w:rPr>
              <w:t>7.1.3.2.3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13197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25EDCAA" w14:textId="31304605" w:rsidR="00A35B7A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35B7A" w:rsidRPr="00DD7207">
        <w:rPr>
          <w:rFonts w:ascii="Arial" w:hAnsi="Arial" w:cs="Arial"/>
          <w:iCs/>
        </w:rPr>
        <w:t>Table of Contents</w:t>
      </w:r>
      <w:r w:rsidR="00A35B7A">
        <w:tab/>
      </w:r>
      <w:r w:rsidR="00A35B7A">
        <w:fldChar w:fldCharType="begin"/>
      </w:r>
      <w:r w:rsidR="00A35B7A">
        <w:instrText xml:space="preserve"> PAGEREF _Toc81413197 \h </w:instrText>
      </w:r>
      <w:r w:rsidR="00A35B7A">
        <w:fldChar w:fldCharType="separate"/>
      </w:r>
      <w:r w:rsidR="00A35B7A">
        <w:t>2</w:t>
      </w:r>
      <w:r w:rsidR="00A35B7A">
        <w:fldChar w:fldCharType="end"/>
      </w:r>
    </w:p>
    <w:p w14:paraId="2C4438A1" w14:textId="6705B3B7" w:rsidR="00A35B7A" w:rsidRDefault="00A35B7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D7207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D7207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_Toc81413198 \h </w:instrText>
      </w:r>
      <w:r>
        <w:fldChar w:fldCharType="separate"/>
      </w:r>
      <w:r>
        <w:t>3</w:t>
      </w:r>
      <w:r>
        <w:fldChar w:fldCharType="end"/>
      </w:r>
    </w:p>
    <w:p w14:paraId="503D4E48" w14:textId="22766CCC" w:rsidR="00A35B7A" w:rsidRDefault="00A35B7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D720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_Toc81413199 \h </w:instrText>
      </w:r>
      <w:r>
        <w:fldChar w:fldCharType="separate"/>
      </w:r>
      <w:r>
        <w:t>3</w:t>
      </w:r>
      <w:r>
        <w:fldChar w:fldCharType="end"/>
      </w:r>
    </w:p>
    <w:p w14:paraId="5AF0F92B" w14:textId="3A1E4744" w:rsidR="00A35B7A" w:rsidRDefault="00A35B7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D720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D720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_Toc81413200 \h </w:instrText>
      </w:r>
      <w:r>
        <w:fldChar w:fldCharType="separate"/>
      </w:r>
      <w:r>
        <w:t>3</w:t>
      </w:r>
      <w:r>
        <w:fldChar w:fldCharType="end"/>
      </w:r>
    </w:p>
    <w:p w14:paraId="6993DEBB" w14:textId="6FDE5D01" w:rsidR="00A35B7A" w:rsidRDefault="00A35B7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D720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D720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_Toc81413201 \h </w:instrText>
      </w:r>
      <w:r>
        <w:fldChar w:fldCharType="separate"/>
      </w:r>
      <w:r>
        <w:t>3</w:t>
      </w:r>
      <w:r>
        <w:fldChar w:fldCharType="end"/>
      </w:r>
    </w:p>
    <w:p w14:paraId="68D48C4A" w14:textId="62FD00AD" w:rsidR="00A35B7A" w:rsidRDefault="00A35B7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D720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D720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_Toc81413202 \h </w:instrText>
      </w:r>
      <w:r>
        <w:fldChar w:fldCharType="separate"/>
      </w:r>
      <w:r>
        <w:t>3</w:t>
      </w:r>
      <w:r>
        <w:fldChar w:fldCharType="end"/>
      </w:r>
    </w:p>
    <w:p w14:paraId="3D16E35A" w14:textId="7877E5C7" w:rsidR="00A35B7A" w:rsidRDefault="00A35B7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D720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D7207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_Toc81413203 \h </w:instrText>
      </w:r>
      <w:r>
        <w:fldChar w:fldCharType="separate"/>
      </w:r>
      <w:r>
        <w:t>3</w:t>
      </w:r>
      <w:r>
        <w:fldChar w:fldCharType="end"/>
      </w:r>
    </w:p>
    <w:p w14:paraId="321CBFD3" w14:textId="6C81BCE0" w:rsidR="00A35B7A" w:rsidRDefault="00A35B7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D720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D720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_Toc81413204 \h </w:instrText>
      </w:r>
      <w:r>
        <w:fldChar w:fldCharType="separate"/>
      </w:r>
      <w:r>
        <w:t>3</w:t>
      </w:r>
      <w:r>
        <w:fldChar w:fldCharType="end"/>
      </w:r>
    </w:p>
    <w:p w14:paraId="0348A46A" w14:textId="13F7CA1C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13198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1EFAAE05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A35B7A">
        <w:rPr>
          <w:noProof/>
        </w:rPr>
        <w:t>7.1.3.2.3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13199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272FBE95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A35B7A">
        <w:rPr>
          <w:noProof/>
        </w:rPr>
        <w:t>7.1.3.2.3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13200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13201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2DC9734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</w:t>
      </w:r>
      <w:r w:rsidR="001C1CCC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13202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13203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712DD385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A35B7A">
        <w:rPr>
          <w:rFonts w:ascii="Arial" w:eastAsia="SimSun" w:hAnsi="Arial"/>
        </w:rPr>
        <w:t>7_1_3_2_3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753BC2F2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A35B7A">
        <w:rPr>
          <w:rFonts w:ascii="Arial" w:eastAsia="SimSun" w:hAnsi="Arial"/>
        </w:rPr>
        <w:t>7_1_3_2_3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13204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11EC9255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A35B7A">
              <w:rPr>
                <w:b/>
                <w:noProof/>
              </w:rPr>
              <w:t>211112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A35B7A">
              <w:rPr>
                <w:noProof/>
              </w:rPr>
              <w:t>7.1.3.2.3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6CBA7" w14:textId="77777777" w:rsidR="0030058A" w:rsidRDefault="0030058A">
      <w:r>
        <w:separator/>
      </w:r>
    </w:p>
  </w:endnote>
  <w:endnote w:type="continuationSeparator" w:id="0">
    <w:p w14:paraId="600D6B60" w14:textId="77777777" w:rsidR="0030058A" w:rsidRDefault="00300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9C23F" w14:textId="77777777" w:rsidR="0030058A" w:rsidRDefault="0030058A">
      <w:r>
        <w:separator/>
      </w:r>
    </w:p>
  </w:footnote>
  <w:footnote w:type="continuationSeparator" w:id="0">
    <w:p w14:paraId="185A32E6" w14:textId="77777777" w:rsidR="0030058A" w:rsidRDefault="00300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1CCC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58A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761FC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5768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55770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5B7A"/>
    <w:rsid w:val="00A36E9B"/>
    <w:rsid w:val="00A47E70"/>
    <w:rsid w:val="00A50CF0"/>
    <w:rsid w:val="00A52F6F"/>
    <w:rsid w:val="00A62F21"/>
    <w:rsid w:val="00A639EA"/>
    <w:rsid w:val="00A703BE"/>
    <w:rsid w:val="00A7444D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692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454</Words>
  <Characters>3479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211111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211111</dc:title>
  <dc:subject>7.1.3.2.3</dc:subject>
  <dc:creator>Michael Sanders, John M Meredith</dc:creator>
  <cp:keywords>1971</cp:keywords>
  <dc:description>7_1_3_2_3</dc:description>
  <cp:lastModifiedBy>MCC TF160</cp:lastModifiedBy>
  <cp:revision>5</cp:revision>
  <cp:lastPrinted>1900-01-01T00:00:00Z</cp:lastPrinted>
  <dcterms:created xsi:type="dcterms:W3CDTF">2021-09-01T15:32:00Z</dcterms:created>
  <dcterms:modified xsi:type="dcterms:W3CDTF">2021-10-06T15:06:00Z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