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576D4C" w14:textId="2D67881E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B32B62">
        <w:rPr>
          <w:b/>
          <w:i/>
          <w:noProof/>
          <w:sz w:val="28"/>
        </w:rPr>
        <w:t>211</w:t>
      </w:r>
      <w:r w:rsidR="00987C32">
        <w:rPr>
          <w:b/>
          <w:i/>
          <w:noProof/>
          <w:sz w:val="28"/>
        </w:rPr>
        <w:t>431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3B66CBD9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32B62">
              <w:rPr>
                <w:b/>
                <w:noProof/>
                <w:sz w:val="28"/>
              </w:rPr>
              <w:t>1969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0FCAD4C2" w:rsidR="00AA27AC" w:rsidRPr="00410371" w:rsidRDefault="00987C32" w:rsidP="0045615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1F27CDBE" w:rsidR="00AA27AC" w:rsidRPr="00410371" w:rsidRDefault="00987C32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A703BE" w:rsidRPr="00A703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3324616A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32B62">
              <w:rPr>
                <w:noProof/>
              </w:rPr>
              <w:t>7.1.3.2.1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614FD00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987C32">
              <w:rPr>
                <w:noProof/>
              </w:rPr>
              <w:t>7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1BCA8F8E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32B62">
              <w:rPr>
                <w:noProof/>
              </w:rPr>
              <w:t>7.1.3.2.1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14F8376E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32B62">
              <w:rPr>
                <w:noProof/>
              </w:rPr>
              <w:t>7.1.3.2.1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0AAE56AC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B32B62">
              <w:rPr>
                <w:noProof/>
              </w:rPr>
              <w:t>7.1.3.2.1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06231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ADA5ED0" w14:textId="0AE4CE92" w:rsidR="00B32B62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32B62" w:rsidRPr="001151D7">
        <w:rPr>
          <w:rFonts w:ascii="Arial" w:hAnsi="Arial" w:cs="Arial"/>
          <w:iCs/>
        </w:rPr>
        <w:t>Table of Contents</w:t>
      </w:r>
      <w:r w:rsidR="00B32B62">
        <w:tab/>
      </w:r>
      <w:r w:rsidR="00B32B62">
        <w:fldChar w:fldCharType="begin"/>
      </w:r>
      <w:r w:rsidR="00B32B62">
        <w:instrText xml:space="preserve"> PAGEREF _Toc81406231 \h </w:instrText>
      </w:r>
      <w:r w:rsidR="00B32B62">
        <w:fldChar w:fldCharType="separate"/>
      </w:r>
      <w:r w:rsidR="00B32B62">
        <w:t>2</w:t>
      </w:r>
      <w:r w:rsidR="00B32B62">
        <w:fldChar w:fldCharType="end"/>
      </w:r>
    </w:p>
    <w:p w14:paraId="36743272" w14:textId="166AFAF4" w:rsidR="00B32B62" w:rsidRDefault="00B32B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151D7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151D7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_Toc81406232 \h </w:instrText>
      </w:r>
      <w:r>
        <w:fldChar w:fldCharType="separate"/>
      </w:r>
      <w:r>
        <w:t>3</w:t>
      </w:r>
      <w:r>
        <w:fldChar w:fldCharType="end"/>
      </w:r>
    </w:p>
    <w:p w14:paraId="22C013EF" w14:textId="33477595" w:rsidR="00B32B62" w:rsidRDefault="00B32B6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151D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_Toc81406233 \h </w:instrText>
      </w:r>
      <w:r>
        <w:fldChar w:fldCharType="separate"/>
      </w:r>
      <w:r>
        <w:t>3</w:t>
      </w:r>
      <w:r>
        <w:fldChar w:fldCharType="end"/>
      </w:r>
    </w:p>
    <w:p w14:paraId="3DC98D78" w14:textId="6E928A3F" w:rsidR="00B32B62" w:rsidRDefault="00B32B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151D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151D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_Toc81406234 \h </w:instrText>
      </w:r>
      <w:r>
        <w:fldChar w:fldCharType="separate"/>
      </w:r>
      <w:r>
        <w:t>3</w:t>
      </w:r>
      <w:r>
        <w:fldChar w:fldCharType="end"/>
      </w:r>
    </w:p>
    <w:p w14:paraId="7844FFAB" w14:textId="1F2DC8EC" w:rsidR="00B32B62" w:rsidRDefault="00B32B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151D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151D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_Toc81406235 \h </w:instrText>
      </w:r>
      <w:r>
        <w:fldChar w:fldCharType="separate"/>
      </w:r>
      <w:r>
        <w:t>3</w:t>
      </w:r>
      <w:r>
        <w:fldChar w:fldCharType="end"/>
      </w:r>
    </w:p>
    <w:p w14:paraId="0A11437A" w14:textId="2C61C5E2" w:rsidR="00B32B62" w:rsidRDefault="00B32B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151D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151D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_Toc81406236 \h </w:instrText>
      </w:r>
      <w:r>
        <w:fldChar w:fldCharType="separate"/>
      </w:r>
      <w:r>
        <w:t>3</w:t>
      </w:r>
      <w:r>
        <w:fldChar w:fldCharType="end"/>
      </w:r>
    </w:p>
    <w:p w14:paraId="535658A4" w14:textId="365A3003" w:rsidR="00B32B62" w:rsidRDefault="00B32B6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1151D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1151D7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_Toc81406237 \h </w:instrText>
      </w:r>
      <w:r>
        <w:fldChar w:fldCharType="separate"/>
      </w:r>
      <w:r>
        <w:t>3</w:t>
      </w:r>
      <w:r>
        <w:fldChar w:fldCharType="end"/>
      </w:r>
    </w:p>
    <w:p w14:paraId="329363B2" w14:textId="3F00414E" w:rsidR="00B32B62" w:rsidRDefault="00B32B6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1151D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1151D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_Toc81406238 \h </w:instrText>
      </w:r>
      <w:r>
        <w:fldChar w:fldCharType="separate"/>
      </w:r>
      <w:r>
        <w:t>3</w:t>
      </w:r>
      <w:r>
        <w:fldChar w:fldCharType="end"/>
      </w:r>
    </w:p>
    <w:p w14:paraId="0348A46A" w14:textId="5B646E84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06232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3C288C5A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B32B62">
        <w:rPr>
          <w:noProof/>
        </w:rPr>
        <w:t>7.1.3.2.1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06233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781C2C4E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B32B62">
        <w:rPr>
          <w:noProof/>
        </w:rPr>
        <w:t>7.1.3.2.1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06234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81406235"/>
      <w:bookmarkStart w:id="14" w:name="_Toc122434494"/>
      <w:bookmarkStart w:id="15" w:name="_Toc295288971"/>
      <w:bookmarkStart w:id="16" w:name="_Toc325725666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3"/>
    </w:p>
    <w:p w14:paraId="73FDDE95" w14:textId="01636E4A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</w:t>
      </w:r>
      <w:r w:rsidR="007F5DC2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06236"/>
      <w:r w:rsidRPr="00E24250">
        <w:rPr>
          <w:rFonts w:cs="Arial"/>
          <w:b/>
        </w:rPr>
        <w:t>Execution Log Files</w:t>
      </w:r>
      <w:bookmarkEnd w:id="14"/>
      <w:bookmarkEnd w:id="15"/>
      <w:bookmarkEnd w:id="16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06237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0B780006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B32B62">
        <w:rPr>
          <w:rFonts w:ascii="Arial" w:eastAsia="SimSun" w:hAnsi="Arial"/>
        </w:rPr>
        <w:t>7_1_3_2_1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0AC5AD92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B32B62">
        <w:rPr>
          <w:rFonts w:ascii="Arial" w:eastAsia="SimSun" w:hAnsi="Arial"/>
        </w:rPr>
        <w:t>7_1_3_2_1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06238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220C3FAB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B32B62">
              <w:rPr>
                <w:b/>
                <w:noProof/>
              </w:rPr>
              <w:t>211108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B32B62">
              <w:rPr>
                <w:noProof/>
              </w:rPr>
              <w:t>7.1.3.2.1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12EC9" w14:textId="77777777" w:rsidR="00F62DD5" w:rsidRDefault="00F62DD5">
      <w:r>
        <w:separator/>
      </w:r>
    </w:p>
  </w:endnote>
  <w:endnote w:type="continuationSeparator" w:id="0">
    <w:p w14:paraId="55C68769" w14:textId="77777777" w:rsidR="00F62DD5" w:rsidRDefault="00F62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C4334" w14:textId="77777777" w:rsidR="00F62DD5" w:rsidRDefault="00F62DD5">
      <w:r>
        <w:separator/>
      </w:r>
    </w:p>
  </w:footnote>
  <w:footnote w:type="continuationSeparator" w:id="0">
    <w:p w14:paraId="0A344F17" w14:textId="77777777" w:rsidR="00F62DD5" w:rsidRDefault="00F62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2ACE"/>
    <w:rsid w:val="00624B10"/>
    <w:rsid w:val="006257ED"/>
    <w:rsid w:val="00632E3F"/>
    <w:rsid w:val="00636F6D"/>
    <w:rsid w:val="00641AA9"/>
    <w:rsid w:val="00656E20"/>
    <w:rsid w:val="0065768B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6207"/>
    <w:rsid w:val="007E7B05"/>
    <w:rsid w:val="007F5DC2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87C3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415DA"/>
    <w:rsid w:val="00F415FD"/>
    <w:rsid w:val="00F524D0"/>
    <w:rsid w:val="00F52602"/>
    <w:rsid w:val="00F62DD5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3</Pages>
  <Words>454</Words>
  <Characters>3479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211107</vt:lpstr>
      <vt:lpstr>MTG_TITLE</vt:lpstr>
    </vt:vector>
  </TitlesOfParts>
  <Company>3GPP Support Team</Company>
  <LinksUpToDate>false</LinksUpToDate>
  <CharactersWithSpaces>3926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211107</dc:title>
  <dc:subject>7.1.3.2.1</dc:subject>
  <dc:creator>Michael Sanders, John M Meredith</dc:creator>
  <cp:keywords>1969</cp:keywords>
  <dc:description>7_1_3_2_1</dc:description>
  <cp:lastModifiedBy>MCC TF160</cp:lastModifiedBy>
  <cp:revision>5</cp:revision>
  <cp:lastPrinted>1900-01-01T00:00:00Z</cp:lastPrinted>
  <dcterms:created xsi:type="dcterms:W3CDTF">2021-09-01T15:29:00Z</dcterms:created>
  <dcterms:modified xsi:type="dcterms:W3CDTF">2021-10-06T14:16:00Z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