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238415E5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7C0C36">
        <w:rPr>
          <w:b/>
          <w:i/>
          <w:noProof/>
          <w:sz w:val="28"/>
        </w:rPr>
        <w:t>211</w:t>
      </w:r>
      <w:r w:rsidR="00323F30">
        <w:rPr>
          <w:b/>
          <w:i/>
          <w:noProof/>
          <w:sz w:val="28"/>
        </w:rPr>
        <w:t>430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0816F74A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0C36">
              <w:rPr>
                <w:b/>
                <w:noProof/>
                <w:sz w:val="28"/>
              </w:rPr>
              <w:t>1968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0830757A" w:rsidR="00AA27AC" w:rsidRPr="00410371" w:rsidRDefault="00323F30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9B675DA" w:rsidR="00AA27AC" w:rsidRPr="00410371" w:rsidRDefault="00323F30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13B339DD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C0C36">
              <w:rPr>
                <w:noProof/>
              </w:rPr>
              <w:t>7.1.2.3.10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41115E3A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323F30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16BBC2D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C0C36">
              <w:rPr>
                <w:noProof/>
              </w:rPr>
              <w:t>7.1.2.3.10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B13252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C0C36">
              <w:rPr>
                <w:noProof/>
              </w:rPr>
              <w:t>7.1.2.3.10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4A380317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7C0C36">
              <w:rPr>
                <w:noProof/>
              </w:rPr>
              <w:t>7.1.2.3.10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07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DA5DF6B" w14:textId="0384F2DB" w:rsidR="007C0C36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0C36" w:rsidRPr="00414638">
        <w:rPr>
          <w:rFonts w:ascii="Arial" w:hAnsi="Arial" w:cs="Arial"/>
          <w:iCs/>
        </w:rPr>
        <w:t>Table of Contents</w:t>
      </w:r>
      <w:r w:rsidR="007C0C36">
        <w:tab/>
      </w:r>
      <w:r w:rsidR="007C0C36">
        <w:fldChar w:fldCharType="begin"/>
      </w:r>
      <w:r w:rsidR="007C0C36">
        <w:instrText xml:space="preserve"> PAGEREF _Toc81406075 \h </w:instrText>
      </w:r>
      <w:r w:rsidR="007C0C36">
        <w:fldChar w:fldCharType="separate"/>
      </w:r>
      <w:r w:rsidR="007C0C36">
        <w:t>2</w:t>
      </w:r>
      <w:r w:rsidR="007C0C36">
        <w:fldChar w:fldCharType="end"/>
      </w:r>
    </w:p>
    <w:p w14:paraId="2F78B9BB" w14:textId="5017E80E" w:rsidR="007C0C36" w:rsidRDefault="007C0C3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14638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14638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_Toc81406076 \h </w:instrText>
      </w:r>
      <w:r>
        <w:fldChar w:fldCharType="separate"/>
      </w:r>
      <w:r>
        <w:t>3</w:t>
      </w:r>
      <w:r>
        <w:fldChar w:fldCharType="end"/>
      </w:r>
    </w:p>
    <w:p w14:paraId="457A0034" w14:textId="2AA78D75" w:rsidR="007C0C36" w:rsidRDefault="007C0C3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1463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_Toc81406077 \h </w:instrText>
      </w:r>
      <w:r>
        <w:fldChar w:fldCharType="separate"/>
      </w:r>
      <w:r>
        <w:t>3</w:t>
      </w:r>
      <w:r>
        <w:fldChar w:fldCharType="end"/>
      </w:r>
    </w:p>
    <w:p w14:paraId="7466B519" w14:textId="68BC317B" w:rsidR="007C0C36" w:rsidRDefault="007C0C3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14638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14638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_Toc81406078 \h </w:instrText>
      </w:r>
      <w:r>
        <w:fldChar w:fldCharType="separate"/>
      </w:r>
      <w:r>
        <w:t>3</w:t>
      </w:r>
      <w:r>
        <w:fldChar w:fldCharType="end"/>
      </w:r>
    </w:p>
    <w:p w14:paraId="233E7F50" w14:textId="73EA6225" w:rsidR="007C0C36" w:rsidRDefault="007C0C3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1463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1463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_Toc81406079 \h </w:instrText>
      </w:r>
      <w:r>
        <w:fldChar w:fldCharType="separate"/>
      </w:r>
      <w:r>
        <w:t>3</w:t>
      </w:r>
      <w:r>
        <w:fldChar w:fldCharType="end"/>
      </w:r>
    </w:p>
    <w:p w14:paraId="2FA6E406" w14:textId="1709947B" w:rsidR="007C0C36" w:rsidRDefault="007C0C3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1463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1463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_Toc81406080 \h </w:instrText>
      </w:r>
      <w:r>
        <w:fldChar w:fldCharType="separate"/>
      </w:r>
      <w:r>
        <w:t>3</w:t>
      </w:r>
      <w:r>
        <w:fldChar w:fldCharType="end"/>
      </w:r>
    </w:p>
    <w:p w14:paraId="30868A5B" w14:textId="70B12068" w:rsidR="007C0C36" w:rsidRDefault="007C0C3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1463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14638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_Toc81406081 \h </w:instrText>
      </w:r>
      <w:r>
        <w:fldChar w:fldCharType="separate"/>
      </w:r>
      <w:r>
        <w:t>3</w:t>
      </w:r>
      <w:r>
        <w:fldChar w:fldCharType="end"/>
      </w:r>
    </w:p>
    <w:p w14:paraId="3476862C" w14:textId="23869830" w:rsidR="007C0C36" w:rsidRDefault="007C0C3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1463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1463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_Toc81406082 \h </w:instrText>
      </w:r>
      <w:r>
        <w:fldChar w:fldCharType="separate"/>
      </w:r>
      <w:r>
        <w:t>3</w:t>
      </w:r>
      <w:r>
        <w:fldChar w:fldCharType="end"/>
      </w:r>
    </w:p>
    <w:p w14:paraId="0348A46A" w14:textId="420619E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076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40F61AD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C0C36">
        <w:rPr>
          <w:noProof/>
        </w:rPr>
        <w:t>7.1.2.3.10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077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3112627A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C0C36">
        <w:rPr>
          <w:noProof/>
        </w:rPr>
        <w:t>7.1.2.3.10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078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6079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403A650D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F141FB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080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081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492F257C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C0C36">
        <w:rPr>
          <w:rFonts w:ascii="Arial" w:eastAsia="SimSun" w:hAnsi="Arial"/>
        </w:rPr>
        <w:t>7_1_2_3_10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7F3759A7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C0C36">
        <w:rPr>
          <w:rFonts w:ascii="Arial" w:eastAsia="SimSun" w:hAnsi="Arial"/>
        </w:rPr>
        <w:t>7_1_2_3_10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082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00DAE782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7C0C36">
              <w:rPr>
                <w:b/>
                <w:noProof/>
              </w:rPr>
              <w:t>211106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C0C36">
              <w:rPr>
                <w:noProof/>
              </w:rPr>
              <w:t>7.1.2.3.10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122C0" w14:textId="77777777" w:rsidR="00DD4956" w:rsidRDefault="00DD4956">
      <w:r>
        <w:separator/>
      </w:r>
    </w:p>
  </w:endnote>
  <w:endnote w:type="continuationSeparator" w:id="0">
    <w:p w14:paraId="3FEE2BFB" w14:textId="77777777" w:rsidR="00DD4956" w:rsidRDefault="00DD4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D479B" w14:textId="77777777" w:rsidR="00DD4956" w:rsidRDefault="00DD4956">
      <w:r>
        <w:separator/>
      </w:r>
    </w:p>
  </w:footnote>
  <w:footnote w:type="continuationSeparator" w:id="0">
    <w:p w14:paraId="53C8B0D7" w14:textId="77777777" w:rsidR="00DD4956" w:rsidRDefault="00DD4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23F30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3A3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4956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1FB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454</Words>
  <Characters>3488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211105</vt:lpstr>
      <vt:lpstr>MTG_TITLE</vt:lpstr>
    </vt:vector>
  </TitlesOfParts>
  <Company>3GPP Support Team</Company>
  <LinksUpToDate>false</LinksUpToDate>
  <CharactersWithSpaces>3935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211105</dc:title>
  <dc:subject>7.1.2.3.10</dc:subject>
  <dc:creator>Michael Sanders, John M Meredith</dc:creator>
  <cp:keywords>1968</cp:keywords>
  <dc:description>7_1_2_3_10</dc:description>
  <cp:lastModifiedBy>MCC TF160</cp:lastModifiedBy>
  <cp:revision>6</cp:revision>
  <cp:lastPrinted>1900-01-01T00:00:00Z</cp:lastPrinted>
  <dcterms:created xsi:type="dcterms:W3CDTF">2021-09-01T15:27:00Z</dcterms:created>
  <dcterms:modified xsi:type="dcterms:W3CDTF">2021-10-06T14:13:00Z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