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1775FD6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E7034">
        <w:rPr>
          <w:b/>
          <w:i/>
          <w:noProof/>
          <w:sz w:val="28"/>
        </w:rPr>
        <w:t>211</w:t>
      </w:r>
      <w:r w:rsidR="0010194B">
        <w:rPr>
          <w:b/>
          <w:i/>
          <w:noProof/>
          <w:sz w:val="28"/>
        </w:rPr>
        <w:t>427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61238E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7034">
              <w:rPr>
                <w:b/>
                <w:noProof/>
                <w:sz w:val="28"/>
              </w:rPr>
              <w:t>1965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5A78C6BC" w:rsidR="00AA27AC" w:rsidRPr="00410371" w:rsidRDefault="0010194B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93ABCFC" w:rsidR="00AA27AC" w:rsidRPr="00410371" w:rsidRDefault="0010194B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7EED89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6A2A4C85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10194B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5BE922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6FCD8D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59F28D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8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E0A3B03" w14:textId="5B6F656B" w:rsidR="004E703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7034" w:rsidRPr="001D40DA">
        <w:rPr>
          <w:rFonts w:ascii="Arial" w:hAnsi="Arial" w:cs="Arial"/>
          <w:iCs/>
        </w:rPr>
        <w:t>Table of Contents</w:t>
      </w:r>
      <w:r w:rsidR="004E7034">
        <w:tab/>
      </w:r>
      <w:r w:rsidR="004E7034">
        <w:fldChar w:fldCharType="begin"/>
      </w:r>
      <w:r w:rsidR="004E7034">
        <w:instrText xml:space="preserve"> PAGEREF _Toc81405838 \h </w:instrText>
      </w:r>
      <w:r w:rsidR="004E7034">
        <w:fldChar w:fldCharType="separate"/>
      </w:r>
      <w:r w:rsidR="004E7034">
        <w:t>2</w:t>
      </w:r>
      <w:r w:rsidR="004E7034">
        <w:fldChar w:fldCharType="end"/>
      </w:r>
    </w:p>
    <w:p w14:paraId="7986C571" w14:textId="1454B9BA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_Toc81405839 \h </w:instrText>
      </w:r>
      <w:r>
        <w:fldChar w:fldCharType="separate"/>
      </w:r>
      <w:r>
        <w:t>3</w:t>
      </w:r>
      <w:r>
        <w:fldChar w:fldCharType="end"/>
      </w:r>
    </w:p>
    <w:p w14:paraId="42517AB5" w14:textId="41734E06" w:rsidR="004E7034" w:rsidRDefault="004E70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D40D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_Toc81405840 \h </w:instrText>
      </w:r>
      <w:r>
        <w:fldChar w:fldCharType="separate"/>
      </w:r>
      <w:r>
        <w:t>3</w:t>
      </w:r>
      <w:r>
        <w:fldChar w:fldCharType="end"/>
      </w:r>
    </w:p>
    <w:p w14:paraId="4ADD58EE" w14:textId="0454FD6C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_Toc81405841 \h </w:instrText>
      </w:r>
      <w:r>
        <w:fldChar w:fldCharType="separate"/>
      </w:r>
      <w:r>
        <w:t>3</w:t>
      </w:r>
      <w:r>
        <w:fldChar w:fldCharType="end"/>
      </w:r>
    </w:p>
    <w:p w14:paraId="28A980DF" w14:textId="63DF4B4A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_Toc81405842 \h </w:instrText>
      </w:r>
      <w:r>
        <w:fldChar w:fldCharType="separate"/>
      </w:r>
      <w:r>
        <w:t>3</w:t>
      </w:r>
      <w:r>
        <w:fldChar w:fldCharType="end"/>
      </w:r>
    </w:p>
    <w:p w14:paraId="09C1BFC2" w14:textId="1819A5AD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_Toc81405843 \h </w:instrText>
      </w:r>
      <w:r>
        <w:fldChar w:fldCharType="separate"/>
      </w:r>
      <w:r>
        <w:t>3</w:t>
      </w:r>
      <w:r>
        <w:fldChar w:fldCharType="end"/>
      </w:r>
    </w:p>
    <w:p w14:paraId="68E639A9" w14:textId="6696B2A8" w:rsidR="004E7034" w:rsidRDefault="004E70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D40D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D40D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_Toc81405844 \h </w:instrText>
      </w:r>
      <w:r>
        <w:fldChar w:fldCharType="separate"/>
      </w:r>
      <w:r>
        <w:t>3</w:t>
      </w:r>
      <w:r>
        <w:fldChar w:fldCharType="end"/>
      </w:r>
    </w:p>
    <w:p w14:paraId="633EED79" w14:textId="4A5A00F8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_Toc81405845 \h </w:instrText>
      </w:r>
      <w:r>
        <w:fldChar w:fldCharType="separate"/>
      </w:r>
      <w:r>
        <w:t>3</w:t>
      </w:r>
      <w:r>
        <w:fldChar w:fldCharType="end"/>
      </w:r>
    </w:p>
    <w:p w14:paraId="0348A46A" w14:textId="0029161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83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B2A1CF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7034">
        <w:rPr>
          <w:noProof/>
        </w:rPr>
        <w:t>7.1.2.3.7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84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3A771A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7034">
        <w:rPr>
          <w:noProof/>
        </w:rPr>
        <w:t>7.1.2.3.7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84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84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6AE473E4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892D9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84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84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44C5F1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7034">
        <w:rPr>
          <w:rFonts w:ascii="Arial" w:eastAsia="SimSun" w:hAnsi="Arial"/>
        </w:rPr>
        <w:t>7_1_2_3_7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16390C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7034">
        <w:rPr>
          <w:rFonts w:ascii="Arial" w:eastAsia="SimSun" w:hAnsi="Arial"/>
        </w:rPr>
        <w:t>7_1_2_3_7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84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4FF496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4E7034">
              <w:rPr>
                <w:b/>
                <w:noProof/>
              </w:rPr>
              <w:t>211100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75053" w14:textId="77777777" w:rsidR="00ED22A3" w:rsidRDefault="00ED22A3">
      <w:r>
        <w:separator/>
      </w:r>
    </w:p>
  </w:endnote>
  <w:endnote w:type="continuationSeparator" w:id="0">
    <w:p w14:paraId="6302F166" w14:textId="77777777" w:rsidR="00ED22A3" w:rsidRDefault="00ED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FB4CA" w14:textId="77777777" w:rsidR="00ED22A3" w:rsidRDefault="00ED22A3">
      <w:r>
        <w:separator/>
      </w:r>
    </w:p>
  </w:footnote>
  <w:footnote w:type="continuationSeparator" w:id="0">
    <w:p w14:paraId="5C6B472E" w14:textId="77777777" w:rsidR="00ED22A3" w:rsidRDefault="00ED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194B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92D93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D22A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211099</dc:title>
  <dc:subject>7.1.2.3.7</dc:subject>
  <dc:creator>Michael Sanders, John M Meredith</dc:creator>
  <cp:keywords>1965</cp:keywords>
  <dc:description>7_1_2_3_7</dc:description>
  <cp:lastModifiedBy>MCC TF160</cp:lastModifiedBy>
  <cp:revision>5</cp:revision>
  <cp:lastPrinted>1900-01-01T00:00:00Z</cp:lastPrinted>
  <dcterms:created xsi:type="dcterms:W3CDTF">2021-09-01T15:23:00Z</dcterms:created>
  <dcterms:modified xsi:type="dcterms:W3CDTF">2021-10-06T14:08:00Z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