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74EA375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33D64">
        <w:rPr>
          <w:b/>
          <w:i/>
          <w:noProof/>
          <w:sz w:val="28"/>
        </w:rPr>
        <w:t>211</w:t>
      </w:r>
      <w:r w:rsidR="00AC399B">
        <w:rPr>
          <w:b/>
          <w:i/>
          <w:noProof/>
          <w:sz w:val="28"/>
        </w:rPr>
        <w:t>425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7752F0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3D64">
              <w:rPr>
                <w:b/>
                <w:noProof/>
                <w:sz w:val="28"/>
              </w:rPr>
              <w:t>1963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0ECD64B" w:rsidR="00AA27AC" w:rsidRPr="00410371" w:rsidRDefault="00AC399B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4C564CE" w:rsidR="00AA27AC" w:rsidRPr="00410371" w:rsidRDefault="00AC399B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A5DA3F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0343D43F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AC399B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2E1D5D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4736EC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A41C1A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36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1A6C485" w14:textId="2068342E" w:rsidR="00F33D6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33D64" w:rsidRPr="007567A3">
        <w:rPr>
          <w:rFonts w:ascii="Arial" w:hAnsi="Arial" w:cs="Arial"/>
          <w:iCs/>
        </w:rPr>
        <w:t>Table of Contents</w:t>
      </w:r>
      <w:r w:rsidR="00F33D64">
        <w:tab/>
      </w:r>
      <w:r w:rsidR="00F33D64">
        <w:fldChar w:fldCharType="begin"/>
      </w:r>
      <w:r w:rsidR="00F33D64">
        <w:instrText xml:space="preserve"> PAGEREF _Toc81405362 \h </w:instrText>
      </w:r>
      <w:r w:rsidR="00F33D64">
        <w:fldChar w:fldCharType="separate"/>
      </w:r>
      <w:r w:rsidR="00F33D64">
        <w:t>2</w:t>
      </w:r>
      <w:r w:rsidR="00F33D64">
        <w:fldChar w:fldCharType="end"/>
      </w:r>
    </w:p>
    <w:p w14:paraId="55CE13C2" w14:textId="445B2F62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_Toc81405363 \h </w:instrText>
      </w:r>
      <w:r>
        <w:fldChar w:fldCharType="separate"/>
      </w:r>
      <w:r>
        <w:t>3</w:t>
      </w:r>
      <w:r>
        <w:fldChar w:fldCharType="end"/>
      </w:r>
    </w:p>
    <w:p w14:paraId="5DD8D377" w14:textId="3FFF95AF" w:rsidR="00F33D64" w:rsidRDefault="00F33D6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67A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_Toc81405364 \h </w:instrText>
      </w:r>
      <w:r>
        <w:fldChar w:fldCharType="separate"/>
      </w:r>
      <w:r>
        <w:t>3</w:t>
      </w:r>
      <w:r>
        <w:fldChar w:fldCharType="end"/>
      </w:r>
    </w:p>
    <w:p w14:paraId="62355BD6" w14:textId="5471FBF4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_Toc81405365 \h </w:instrText>
      </w:r>
      <w:r>
        <w:fldChar w:fldCharType="separate"/>
      </w:r>
      <w:r>
        <w:t>3</w:t>
      </w:r>
      <w:r>
        <w:fldChar w:fldCharType="end"/>
      </w:r>
    </w:p>
    <w:p w14:paraId="34111841" w14:textId="1EF06DB5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_Toc81405366 \h </w:instrText>
      </w:r>
      <w:r>
        <w:fldChar w:fldCharType="separate"/>
      </w:r>
      <w:r>
        <w:t>3</w:t>
      </w:r>
      <w:r>
        <w:fldChar w:fldCharType="end"/>
      </w:r>
    </w:p>
    <w:p w14:paraId="0EDC4497" w14:textId="6A7F0267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_Toc81405367 \h </w:instrText>
      </w:r>
      <w:r>
        <w:fldChar w:fldCharType="separate"/>
      </w:r>
      <w:r>
        <w:t>3</w:t>
      </w:r>
      <w:r>
        <w:fldChar w:fldCharType="end"/>
      </w:r>
    </w:p>
    <w:p w14:paraId="33401991" w14:textId="4B6221E1" w:rsidR="00F33D64" w:rsidRDefault="00F33D6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67A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67A3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_Toc81405368 \h </w:instrText>
      </w:r>
      <w:r>
        <w:fldChar w:fldCharType="separate"/>
      </w:r>
      <w:r>
        <w:t>3</w:t>
      </w:r>
      <w:r>
        <w:fldChar w:fldCharType="end"/>
      </w:r>
    </w:p>
    <w:p w14:paraId="3D2198CE" w14:textId="7D4CE845" w:rsidR="00F33D64" w:rsidRDefault="00F33D6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67A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67A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_Toc81405369 \h </w:instrText>
      </w:r>
      <w:r>
        <w:fldChar w:fldCharType="separate"/>
      </w:r>
      <w:r>
        <w:t>3</w:t>
      </w:r>
      <w:r>
        <w:fldChar w:fldCharType="end"/>
      </w:r>
    </w:p>
    <w:p w14:paraId="0348A46A" w14:textId="4CEFFB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36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690F4F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3D64">
        <w:rPr>
          <w:noProof/>
        </w:rPr>
        <w:t>7.1.2.3.2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36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4B84F4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3D64">
        <w:rPr>
          <w:noProof/>
        </w:rPr>
        <w:t>7.1.2.3.2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36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36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85BFFEF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9C3015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36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36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589B4B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3D64">
        <w:rPr>
          <w:rFonts w:ascii="Arial" w:eastAsia="SimSun" w:hAnsi="Arial"/>
        </w:rPr>
        <w:t>7_1_2_3_2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6DE0EB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3D64">
        <w:rPr>
          <w:rFonts w:ascii="Arial" w:eastAsia="SimSun" w:hAnsi="Arial"/>
        </w:rPr>
        <w:t>7_1_2_3_2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36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D626BA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33D64">
              <w:rPr>
                <w:b/>
                <w:noProof/>
              </w:rPr>
              <w:t>211096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3D64">
              <w:rPr>
                <w:noProof/>
              </w:rPr>
              <w:t>7.1.2.3.2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DA236" w14:textId="77777777" w:rsidR="005A3512" w:rsidRDefault="005A3512">
      <w:r>
        <w:separator/>
      </w:r>
    </w:p>
  </w:endnote>
  <w:endnote w:type="continuationSeparator" w:id="0">
    <w:p w14:paraId="7A9B3B34" w14:textId="77777777" w:rsidR="005A3512" w:rsidRDefault="005A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0BB87" w14:textId="77777777" w:rsidR="005A3512" w:rsidRDefault="005A3512">
      <w:r>
        <w:separator/>
      </w:r>
    </w:p>
  </w:footnote>
  <w:footnote w:type="continuationSeparator" w:id="0">
    <w:p w14:paraId="02D1835C" w14:textId="77777777" w:rsidR="005A3512" w:rsidRDefault="005A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1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C3015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99B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8461E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211095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211095</dc:title>
  <dc:subject>7.1.2.3.2</dc:subject>
  <dc:creator>Michael Sanders, John M Meredith</dc:creator>
  <cp:keywords>1963</cp:keywords>
  <dc:description>7_1_2_3_2</dc:description>
  <cp:lastModifiedBy>MCC TF160</cp:lastModifiedBy>
  <cp:revision>5</cp:revision>
  <cp:lastPrinted>1900-01-01T00:00:00Z</cp:lastPrinted>
  <dcterms:created xsi:type="dcterms:W3CDTF">2021-09-01T15:14:00Z</dcterms:created>
  <dcterms:modified xsi:type="dcterms:W3CDTF">2021-10-06T14:05:00Z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