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569445B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CRNum"/>
      <w:r w:rsidR="00F14648" w:rsidRPr="00F14648">
        <w:rPr>
          <w:b/>
          <w:i/>
          <w:noProof/>
          <w:sz w:val="28"/>
        </w:rPr>
        <w:t>211</w:t>
      </w:r>
      <w:bookmarkEnd w:id="0"/>
      <w:r w:rsidR="00FC4578">
        <w:rPr>
          <w:b/>
          <w:i/>
          <w:noProof/>
          <w:sz w:val="28"/>
        </w:rPr>
        <w:t>423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9178DF2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E45D34">
              <w:rPr>
                <w:b/>
                <w:noProof/>
                <w:sz w:val="28"/>
              </w:rPr>
              <w:t>6</w:t>
            </w:r>
            <w:r w:rsidR="006023A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4A93DE2" w:rsidR="00AA27AC" w:rsidRPr="00410371" w:rsidRDefault="00FC4578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082A0A91" w:rsidR="00AA27AC" w:rsidRPr="00410371" w:rsidRDefault="00FC4578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3AC275A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6FC392F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E4ED72D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FC4578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7827310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50ECD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12F1E0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C4D491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41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20790A" w14:textId="7DD5ACC0" w:rsidR="00C47DD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7DDE" w:rsidRPr="00172B2F">
        <w:rPr>
          <w:rFonts w:ascii="Arial" w:hAnsi="Arial" w:cs="Arial"/>
          <w:iCs/>
        </w:rPr>
        <w:t>Table of Contents</w:t>
      </w:r>
      <w:r w:rsidR="00C47DDE">
        <w:tab/>
      </w:r>
      <w:r w:rsidR="00C47DDE">
        <w:fldChar w:fldCharType="begin"/>
      </w:r>
      <w:r w:rsidR="00C47DDE">
        <w:instrText xml:space="preserve"> PAGEREF _Toc81404100 \h </w:instrText>
      </w:r>
      <w:r w:rsidR="00C47DDE">
        <w:fldChar w:fldCharType="separate"/>
      </w:r>
      <w:r w:rsidR="00C47DDE">
        <w:t>2</w:t>
      </w:r>
      <w:r w:rsidR="00C47DDE">
        <w:fldChar w:fldCharType="end"/>
      </w:r>
    </w:p>
    <w:p w14:paraId="08D051FF" w14:textId="73FB46B2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_Toc81404101 \h </w:instrText>
      </w:r>
      <w:r>
        <w:fldChar w:fldCharType="separate"/>
      </w:r>
      <w:r>
        <w:t>3</w:t>
      </w:r>
      <w:r>
        <w:fldChar w:fldCharType="end"/>
      </w:r>
    </w:p>
    <w:p w14:paraId="3AE6638D" w14:textId="421730E4" w:rsidR="00C47DDE" w:rsidRDefault="00C47D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72B2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_Toc81404102 \h </w:instrText>
      </w:r>
      <w:r>
        <w:fldChar w:fldCharType="separate"/>
      </w:r>
      <w:r>
        <w:t>3</w:t>
      </w:r>
      <w:r>
        <w:fldChar w:fldCharType="end"/>
      </w:r>
    </w:p>
    <w:p w14:paraId="3385EFBD" w14:textId="6E052E51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_Toc81404103 \h </w:instrText>
      </w:r>
      <w:r>
        <w:fldChar w:fldCharType="separate"/>
      </w:r>
      <w:r>
        <w:t>3</w:t>
      </w:r>
      <w:r>
        <w:fldChar w:fldCharType="end"/>
      </w:r>
    </w:p>
    <w:p w14:paraId="344B057F" w14:textId="06AFDD2A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_Toc81404104 \h </w:instrText>
      </w:r>
      <w:r>
        <w:fldChar w:fldCharType="separate"/>
      </w:r>
      <w:r>
        <w:t>3</w:t>
      </w:r>
      <w:r>
        <w:fldChar w:fldCharType="end"/>
      </w:r>
    </w:p>
    <w:p w14:paraId="3D1E98D4" w14:textId="0B1D91E4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_Toc81404105 \h </w:instrText>
      </w:r>
      <w:r>
        <w:fldChar w:fldCharType="separate"/>
      </w:r>
      <w:r>
        <w:t>3</w:t>
      </w:r>
      <w:r>
        <w:fldChar w:fldCharType="end"/>
      </w:r>
    </w:p>
    <w:p w14:paraId="59D9BFA0" w14:textId="63BEAE1C" w:rsidR="00C47DDE" w:rsidRDefault="00C47DD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72B2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72B2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_Toc81404106 \h </w:instrText>
      </w:r>
      <w:r>
        <w:fldChar w:fldCharType="separate"/>
      </w:r>
      <w:r>
        <w:t>3</w:t>
      </w:r>
      <w:r>
        <w:fldChar w:fldCharType="end"/>
      </w:r>
    </w:p>
    <w:p w14:paraId="11994953" w14:textId="2562C21C" w:rsidR="00C47DDE" w:rsidRDefault="00C47DD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72B2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72B2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_Toc81404107 \h </w:instrText>
      </w:r>
      <w:r>
        <w:fldChar w:fldCharType="separate"/>
      </w:r>
      <w:r>
        <w:t>3</w:t>
      </w:r>
      <w:r>
        <w:fldChar w:fldCharType="end"/>
      </w:r>
    </w:p>
    <w:p w14:paraId="0348A46A" w14:textId="409EB3B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410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57284C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47DDE">
        <w:rPr>
          <w:noProof/>
        </w:rPr>
        <w:t>7.1.2.2.6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410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EAEF35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47DDE">
        <w:rPr>
          <w:noProof/>
        </w:rPr>
        <w:t>7.1.2.2.6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410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4104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7EFF6EC2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D847A2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4105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410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63AE8C5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47DDE">
        <w:rPr>
          <w:rFonts w:ascii="Arial" w:eastAsia="SimSun" w:hAnsi="Arial"/>
        </w:rPr>
        <w:t>7_1_2_2_6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EE65E2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47DDE">
        <w:rPr>
          <w:rFonts w:ascii="Arial" w:eastAsia="SimSun" w:hAnsi="Arial"/>
        </w:rPr>
        <w:t>7_1_2_2_6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A09BD1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410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90D427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7E31DC">
              <w:rPr>
                <w:b/>
              </w:rPr>
              <w:fldChar w:fldCharType="begin"/>
            </w:r>
            <w:r w:rsidR="007E31DC">
              <w:rPr>
                <w:b/>
              </w:rPr>
              <w:instrText xml:space="preserve"> =CRNum+1 </w:instrText>
            </w:r>
            <w:r w:rsidR="007E31DC">
              <w:rPr>
                <w:b/>
              </w:rPr>
              <w:fldChar w:fldCharType="separate"/>
            </w:r>
            <w:r w:rsidR="00C47DDE">
              <w:rPr>
                <w:b/>
                <w:noProof/>
              </w:rPr>
              <w:t>211092</w:t>
            </w:r>
            <w:r w:rsidR="007E31DC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47DDE">
              <w:rPr>
                <w:noProof/>
              </w:rPr>
              <w:t>7.1.2.2.6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C75F7" w14:textId="77777777" w:rsidR="00027E60" w:rsidRDefault="00027E60">
      <w:r>
        <w:separator/>
      </w:r>
    </w:p>
  </w:endnote>
  <w:endnote w:type="continuationSeparator" w:id="0">
    <w:p w14:paraId="1B35B659" w14:textId="77777777" w:rsidR="00027E60" w:rsidRDefault="0002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70A0C" w14:textId="77777777" w:rsidR="00027E60" w:rsidRDefault="00027E60">
      <w:r>
        <w:separator/>
      </w:r>
    </w:p>
  </w:footnote>
  <w:footnote w:type="continuationSeparator" w:id="0">
    <w:p w14:paraId="667EF412" w14:textId="77777777" w:rsidR="00027E60" w:rsidRDefault="0002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27E60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3A4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872D8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3A4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31DC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57378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37B4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4A2F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47DDE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4DF9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847A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45D34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4578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454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7.1.2.2.6</dc:subject>
  <dc:creator>Michael Sanders, John M Meredith</dc:creator>
  <cp:keywords/>
  <dc:description>7_1_2_2_6</dc:description>
  <cp:lastModifiedBy>MCC TF160</cp:lastModifiedBy>
  <cp:revision>7</cp:revision>
  <cp:lastPrinted>1900-01-01T00:00:00Z</cp:lastPrinted>
  <dcterms:created xsi:type="dcterms:W3CDTF">2021-09-01T14:52:00Z</dcterms:created>
  <dcterms:modified xsi:type="dcterms:W3CDTF">2021-10-06T14:01:00Z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