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5417DCEE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</w:t>
      </w:r>
      <w:r w:rsidR="001355B1">
        <w:rPr>
          <w:b/>
          <w:i/>
          <w:noProof/>
          <w:sz w:val="28"/>
        </w:rPr>
        <w:t>420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085A504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D19A7">
              <w:rPr>
                <w:b/>
                <w:noProof/>
                <w:sz w:val="28"/>
              </w:rPr>
              <w:t>5</w:t>
            </w:r>
            <w:r w:rsidR="00315CB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7983341B" w:rsidR="00AA27AC" w:rsidRPr="00410371" w:rsidRDefault="001355B1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DF57C15" w:rsidR="00AA27AC" w:rsidRPr="00410371" w:rsidRDefault="001355B1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30E3D59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8574053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1633D">
              <w:rPr>
                <w:noProof/>
              </w:rPr>
              <w:t>7.1.2.2.3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1ABFEF7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1355B1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64B6BB9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F674F7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1633D">
              <w:rPr>
                <w:noProof/>
              </w:rPr>
              <w:t>7.1.2.2.3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17147F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1633D">
              <w:rPr>
                <w:noProof/>
              </w:rPr>
              <w:t>7.1.2.2.3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588A3C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51633D">
              <w:rPr>
                <w:noProof/>
              </w:rPr>
              <w:t>7.1.2.2.3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383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79EE8EF1" w14:textId="31321CA5" w:rsidR="0051633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633D" w:rsidRPr="00A464C2">
        <w:rPr>
          <w:rFonts w:ascii="Arial" w:hAnsi="Arial" w:cs="Arial"/>
          <w:iCs/>
        </w:rPr>
        <w:t>Table of Contents</w:t>
      </w:r>
      <w:r w:rsidR="0051633D">
        <w:tab/>
      </w:r>
      <w:r w:rsidR="0051633D">
        <w:fldChar w:fldCharType="begin"/>
      </w:r>
      <w:r w:rsidR="0051633D">
        <w:instrText xml:space="preserve"> PAGEREF _Toc81403833 \h </w:instrText>
      </w:r>
      <w:r w:rsidR="0051633D">
        <w:fldChar w:fldCharType="separate"/>
      </w:r>
      <w:r w:rsidR="0051633D">
        <w:t>2</w:t>
      </w:r>
      <w:r w:rsidR="0051633D">
        <w:fldChar w:fldCharType="end"/>
      </w:r>
    </w:p>
    <w:p w14:paraId="4FEEAD89" w14:textId="56E9F40F" w:rsidR="0051633D" w:rsidRDefault="005163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4C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4C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_Toc81403834 \h </w:instrText>
      </w:r>
      <w:r>
        <w:fldChar w:fldCharType="separate"/>
      </w:r>
      <w:r>
        <w:t>3</w:t>
      </w:r>
      <w:r>
        <w:fldChar w:fldCharType="end"/>
      </w:r>
    </w:p>
    <w:p w14:paraId="12842F86" w14:textId="154770CE" w:rsidR="0051633D" w:rsidRDefault="005163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64C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_Toc81403835 \h </w:instrText>
      </w:r>
      <w:r>
        <w:fldChar w:fldCharType="separate"/>
      </w:r>
      <w:r>
        <w:t>3</w:t>
      </w:r>
      <w:r>
        <w:fldChar w:fldCharType="end"/>
      </w:r>
    </w:p>
    <w:p w14:paraId="741FD77B" w14:textId="7A1E66C6" w:rsidR="0051633D" w:rsidRDefault="005163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4C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4C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_Toc81403836 \h </w:instrText>
      </w:r>
      <w:r>
        <w:fldChar w:fldCharType="separate"/>
      </w:r>
      <w:r>
        <w:t>3</w:t>
      </w:r>
      <w:r>
        <w:fldChar w:fldCharType="end"/>
      </w:r>
    </w:p>
    <w:p w14:paraId="049A858B" w14:textId="12AD0D44" w:rsidR="0051633D" w:rsidRDefault="005163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4C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4C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_Toc81403837 \h </w:instrText>
      </w:r>
      <w:r>
        <w:fldChar w:fldCharType="separate"/>
      </w:r>
      <w:r>
        <w:t>3</w:t>
      </w:r>
      <w:r>
        <w:fldChar w:fldCharType="end"/>
      </w:r>
    </w:p>
    <w:p w14:paraId="3701E2B7" w14:textId="1CC3378D" w:rsidR="0051633D" w:rsidRDefault="005163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4C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4C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_Toc81403838 \h </w:instrText>
      </w:r>
      <w:r>
        <w:fldChar w:fldCharType="separate"/>
      </w:r>
      <w:r>
        <w:t>3</w:t>
      </w:r>
      <w:r>
        <w:fldChar w:fldCharType="end"/>
      </w:r>
    </w:p>
    <w:p w14:paraId="5E634951" w14:textId="4AAD941E" w:rsidR="0051633D" w:rsidRDefault="005163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64C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64C2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_Toc81403839 \h </w:instrText>
      </w:r>
      <w:r>
        <w:fldChar w:fldCharType="separate"/>
      </w:r>
      <w:r>
        <w:t>3</w:t>
      </w:r>
      <w:r>
        <w:fldChar w:fldCharType="end"/>
      </w:r>
    </w:p>
    <w:p w14:paraId="2200832B" w14:textId="557B30AC" w:rsidR="0051633D" w:rsidRDefault="005163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4C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4C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_Toc81403840 \h </w:instrText>
      </w:r>
      <w:r>
        <w:fldChar w:fldCharType="separate"/>
      </w:r>
      <w:r>
        <w:t>3</w:t>
      </w:r>
      <w:r>
        <w:fldChar w:fldCharType="end"/>
      </w:r>
    </w:p>
    <w:p w14:paraId="0348A46A" w14:textId="08B4BAD4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3834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13521A1B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1633D">
        <w:rPr>
          <w:noProof/>
        </w:rPr>
        <w:t>7.1.2.2.3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3835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1A6C17FD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1633D">
        <w:rPr>
          <w:noProof/>
        </w:rPr>
        <w:t>7.1.2.2.3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3836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3837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6D99805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AC441C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3838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383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654EC3D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1633D">
        <w:rPr>
          <w:rFonts w:ascii="Arial" w:eastAsia="SimSun" w:hAnsi="Arial"/>
        </w:rPr>
        <w:t>7_1_2_2_3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3EF6BF3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1633D">
        <w:rPr>
          <w:rFonts w:ascii="Arial" w:eastAsia="SimSun" w:hAnsi="Arial"/>
        </w:rPr>
        <w:t>7_1_2_2_3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3840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9B6CBAC" w:rsidR="00446488" w:rsidRPr="00F829B4" w:rsidRDefault="0051633D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1633D">
              <w:rPr>
                <w:b/>
              </w:rPr>
              <w:t>R5s21108</w:t>
            </w:r>
            <w:r>
              <w:rPr>
                <w:b/>
              </w:rPr>
              <w:t>6</w:t>
            </w:r>
            <w:r w:rsidR="00AB3F52"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>
              <w:rPr>
                <w:noProof/>
              </w:rPr>
              <w:t>7.1.2.2.3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83880" w14:textId="77777777" w:rsidR="00511859" w:rsidRDefault="00511859">
      <w:r>
        <w:separator/>
      </w:r>
    </w:p>
  </w:endnote>
  <w:endnote w:type="continuationSeparator" w:id="0">
    <w:p w14:paraId="34913FEF" w14:textId="77777777" w:rsidR="00511859" w:rsidRDefault="00511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C145E" w14:textId="77777777" w:rsidR="00511859" w:rsidRDefault="00511859">
      <w:r>
        <w:separator/>
      </w:r>
    </w:p>
  </w:footnote>
  <w:footnote w:type="continuationSeparator" w:id="0">
    <w:p w14:paraId="436A6096" w14:textId="77777777" w:rsidR="00511859" w:rsidRDefault="00511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1E7A"/>
    <w:rsid w:val="000D2B86"/>
    <w:rsid w:val="000F3122"/>
    <w:rsid w:val="000F4C0F"/>
    <w:rsid w:val="00124321"/>
    <w:rsid w:val="001337C6"/>
    <w:rsid w:val="00135459"/>
    <w:rsid w:val="001355B1"/>
    <w:rsid w:val="00145D43"/>
    <w:rsid w:val="00147597"/>
    <w:rsid w:val="001530D6"/>
    <w:rsid w:val="00153BB7"/>
    <w:rsid w:val="001616C7"/>
    <w:rsid w:val="001620FE"/>
    <w:rsid w:val="00162A2F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15CB8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1859"/>
    <w:rsid w:val="0051580D"/>
    <w:rsid w:val="0051633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B46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441C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B62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A78E0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7.1.2.2.3</dc:subject>
  <dc:creator>Michael Sanders, John M Meredith</dc:creator>
  <cp:keywords/>
  <dc:description>7_1_2_2_3</dc:description>
  <cp:lastModifiedBy>MCC TF160</cp:lastModifiedBy>
  <cp:revision>6</cp:revision>
  <cp:lastPrinted>1900-01-01T00:00:00Z</cp:lastPrinted>
  <dcterms:created xsi:type="dcterms:W3CDTF">2021-09-01T14:39:00Z</dcterms:created>
  <dcterms:modified xsi:type="dcterms:W3CDTF">2021-10-06T13:56:00Z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