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2A7CF1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CRNum"/>
      <w:r w:rsidR="00F14648" w:rsidRPr="00F14648">
        <w:rPr>
          <w:b/>
          <w:i/>
          <w:noProof/>
          <w:sz w:val="28"/>
        </w:rPr>
        <w:t>211</w:t>
      </w:r>
      <w:bookmarkEnd w:id="0"/>
      <w:r w:rsidR="008D58B7">
        <w:rPr>
          <w:b/>
          <w:i/>
          <w:noProof/>
          <w:sz w:val="28"/>
        </w:rPr>
        <w:t>419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D9CA065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</w:t>
            </w:r>
            <w:r w:rsidR="008E7B4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22FD0B14" w:rsidR="00AA27AC" w:rsidRPr="00410371" w:rsidRDefault="008D58B7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33B6C0F8" w:rsidR="00AA27AC" w:rsidRPr="00410371" w:rsidRDefault="008D58B7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3AC275A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3D8996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2B81023C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D58B7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7827310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762438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6CE1B6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35EEF63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359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E3770FE" w14:textId="376FEEDF" w:rsidR="007E31D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31DC" w:rsidRPr="006F531A">
        <w:rPr>
          <w:rFonts w:ascii="Arial" w:hAnsi="Arial" w:cs="Arial"/>
          <w:iCs/>
        </w:rPr>
        <w:t>Table of Contents</w:t>
      </w:r>
      <w:r w:rsidR="007E31DC">
        <w:tab/>
      </w:r>
      <w:r w:rsidR="007E31DC">
        <w:fldChar w:fldCharType="begin"/>
      </w:r>
      <w:r w:rsidR="007E31DC">
        <w:instrText xml:space="preserve"> PAGEREF _Toc81403598 \h </w:instrText>
      </w:r>
      <w:r w:rsidR="007E31DC">
        <w:fldChar w:fldCharType="separate"/>
      </w:r>
      <w:r w:rsidR="007E31DC">
        <w:t>2</w:t>
      </w:r>
      <w:r w:rsidR="007E31DC">
        <w:fldChar w:fldCharType="end"/>
      </w:r>
    </w:p>
    <w:p w14:paraId="3FF69ADD" w14:textId="4787B53C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_Toc81403599 \h </w:instrText>
      </w:r>
      <w:r>
        <w:fldChar w:fldCharType="separate"/>
      </w:r>
      <w:r>
        <w:t>3</w:t>
      </w:r>
      <w:r>
        <w:fldChar w:fldCharType="end"/>
      </w:r>
    </w:p>
    <w:p w14:paraId="729FDAE9" w14:textId="59B5B4D4" w:rsidR="007E31DC" w:rsidRDefault="007E31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531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_Toc81403600 \h </w:instrText>
      </w:r>
      <w:r>
        <w:fldChar w:fldCharType="separate"/>
      </w:r>
      <w:r>
        <w:t>3</w:t>
      </w:r>
      <w:r>
        <w:fldChar w:fldCharType="end"/>
      </w:r>
    </w:p>
    <w:p w14:paraId="799E198C" w14:textId="6C8C71A0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_Toc81403601 \h </w:instrText>
      </w:r>
      <w:r>
        <w:fldChar w:fldCharType="separate"/>
      </w:r>
      <w:r>
        <w:t>3</w:t>
      </w:r>
      <w:r>
        <w:fldChar w:fldCharType="end"/>
      </w:r>
    </w:p>
    <w:p w14:paraId="41470845" w14:textId="30465BA1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_Toc81403602 \h </w:instrText>
      </w:r>
      <w:r>
        <w:fldChar w:fldCharType="separate"/>
      </w:r>
      <w:r>
        <w:t>3</w:t>
      </w:r>
      <w:r>
        <w:fldChar w:fldCharType="end"/>
      </w:r>
    </w:p>
    <w:p w14:paraId="5D151502" w14:textId="2F2A687C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_Toc81403603 \h </w:instrText>
      </w:r>
      <w:r>
        <w:fldChar w:fldCharType="separate"/>
      </w:r>
      <w:r>
        <w:t>3</w:t>
      </w:r>
      <w:r>
        <w:fldChar w:fldCharType="end"/>
      </w:r>
    </w:p>
    <w:p w14:paraId="0CD3D4AE" w14:textId="14EEB656" w:rsidR="007E31DC" w:rsidRDefault="007E31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531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F531A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_Toc81403604 \h </w:instrText>
      </w:r>
      <w:r>
        <w:fldChar w:fldCharType="separate"/>
      </w:r>
      <w:r>
        <w:t>3</w:t>
      </w:r>
      <w:r>
        <w:fldChar w:fldCharType="end"/>
      </w:r>
    </w:p>
    <w:p w14:paraId="3592E0B7" w14:textId="55EC1F77" w:rsidR="007E31DC" w:rsidRDefault="007E31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531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531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_Toc81403605 \h </w:instrText>
      </w:r>
      <w:r>
        <w:fldChar w:fldCharType="separate"/>
      </w:r>
      <w:r>
        <w:t>3</w:t>
      </w:r>
      <w:r>
        <w:fldChar w:fldCharType="end"/>
      </w:r>
    </w:p>
    <w:p w14:paraId="0348A46A" w14:textId="5EC3AD9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359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6E53C440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E31DC">
        <w:rPr>
          <w:noProof/>
        </w:rPr>
        <w:t>7.1.2.2.2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360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E9525B6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E31DC">
        <w:rPr>
          <w:noProof/>
        </w:rPr>
        <w:t>7.1.2.2.2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360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360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BB69E7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B05F51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360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360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D1F3B6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E31DC">
        <w:rPr>
          <w:rFonts w:ascii="Arial" w:eastAsia="SimSun" w:hAnsi="Arial"/>
        </w:rPr>
        <w:t>7_1_2_2_2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EA81C7A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E31DC">
        <w:rPr>
          <w:rFonts w:ascii="Arial" w:eastAsia="SimSun" w:hAnsi="Arial"/>
        </w:rPr>
        <w:t>7_1_2_2_2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360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4EBC3C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7E31DC">
              <w:rPr>
                <w:b/>
              </w:rPr>
              <w:fldChar w:fldCharType="begin"/>
            </w:r>
            <w:r w:rsidR="007E31DC">
              <w:rPr>
                <w:b/>
              </w:rPr>
              <w:instrText xml:space="preserve"> =CRNum+1 </w:instrText>
            </w:r>
            <w:r w:rsidR="007E31DC">
              <w:rPr>
                <w:b/>
              </w:rPr>
              <w:fldChar w:fldCharType="separate"/>
            </w:r>
            <w:r w:rsidR="007E31DC">
              <w:rPr>
                <w:b/>
                <w:noProof/>
              </w:rPr>
              <w:t>211084</w:t>
            </w:r>
            <w:r w:rsidR="007E31DC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31DC">
              <w:rPr>
                <w:noProof/>
              </w:rPr>
              <w:t>7.1.2.2.2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DA02D" w14:textId="77777777" w:rsidR="00D727A1" w:rsidRDefault="00D727A1">
      <w:r>
        <w:separator/>
      </w:r>
    </w:p>
  </w:endnote>
  <w:endnote w:type="continuationSeparator" w:id="0">
    <w:p w14:paraId="2AB5517D" w14:textId="77777777" w:rsidR="00D727A1" w:rsidRDefault="00D7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7CE9" w14:textId="77777777" w:rsidR="00D727A1" w:rsidRDefault="00D727A1">
      <w:r>
        <w:separator/>
      </w:r>
    </w:p>
  </w:footnote>
  <w:footnote w:type="continuationSeparator" w:id="0">
    <w:p w14:paraId="68F93E29" w14:textId="77777777" w:rsidR="00D727A1" w:rsidRDefault="00D72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31DC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57378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D58B7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37B4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05F51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910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27A1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454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7.1.2.2.2</dc:subject>
  <dc:creator>Michael Sanders, John M Meredith</dc:creator>
  <cp:keywords/>
  <dc:description>7_1_2_2_2</dc:description>
  <cp:lastModifiedBy>MCC TF160</cp:lastModifiedBy>
  <cp:revision>7</cp:revision>
  <cp:lastPrinted>1900-01-01T00:00:00Z</cp:lastPrinted>
  <dcterms:created xsi:type="dcterms:W3CDTF">2021-09-01T14:37:00Z</dcterms:created>
  <dcterms:modified xsi:type="dcterms:W3CDTF">2021-10-06T13:55:00Z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