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D5B34E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0540C7">
        <w:rPr>
          <w:b/>
          <w:i/>
          <w:noProof/>
          <w:sz w:val="28"/>
        </w:rPr>
        <w:t>417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B8CDA47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A74AF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7E6A1FA" w:rsidR="00AA27AC" w:rsidRPr="00410371" w:rsidRDefault="000540C7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784FD52" w:rsidR="00AA27AC" w:rsidRPr="00410371" w:rsidRDefault="000540C7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9927D58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273AA4C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0540C7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14C5E0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89C324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5B6AAC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6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7AD5635" w14:textId="49661665" w:rsidR="00A74AF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4AFD" w:rsidRPr="007049B7">
        <w:rPr>
          <w:rFonts w:ascii="Arial" w:hAnsi="Arial" w:cs="Arial"/>
          <w:iCs/>
        </w:rPr>
        <w:t>Table of Contents</w:t>
      </w:r>
      <w:r w:rsidR="00A74AFD">
        <w:tab/>
      </w:r>
      <w:r w:rsidR="00A74AFD">
        <w:fldChar w:fldCharType="begin"/>
      </w:r>
      <w:r w:rsidR="00A74AFD">
        <w:instrText xml:space="preserve"> PAGEREF _Toc81402685 \h </w:instrText>
      </w:r>
      <w:r w:rsidR="00A74AFD">
        <w:fldChar w:fldCharType="separate"/>
      </w:r>
      <w:r w:rsidR="00A74AFD">
        <w:t>2</w:t>
      </w:r>
      <w:r w:rsidR="00A74AFD">
        <w:fldChar w:fldCharType="end"/>
      </w:r>
    </w:p>
    <w:p w14:paraId="1FD0E787" w14:textId="0AD4D5EE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_Toc81402686 \h </w:instrText>
      </w:r>
      <w:r>
        <w:fldChar w:fldCharType="separate"/>
      </w:r>
      <w:r>
        <w:t>3</w:t>
      </w:r>
      <w:r>
        <w:fldChar w:fldCharType="end"/>
      </w:r>
    </w:p>
    <w:p w14:paraId="2C4EE955" w14:textId="75C4DC00" w:rsidR="00A74AFD" w:rsidRDefault="00A74AF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49B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_Toc81402687 \h </w:instrText>
      </w:r>
      <w:r>
        <w:fldChar w:fldCharType="separate"/>
      </w:r>
      <w:r>
        <w:t>3</w:t>
      </w:r>
      <w:r>
        <w:fldChar w:fldCharType="end"/>
      </w:r>
    </w:p>
    <w:p w14:paraId="6A5A19B3" w14:textId="4BAD4D47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_Toc81402688 \h </w:instrText>
      </w:r>
      <w:r>
        <w:fldChar w:fldCharType="separate"/>
      </w:r>
      <w:r>
        <w:t>3</w:t>
      </w:r>
      <w:r>
        <w:fldChar w:fldCharType="end"/>
      </w:r>
    </w:p>
    <w:p w14:paraId="1D98CE3B" w14:textId="1E7D7CEB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_Toc81402689 \h </w:instrText>
      </w:r>
      <w:r>
        <w:fldChar w:fldCharType="separate"/>
      </w:r>
      <w:r>
        <w:t>3</w:t>
      </w:r>
      <w:r>
        <w:fldChar w:fldCharType="end"/>
      </w:r>
    </w:p>
    <w:p w14:paraId="0A2C7DFC" w14:textId="44B56970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_Toc81402690 \h </w:instrText>
      </w:r>
      <w:r>
        <w:fldChar w:fldCharType="separate"/>
      </w:r>
      <w:r>
        <w:t>3</w:t>
      </w:r>
      <w:r>
        <w:fldChar w:fldCharType="end"/>
      </w:r>
    </w:p>
    <w:p w14:paraId="67E9EA23" w14:textId="327D9FD6" w:rsidR="00A74AFD" w:rsidRDefault="00A74AF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49B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49B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_Toc81402691 \h </w:instrText>
      </w:r>
      <w:r>
        <w:fldChar w:fldCharType="separate"/>
      </w:r>
      <w:r>
        <w:t>3</w:t>
      </w:r>
      <w:r>
        <w:fldChar w:fldCharType="end"/>
      </w:r>
    </w:p>
    <w:p w14:paraId="13C82665" w14:textId="6A166588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_Toc81402692 \h </w:instrText>
      </w:r>
      <w:r>
        <w:fldChar w:fldCharType="separate"/>
      </w:r>
      <w:r>
        <w:t>3</w:t>
      </w:r>
      <w:r>
        <w:fldChar w:fldCharType="end"/>
      </w:r>
    </w:p>
    <w:p w14:paraId="0348A46A" w14:textId="0075B6D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68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4A677D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4AFD">
        <w:rPr>
          <w:noProof/>
        </w:rPr>
        <w:t>7.1.1.3.7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68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77B1B1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4AFD">
        <w:rPr>
          <w:noProof/>
        </w:rPr>
        <w:t>7.1.1.3.7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68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68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69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69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91226D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4AFD">
        <w:rPr>
          <w:rFonts w:ascii="Arial" w:eastAsia="SimSun" w:hAnsi="Arial"/>
        </w:rPr>
        <w:t>7_1_1_3_7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5BBA56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4AFD">
        <w:rPr>
          <w:rFonts w:ascii="Arial" w:eastAsia="SimSun" w:hAnsi="Arial"/>
        </w:rPr>
        <w:t>7_1_1_3_7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69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BABC43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D938C9">
              <w:rPr>
                <w:b/>
              </w:rPr>
              <w:t>080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C6305" w14:textId="77777777" w:rsidR="00DB1F1A" w:rsidRDefault="00DB1F1A">
      <w:r>
        <w:separator/>
      </w:r>
    </w:p>
  </w:endnote>
  <w:endnote w:type="continuationSeparator" w:id="0">
    <w:p w14:paraId="6E465A4A" w14:textId="77777777" w:rsidR="00DB1F1A" w:rsidRDefault="00DB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EF5C" w14:textId="77777777" w:rsidR="00DB1F1A" w:rsidRDefault="00DB1F1A">
      <w:r>
        <w:separator/>
      </w:r>
    </w:p>
  </w:footnote>
  <w:footnote w:type="continuationSeparator" w:id="0">
    <w:p w14:paraId="6E61E593" w14:textId="77777777" w:rsidR="00DB1F1A" w:rsidRDefault="00DB1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540C7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3EC5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AFD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38C9"/>
    <w:rsid w:val="00D9563B"/>
    <w:rsid w:val="00DA2BF7"/>
    <w:rsid w:val="00DA409D"/>
    <w:rsid w:val="00DA4947"/>
    <w:rsid w:val="00DA573E"/>
    <w:rsid w:val="00DB1F1A"/>
    <w:rsid w:val="00DC0A10"/>
    <w:rsid w:val="00DC2A0C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7.1.1.3.7</dc:subject>
  <dc:creator>Michael Sanders, John M Meredith</dc:creator>
  <cp:keywords/>
  <dc:description>7_1_1_3_7</dc:description>
  <cp:lastModifiedBy>MCC TF160</cp:lastModifiedBy>
  <cp:revision>5</cp:revision>
  <cp:lastPrinted>1900-01-01T00:00:00Z</cp:lastPrinted>
  <dcterms:created xsi:type="dcterms:W3CDTF">2021-09-01T14:30:00Z</dcterms:created>
  <dcterms:modified xsi:type="dcterms:W3CDTF">2021-10-06T13:51:00Z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