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68893EB3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464A5D">
        <w:rPr>
          <w:b/>
          <w:i/>
          <w:noProof/>
          <w:sz w:val="28"/>
        </w:rPr>
        <w:t>415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8D2DDD8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C3567B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97B48B7" w:rsidR="00AA27AC" w:rsidRPr="00410371" w:rsidRDefault="00464A5D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0BC2257" w:rsidR="00AA27AC" w:rsidRPr="00410371" w:rsidRDefault="00464A5D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C94CBC5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4E50F43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464A5D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5D1308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F788AD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C362DE6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5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E97680D" w14:textId="2CE8723B" w:rsidR="0000196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196E" w:rsidRPr="00F40B64">
        <w:rPr>
          <w:rFonts w:ascii="Arial" w:hAnsi="Arial" w:cs="Arial"/>
          <w:iCs/>
        </w:rPr>
        <w:t>Table of Contents</w:t>
      </w:r>
      <w:r w:rsidR="0000196E">
        <w:tab/>
      </w:r>
      <w:r w:rsidR="0000196E">
        <w:fldChar w:fldCharType="begin"/>
      </w:r>
      <w:r w:rsidR="0000196E">
        <w:instrText xml:space="preserve"> PAGEREF _Toc81402585 \h </w:instrText>
      </w:r>
      <w:r w:rsidR="0000196E">
        <w:fldChar w:fldCharType="separate"/>
      </w:r>
      <w:r w:rsidR="0000196E">
        <w:t>2</w:t>
      </w:r>
      <w:r w:rsidR="0000196E">
        <w:fldChar w:fldCharType="end"/>
      </w:r>
    </w:p>
    <w:p w14:paraId="017F873B" w14:textId="5BC57FBC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_Toc81402586 \h </w:instrText>
      </w:r>
      <w:r>
        <w:fldChar w:fldCharType="separate"/>
      </w:r>
      <w:r>
        <w:t>3</w:t>
      </w:r>
      <w:r>
        <w:fldChar w:fldCharType="end"/>
      </w:r>
    </w:p>
    <w:p w14:paraId="14738102" w14:textId="354CC8BA" w:rsidR="0000196E" w:rsidRDefault="000019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0B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_Toc81402587 \h </w:instrText>
      </w:r>
      <w:r>
        <w:fldChar w:fldCharType="separate"/>
      </w:r>
      <w:r>
        <w:t>3</w:t>
      </w:r>
      <w:r>
        <w:fldChar w:fldCharType="end"/>
      </w:r>
    </w:p>
    <w:p w14:paraId="2E28E167" w14:textId="3E5C920E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_Toc81402588 \h </w:instrText>
      </w:r>
      <w:r>
        <w:fldChar w:fldCharType="separate"/>
      </w:r>
      <w:r>
        <w:t>3</w:t>
      </w:r>
      <w:r>
        <w:fldChar w:fldCharType="end"/>
      </w:r>
    </w:p>
    <w:p w14:paraId="715BE9D2" w14:textId="115E6EA7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_Toc81402589 \h </w:instrText>
      </w:r>
      <w:r>
        <w:fldChar w:fldCharType="separate"/>
      </w:r>
      <w:r>
        <w:t>3</w:t>
      </w:r>
      <w:r>
        <w:fldChar w:fldCharType="end"/>
      </w:r>
    </w:p>
    <w:p w14:paraId="6E2604BA" w14:textId="7BB86E65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_Toc81402590 \h </w:instrText>
      </w:r>
      <w:r>
        <w:fldChar w:fldCharType="separate"/>
      </w:r>
      <w:r>
        <w:t>3</w:t>
      </w:r>
      <w:r>
        <w:fldChar w:fldCharType="end"/>
      </w:r>
    </w:p>
    <w:p w14:paraId="4390374D" w14:textId="2D2CDFCC" w:rsidR="0000196E" w:rsidRDefault="000019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0B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0B6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_Toc81402591 \h </w:instrText>
      </w:r>
      <w:r>
        <w:fldChar w:fldCharType="separate"/>
      </w:r>
      <w:r>
        <w:t>3</w:t>
      </w:r>
      <w:r>
        <w:fldChar w:fldCharType="end"/>
      </w:r>
    </w:p>
    <w:p w14:paraId="0EA655D3" w14:textId="7B049C4A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_Toc81402592 \h </w:instrText>
      </w:r>
      <w:r>
        <w:fldChar w:fldCharType="separate"/>
      </w:r>
      <w:r>
        <w:t>3</w:t>
      </w:r>
      <w:r>
        <w:fldChar w:fldCharType="end"/>
      </w:r>
    </w:p>
    <w:p w14:paraId="0348A46A" w14:textId="1E3732C1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58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68864ED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0196E">
        <w:rPr>
          <w:noProof/>
        </w:rPr>
        <w:t>7.1.1.3.5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58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1CC5340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0196E">
        <w:rPr>
          <w:noProof/>
        </w:rPr>
        <w:t>7.1.1.3.5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58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58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59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59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60ACB5D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0196E">
        <w:rPr>
          <w:rFonts w:ascii="Arial" w:eastAsia="SimSun" w:hAnsi="Arial"/>
        </w:rPr>
        <w:t>7_1_1_3_5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AB7A0BC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0196E">
        <w:rPr>
          <w:rFonts w:ascii="Arial" w:eastAsia="SimSun" w:hAnsi="Arial"/>
        </w:rPr>
        <w:t>7_1_1_3_5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59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7582AD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BA6097">
              <w:rPr>
                <w:b/>
              </w:rPr>
              <w:t>076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AAA05" w14:textId="77777777" w:rsidR="001E7F8E" w:rsidRDefault="001E7F8E">
      <w:r>
        <w:separator/>
      </w:r>
    </w:p>
  </w:endnote>
  <w:endnote w:type="continuationSeparator" w:id="0">
    <w:p w14:paraId="4E5AB174" w14:textId="77777777" w:rsidR="001E7F8E" w:rsidRDefault="001E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4E8D" w14:textId="77777777" w:rsidR="001E7F8E" w:rsidRDefault="001E7F8E">
      <w:r>
        <w:separator/>
      </w:r>
    </w:p>
  </w:footnote>
  <w:footnote w:type="continuationSeparator" w:id="0">
    <w:p w14:paraId="7A0991BF" w14:textId="77777777" w:rsidR="001E7F8E" w:rsidRDefault="001E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0489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E7F8E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4A5D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6097"/>
    <w:rsid w:val="00BB5DFC"/>
    <w:rsid w:val="00BC3DB9"/>
    <w:rsid w:val="00BD279D"/>
    <w:rsid w:val="00BD6BB8"/>
    <w:rsid w:val="00BE384D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3567B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7.1.1.3.5</dc:subject>
  <dc:creator>Michael Sanders, John M Meredith</dc:creator>
  <cp:keywords/>
  <dc:description>7_1_1_3_5</dc:description>
  <cp:lastModifiedBy>MCC TF160</cp:lastModifiedBy>
  <cp:revision>6</cp:revision>
  <cp:lastPrinted>1900-01-01T00:00:00Z</cp:lastPrinted>
  <dcterms:created xsi:type="dcterms:W3CDTF">2021-09-01T14:28:00Z</dcterms:created>
  <dcterms:modified xsi:type="dcterms:W3CDTF">2021-10-06T13:45:00Z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