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411A864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DD19AF">
        <w:rPr>
          <w:b/>
          <w:i/>
          <w:noProof/>
          <w:sz w:val="28"/>
        </w:rPr>
        <w:t>414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0519632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DD1906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551BB7A" w:rsidR="00AA27AC" w:rsidRPr="00410371" w:rsidRDefault="00DD19AF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E884D82" w:rsidR="00AA27AC" w:rsidRPr="00410371" w:rsidRDefault="00DD19AF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29DCA0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70BFA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DD19AF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570C18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97EA0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A63481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49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CF93D3E" w14:textId="11221224" w:rsidR="0024527A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527A" w:rsidRPr="00810275">
        <w:rPr>
          <w:rFonts w:ascii="Arial" w:hAnsi="Arial" w:cs="Arial"/>
          <w:iCs/>
        </w:rPr>
        <w:t>Table of Contents</w:t>
      </w:r>
      <w:r w:rsidR="0024527A">
        <w:tab/>
      </w:r>
      <w:r w:rsidR="0024527A">
        <w:fldChar w:fldCharType="begin"/>
      </w:r>
      <w:r w:rsidR="0024527A">
        <w:instrText xml:space="preserve"> PAGEREF _Toc81402491 \h </w:instrText>
      </w:r>
      <w:r w:rsidR="0024527A">
        <w:fldChar w:fldCharType="separate"/>
      </w:r>
      <w:r w:rsidR="0024527A">
        <w:t>2</w:t>
      </w:r>
      <w:r w:rsidR="0024527A">
        <w:fldChar w:fldCharType="end"/>
      </w:r>
    </w:p>
    <w:p w14:paraId="00AF7947" w14:textId="3512832B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_Toc81402492 \h </w:instrText>
      </w:r>
      <w:r>
        <w:fldChar w:fldCharType="separate"/>
      </w:r>
      <w:r>
        <w:t>3</w:t>
      </w:r>
      <w:r>
        <w:fldChar w:fldCharType="end"/>
      </w:r>
    </w:p>
    <w:p w14:paraId="66CC45AC" w14:textId="7A230E75" w:rsidR="0024527A" w:rsidRDefault="002452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027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_Toc81402493 \h </w:instrText>
      </w:r>
      <w:r>
        <w:fldChar w:fldCharType="separate"/>
      </w:r>
      <w:r>
        <w:t>3</w:t>
      </w:r>
      <w:r>
        <w:fldChar w:fldCharType="end"/>
      </w:r>
    </w:p>
    <w:p w14:paraId="4599D01F" w14:textId="0D4595A1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_Toc81402494 \h </w:instrText>
      </w:r>
      <w:r>
        <w:fldChar w:fldCharType="separate"/>
      </w:r>
      <w:r>
        <w:t>3</w:t>
      </w:r>
      <w:r>
        <w:fldChar w:fldCharType="end"/>
      </w:r>
    </w:p>
    <w:p w14:paraId="38D20523" w14:textId="35D9E2FA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_Toc81402495 \h </w:instrText>
      </w:r>
      <w:r>
        <w:fldChar w:fldCharType="separate"/>
      </w:r>
      <w:r>
        <w:t>3</w:t>
      </w:r>
      <w:r>
        <w:fldChar w:fldCharType="end"/>
      </w:r>
    </w:p>
    <w:p w14:paraId="6C1BDB51" w14:textId="5180D54A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_Toc81402496 \h </w:instrText>
      </w:r>
      <w:r>
        <w:fldChar w:fldCharType="separate"/>
      </w:r>
      <w:r>
        <w:t>3</w:t>
      </w:r>
      <w:r>
        <w:fldChar w:fldCharType="end"/>
      </w:r>
    </w:p>
    <w:p w14:paraId="03B996D5" w14:textId="34235B30" w:rsidR="0024527A" w:rsidRDefault="002452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027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1027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_Toc81402497 \h </w:instrText>
      </w:r>
      <w:r>
        <w:fldChar w:fldCharType="separate"/>
      </w:r>
      <w:r>
        <w:t>3</w:t>
      </w:r>
      <w:r>
        <w:fldChar w:fldCharType="end"/>
      </w:r>
    </w:p>
    <w:p w14:paraId="01DC2C25" w14:textId="72BC6FCB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_Toc81402498 \h </w:instrText>
      </w:r>
      <w:r>
        <w:fldChar w:fldCharType="separate"/>
      </w:r>
      <w:r>
        <w:t>3</w:t>
      </w:r>
      <w:r>
        <w:fldChar w:fldCharType="end"/>
      </w:r>
    </w:p>
    <w:p w14:paraId="0348A46A" w14:textId="769634D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492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70C221D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527A">
        <w:rPr>
          <w:noProof/>
        </w:rPr>
        <w:t>7.1.1.3.4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493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7711EB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527A">
        <w:rPr>
          <w:noProof/>
        </w:rPr>
        <w:t>7.1.1.3.4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494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495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496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49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88946A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527A">
        <w:rPr>
          <w:rFonts w:ascii="Arial" w:eastAsia="SimSun" w:hAnsi="Arial"/>
        </w:rPr>
        <w:t>7_1_1_3_4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4CB2FF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527A">
        <w:rPr>
          <w:rFonts w:ascii="Arial" w:eastAsia="SimSun" w:hAnsi="Arial"/>
        </w:rPr>
        <w:t>7_1_1_3_4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498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FC77A58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F74798">
              <w:rPr>
                <w:b/>
              </w:rPr>
              <w:t>074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07CDA" w14:textId="77777777" w:rsidR="00077038" w:rsidRDefault="00077038">
      <w:r>
        <w:separator/>
      </w:r>
    </w:p>
  </w:endnote>
  <w:endnote w:type="continuationSeparator" w:id="0">
    <w:p w14:paraId="74A5AD68" w14:textId="77777777" w:rsidR="00077038" w:rsidRDefault="0007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35962" w14:textId="77777777" w:rsidR="00077038" w:rsidRDefault="00077038">
      <w:r>
        <w:separator/>
      </w:r>
    </w:p>
  </w:footnote>
  <w:footnote w:type="continuationSeparator" w:id="0">
    <w:p w14:paraId="06F843A0" w14:textId="77777777" w:rsidR="00077038" w:rsidRDefault="00077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77038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09CD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47FF5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1906"/>
    <w:rsid w:val="00DD19AF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74798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7.1.1.3.4</dc:subject>
  <dc:creator>Michael Sanders, John M Meredith</dc:creator>
  <cp:keywords/>
  <dc:description>7_1_1_3_4</dc:description>
  <cp:lastModifiedBy>MCC TF160</cp:lastModifiedBy>
  <cp:revision>6</cp:revision>
  <cp:lastPrinted>1900-01-01T00:00:00Z</cp:lastPrinted>
  <dcterms:created xsi:type="dcterms:W3CDTF">2021-09-01T14:27:00Z</dcterms:created>
  <dcterms:modified xsi:type="dcterms:W3CDTF">2021-10-06T13:43:00Z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