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7E57BD1D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</w:t>
      </w:r>
      <w:r w:rsidR="00644F76">
        <w:rPr>
          <w:b/>
          <w:i/>
          <w:noProof/>
          <w:sz w:val="28"/>
        </w:rPr>
        <w:t>412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40E8D32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4F7A5A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0291F07" w:rsidR="00AA27AC" w:rsidRPr="00410371" w:rsidRDefault="00644F76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77AF774" w:rsidR="00AA27AC" w:rsidRPr="00410371" w:rsidRDefault="00644F7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6BA984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79C9">
              <w:rPr>
                <w:noProof/>
              </w:rPr>
              <w:t>7.1.1.3.2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593D4337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644F7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75B349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79C9">
              <w:rPr>
                <w:noProof/>
              </w:rPr>
              <w:t>7.1.1.3.2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736BE6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79C9">
              <w:rPr>
                <w:noProof/>
              </w:rPr>
              <w:t>7.1.1.3.2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85B3BA8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B379C9">
              <w:rPr>
                <w:noProof/>
              </w:rPr>
              <w:t>7.1.1.3.2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33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D3DAFAD" w14:textId="791313C7" w:rsidR="00B379C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379C9" w:rsidRPr="00A331D7">
        <w:rPr>
          <w:rFonts w:ascii="Arial" w:hAnsi="Arial" w:cs="Arial"/>
          <w:iCs/>
        </w:rPr>
        <w:t>Table of Contents</w:t>
      </w:r>
      <w:r w:rsidR="00B379C9">
        <w:tab/>
      </w:r>
      <w:r w:rsidR="00B379C9">
        <w:fldChar w:fldCharType="begin"/>
      </w:r>
      <w:r w:rsidR="00B379C9">
        <w:instrText xml:space="preserve"> PAGEREF _Toc81402330 \h </w:instrText>
      </w:r>
      <w:r w:rsidR="00B379C9">
        <w:fldChar w:fldCharType="separate"/>
      </w:r>
      <w:r w:rsidR="00B379C9">
        <w:t>2</w:t>
      </w:r>
      <w:r w:rsidR="00B379C9">
        <w:fldChar w:fldCharType="end"/>
      </w:r>
    </w:p>
    <w:p w14:paraId="12893BDE" w14:textId="36A5B3EA" w:rsidR="00B379C9" w:rsidRDefault="00B379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31D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31D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_Toc81402331 \h </w:instrText>
      </w:r>
      <w:r>
        <w:fldChar w:fldCharType="separate"/>
      </w:r>
      <w:r>
        <w:t>3</w:t>
      </w:r>
      <w:r>
        <w:fldChar w:fldCharType="end"/>
      </w:r>
    </w:p>
    <w:p w14:paraId="35CA7A15" w14:textId="7FD9D4ED" w:rsidR="00B379C9" w:rsidRDefault="00B379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31D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_Toc81402332 \h </w:instrText>
      </w:r>
      <w:r>
        <w:fldChar w:fldCharType="separate"/>
      </w:r>
      <w:r>
        <w:t>3</w:t>
      </w:r>
      <w:r>
        <w:fldChar w:fldCharType="end"/>
      </w:r>
    </w:p>
    <w:p w14:paraId="33BA4794" w14:textId="74A35383" w:rsidR="00B379C9" w:rsidRDefault="00B379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31D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31D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_Toc81402333 \h </w:instrText>
      </w:r>
      <w:r>
        <w:fldChar w:fldCharType="separate"/>
      </w:r>
      <w:r>
        <w:t>3</w:t>
      </w:r>
      <w:r>
        <w:fldChar w:fldCharType="end"/>
      </w:r>
    </w:p>
    <w:p w14:paraId="0C58CB57" w14:textId="622344A7" w:rsidR="00B379C9" w:rsidRDefault="00B379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31D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31D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_Toc81402334 \h </w:instrText>
      </w:r>
      <w:r>
        <w:fldChar w:fldCharType="separate"/>
      </w:r>
      <w:r>
        <w:t>3</w:t>
      </w:r>
      <w:r>
        <w:fldChar w:fldCharType="end"/>
      </w:r>
    </w:p>
    <w:p w14:paraId="457D8286" w14:textId="558633B8" w:rsidR="00B379C9" w:rsidRDefault="00B379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31D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31D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_Toc81402335 \h </w:instrText>
      </w:r>
      <w:r>
        <w:fldChar w:fldCharType="separate"/>
      </w:r>
      <w:r>
        <w:t>3</w:t>
      </w:r>
      <w:r>
        <w:fldChar w:fldCharType="end"/>
      </w:r>
    </w:p>
    <w:p w14:paraId="7B05382D" w14:textId="385C4402" w:rsidR="00B379C9" w:rsidRDefault="00B379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31D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331D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_Toc81402336 \h </w:instrText>
      </w:r>
      <w:r>
        <w:fldChar w:fldCharType="separate"/>
      </w:r>
      <w:r>
        <w:t>3</w:t>
      </w:r>
      <w:r>
        <w:fldChar w:fldCharType="end"/>
      </w:r>
    </w:p>
    <w:p w14:paraId="12490CF6" w14:textId="3688CF58" w:rsidR="00B379C9" w:rsidRDefault="00B379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31D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31D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_Toc81402337 \h </w:instrText>
      </w:r>
      <w:r>
        <w:fldChar w:fldCharType="separate"/>
      </w:r>
      <w:r>
        <w:t>3</w:t>
      </w:r>
      <w:r>
        <w:fldChar w:fldCharType="end"/>
      </w:r>
    </w:p>
    <w:p w14:paraId="0348A46A" w14:textId="1783018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331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1348ED7B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79C9">
        <w:rPr>
          <w:noProof/>
        </w:rPr>
        <w:t>7.1.1.3.2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332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617E730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79C9">
        <w:rPr>
          <w:noProof/>
        </w:rPr>
        <w:t>7.1.1.3.2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333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334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335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336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32D960F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79C9">
        <w:rPr>
          <w:rFonts w:ascii="Arial" w:eastAsia="SimSun" w:hAnsi="Arial"/>
        </w:rPr>
        <w:t>7_1_1_3_2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7DF4819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79C9">
        <w:rPr>
          <w:rFonts w:ascii="Arial" w:eastAsia="SimSun" w:hAnsi="Arial"/>
        </w:rPr>
        <w:t>7_1_1_3_2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337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9D27B71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0B68CF">
              <w:rPr>
                <w:b/>
              </w:rPr>
              <w:t>070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79C9">
              <w:rPr>
                <w:noProof/>
              </w:rPr>
              <w:t>7.1.1.3.2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A4553" w14:textId="77777777" w:rsidR="00FA184B" w:rsidRDefault="00FA184B">
      <w:r>
        <w:separator/>
      </w:r>
    </w:p>
  </w:endnote>
  <w:endnote w:type="continuationSeparator" w:id="0">
    <w:p w14:paraId="1E8DD426" w14:textId="77777777" w:rsidR="00FA184B" w:rsidRDefault="00FA1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72EAB" w14:textId="77777777" w:rsidR="00FA184B" w:rsidRDefault="00FA184B">
      <w:r>
        <w:separator/>
      </w:r>
    </w:p>
  </w:footnote>
  <w:footnote w:type="continuationSeparator" w:id="0">
    <w:p w14:paraId="6D845001" w14:textId="77777777" w:rsidR="00FA184B" w:rsidRDefault="00FA1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68CF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A5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CAE"/>
    <w:rsid w:val="00617D68"/>
    <w:rsid w:val="00621188"/>
    <w:rsid w:val="00624B10"/>
    <w:rsid w:val="006257ED"/>
    <w:rsid w:val="00632E3F"/>
    <w:rsid w:val="00636F6D"/>
    <w:rsid w:val="00641AA9"/>
    <w:rsid w:val="00644F76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321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29B4"/>
    <w:rsid w:val="00F91785"/>
    <w:rsid w:val="00FA184B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454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7.1.1.3.2</dc:subject>
  <dc:creator>Michael Sanders, John M Meredith</dc:creator>
  <cp:keywords/>
  <dc:description>7_1_1_3_2</dc:description>
  <cp:lastModifiedBy>MCC TF160</cp:lastModifiedBy>
  <cp:revision>6</cp:revision>
  <cp:lastPrinted>1900-01-01T00:00:00Z</cp:lastPrinted>
  <dcterms:created xsi:type="dcterms:W3CDTF">2021-09-01T14:23:00Z</dcterms:created>
  <dcterms:modified xsi:type="dcterms:W3CDTF">2021-10-06T12:57:00Z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