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3DAFD458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</w:t>
      </w:r>
      <w:r w:rsidR="007F724E">
        <w:rPr>
          <w:b/>
          <w:i/>
          <w:noProof/>
          <w:sz w:val="28"/>
        </w:rPr>
        <w:t>410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58C08E4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7018E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3A2F9F64" w:rsidR="00AA27AC" w:rsidRPr="00410371" w:rsidRDefault="007F724E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25FF7F14" w:rsidR="00AA27AC" w:rsidRPr="00410371" w:rsidRDefault="007F724E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3E8EA0B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5B1B2B5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85ACA">
              <w:rPr>
                <w:noProof/>
              </w:rPr>
              <w:t>7.1.1.2.4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D6437A5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724E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D5271CB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47DA03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85ACA">
              <w:rPr>
                <w:noProof/>
              </w:rPr>
              <w:t>7.1.1.2.4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630E11F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85ACA">
              <w:rPr>
                <w:noProof/>
              </w:rPr>
              <w:t>7.1.1.2.4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F83442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685ACA">
              <w:rPr>
                <w:noProof/>
              </w:rPr>
              <w:t>7.1.1.2.4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136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4DE3D360" w14:textId="469412C1" w:rsidR="00685ACA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5ACA" w:rsidRPr="001A7139">
        <w:rPr>
          <w:rFonts w:ascii="Arial" w:hAnsi="Arial" w:cs="Arial"/>
          <w:iCs/>
        </w:rPr>
        <w:t>Table of Contents</w:t>
      </w:r>
      <w:r w:rsidR="00685ACA">
        <w:tab/>
      </w:r>
      <w:r w:rsidR="00685ACA">
        <w:fldChar w:fldCharType="begin"/>
      </w:r>
      <w:r w:rsidR="00685ACA">
        <w:instrText xml:space="preserve"> PAGEREF _Toc81401364 \h </w:instrText>
      </w:r>
      <w:r w:rsidR="00685ACA">
        <w:fldChar w:fldCharType="separate"/>
      </w:r>
      <w:r w:rsidR="00685ACA">
        <w:t>2</w:t>
      </w:r>
      <w:r w:rsidR="00685ACA">
        <w:fldChar w:fldCharType="end"/>
      </w:r>
    </w:p>
    <w:p w14:paraId="3830EE34" w14:textId="5E752279" w:rsidR="00685ACA" w:rsidRDefault="00685A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7139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13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_Toc81401365 \h </w:instrText>
      </w:r>
      <w:r>
        <w:fldChar w:fldCharType="separate"/>
      </w:r>
      <w:r>
        <w:t>3</w:t>
      </w:r>
      <w:r>
        <w:fldChar w:fldCharType="end"/>
      </w:r>
    </w:p>
    <w:p w14:paraId="482F230C" w14:textId="7C0EF813" w:rsidR="00685ACA" w:rsidRDefault="00685A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A713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_Toc81401366 \h </w:instrText>
      </w:r>
      <w:r>
        <w:fldChar w:fldCharType="separate"/>
      </w:r>
      <w:r>
        <w:t>3</w:t>
      </w:r>
      <w:r>
        <w:fldChar w:fldCharType="end"/>
      </w:r>
    </w:p>
    <w:p w14:paraId="53605B40" w14:textId="50E3A6EC" w:rsidR="00685ACA" w:rsidRDefault="00685A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7139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139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_Toc81401367 \h </w:instrText>
      </w:r>
      <w:r>
        <w:fldChar w:fldCharType="separate"/>
      </w:r>
      <w:r>
        <w:t>3</w:t>
      </w:r>
      <w:r>
        <w:fldChar w:fldCharType="end"/>
      </w:r>
    </w:p>
    <w:p w14:paraId="32998290" w14:textId="4412B0D2" w:rsidR="00685ACA" w:rsidRDefault="00685A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713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13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_Toc81401368 \h </w:instrText>
      </w:r>
      <w:r>
        <w:fldChar w:fldCharType="separate"/>
      </w:r>
      <w:r>
        <w:t>3</w:t>
      </w:r>
      <w:r>
        <w:fldChar w:fldCharType="end"/>
      </w:r>
    </w:p>
    <w:p w14:paraId="46329FC2" w14:textId="16AC2F65" w:rsidR="00685ACA" w:rsidRDefault="00685A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713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13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_Toc81401369 \h </w:instrText>
      </w:r>
      <w:r>
        <w:fldChar w:fldCharType="separate"/>
      </w:r>
      <w:r>
        <w:t>3</w:t>
      </w:r>
      <w:r>
        <w:fldChar w:fldCharType="end"/>
      </w:r>
    </w:p>
    <w:p w14:paraId="1F27C054" w14:textId="34C6C9A5" w:rsidR="00685ACA" w:rsidRDefault="00685A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A713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A7139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_Toc81401370 \h </w:instrText>
      </w:r>
      <w:r>
        <w:fldChar w:fldCharType="separate"/>
      </w:r>
      <w:r>
        <w:t>3</w:t>
      </w:r>
      <w:r>
        <w:fldChar w:fldCharType="end"/>
      </w:r>
    </w:p>
    <w:p w14:paraId="530A0ABD" w14:textId="385593DA" w:rsidR="00685ACA" w:rsidRDefault="00685A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713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13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_Toc81401371 \h </w:instrText>
      </w:r>
      <w:r>
        <w:fldChar w:fldCharType="separate"/>
      </w:r>
      <w:r>
        <w:t>3</w:t>
      </w:r>
      <w:r>
        <w:fldChar w:fldCharType="end"/>
      </w:r>
    </w:p>
    <w:p w14:paraId="0348A46A" w14:textId="434AE5A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1365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25DAC439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85ACA">
        <w:rPr>
          <w:noProof/>
        </w:rPr>
        <w:t>7.1.1.2.4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1366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15D548E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85ACA">
        <w:rPr>
          <w:noProof/>
        </w:rPr>
        <w:t>7.1.1.2.4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1367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1368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1369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137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FDCEF70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85ACA">
        <w:rPr>
          <w:rFonts w:ascii="Arial" w:eastAsia="SimSun" w:hAnsi="Arial"/>
        </w:rPr>
        <w:t>7_1_1_2_4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31311BD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85ACA">
        <w:rPr>
          <w:rFonts w:ascii="Arial" w:eastAsia="SimSun" w:hAnsi="Arial"/>
        </w:rPr>
        <w:t>7_1_1_2_4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1371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C54244C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A30C3E">
              <w:rPr>
                <w:b/>
              </w:rPr>
              <w:t>066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85ACA">
              <w:rPr>
                <w:noProof/>
              </w:rPr>
              <w:t>7.1.1.2.4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55CA5" w14:textId="77777777" w:rsidR="00366852" w:rsidRDefault="00366852">
      <w:r>
        <w:separator/>
      </w:r>
    </w:p>
  </w:endnote>
  <w:endnote w:type="continuationSeparator" w:id="0">
    <w:p w14:paraId="1C11DE54" w14:textId="77777777" w:rsidR="00366852" w:rsidRDefault="0036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B2EE4" w14:textId="77777777" w:rsidR="00366852" w:rsidRDefault="00366852">
      <w:r>
        <w:separator/>
      </w:r>
    </w:p>
  </w:footnote>
  <w:footnote w:type="continuationSeparator" w:id="0">
    <w:p w14:paraId="389D02D1" w14:textId="77777777" w:rsidR="00366852" w:rsidRDefault="00366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05E3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66852"/>
    <w:rsid w:val="00374DD4"/>
    <w:rsid w:val="003A0660"/>
    <w:rsid w:val="003A4A35"/>
    <w:rsid w:val="003B396D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18E9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4E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0C3E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454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7.1.1.2.4</dc:subject>
  <dc:creator>Michael Sanders, John M Meredith</dc:creator>
  <cp:keywords/>
  <dc:description>7_1_1_2_4</dc:description>
  <cp:lastModifiedBy>MCC TF160</cp:lastModifiedBy>
  <cp:revision>6</cp:revision>
  <cp:lastPrinted>1900-01-01T00:00:00Z</cp:lastPrinted>
  <dcterms:created xsi:type="dcterms:W3CDTF">2021-09-01T14:07:00Z</dcterms:created>
  <dcterms:modified xsi:type="dcterms:W3CDTF">2021-10-06T12:54:00Z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