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9684AA6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9A0436">
        <w:fldChar w:fldCharType="begin"/>
      </w:r>
      <w:r w:rsidR="009A0436">
        <w:instrText xml:space="preserve"> DOCPROPERTY  Tdoc#  \* MERGEFORMAT </w:instrText>
      </w:r>
      <w:r w:rsidR="009A0436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9A0436">
        <w:rPr>
          <w:b/>
          <w:i/>
          <w:noProof/>
          <w:sz w:val="28"/>
        </w:rPr>
        <w:t>1398</w:t>
      </w:r>
      <w:r w:rsidR="009A0436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9A043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9A04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</w:t>
            </w:r>
            <w:r w:rsidR="00C078C0">
              <w:rPr>
                <w:b/>
                <w:noProof/>
                <w:sz w:val="28"/>
              </w:rPr>
              <w:t>4.229</w:t>
            </w:r>
            <w:r w:rsidR="007B40DD" w:rsidRPr="00E5262B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1C73D7A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740">
              <w:rPr>
                <w:b/>
                <w:noProof/>
                <w:sz w:val="28"/>
              </w:rPr>
              <w:t>7</w:t>
            </w:r>
            <w:r w:rsidR="00B34E20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612A9B4" w:rsidR="001E41F3" w:rsidRPr="00E5262B" w:rsidRDefault="009A043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4A6FCF7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9A0436">
              <w:rPr>
                <w:b/>
                <w:noProof/>
                <w:sz w:val="28"/>
              </w:rPr>
              <w:t>3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8B8938D" w:rsidR="001E41F3" w:rsidRPr="00E5262B" w:rsidRDefault="009E7E35" w:rsidP="007B40DD">
            <w:pPr>
              <w:pStyle w:val="CRCoverPage"/>
              <w:spacing w:after="0"/>
              <w:rPr>
                <w:noProof/>
              </w:rPr>
            </w:pPr>
            <w:r w:rsidRPr="009E7E35">
              <w:t>Addition of IMS 5GS call control test case 7.14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0F0355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880F437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9E7E35">
              <w:rPr>
                <w:noProof/>
              </w:rPr>
              <w:t>8</w:t>
            </w:r>
            <w:r w:rsidR="00FB2BB4">
              <w:rPr>
                <w:noProof/>
              </w:rPr>
              <w:t>-</w:t>
            </w:r>
            <w:r w:rsidR="009E7E35">
              <w:rPr>
                <w:noProof/>
              </w:rPr>
              <w:t>12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C3C30F3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 xml:space="preserve">IMS 5GS </w:t>
            </w:r>
            <w:r w:rsidR="009E7E35">
              <w:rPr>
                <w:noProof/>
              </w:rPr>
              <w:t>call control</w:t>
            </w:r>
            <w:r w:rsidR="002F7484">
              <w:rPr>
                <w:noProof/>
              </w:rPr>
              <w:t xml:space="preserve"> test</w:t>
            </w:r>
            <w:r w:rsidR="00C078C0">
              <w:rPr>
                <w:noProof/>
              </w:rPr>
              <w:t xml:space="preserve"> ca</w:t>
            </w:r>
            <w:r w:rsidRPr="00E5262B">
              <w:rPr>
                <w:noProof/>
              </w:rPr>
              <w:t xml:space="preserve">se </w:t>
            </w:r>
            <w:r w:rsidR="009E7E35">
              <w:rPr>
                <w:noProof/>
              </w:rPr>
              <w:t>7.14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36D62AF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 xml:space="preserve">IMS 5GS </w:t>
            </w:r>
            <w:r w:rsidR="009E7E35">
              <w:rPr>
                <w:rFonts w:cs="Arial"/>
                <w:noProof/>
              </w:rPr>
              <w:t>call control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9E7E35">
              <w:rPr>
                <w:rFonts w:cs="Arial"/>
                <w:noProof/>
              </w:rPr>
              <w:t>7.14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54F11FD" w:rsidR="00C078C0" w:rsidRPr="00E5262B" w:rsidRDefault="009E7E35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7.14</w:t>
            </w:r>
            <w:r w:rsidR="00C078C0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ED2BFC" w:rsidR="001E41F3" w:rsidRPr="00E5262B" w:rsidRDefault="00FA6B7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5BD3F76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74D1466" w:rsidR="001E41F3" w:rsidRPr="00E5262B" w:rsidRDefault="00FA6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9696426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00641D2" w14:textId="1630935C" w:rsidR="00FD65C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FD65C2" w:rsidRPr="00FC49DA">
        <w:rPr>
          <w:rFonts w:cs="Arial"/>
          <w:iCs/>
        </w:rPr>
        <w:t>Table of Contents</w:t>
      </w:r>
      <w:r w:rsidR="00FD65C2">
        <w:tab/>
      </w:r>
      <w:r w:rsidR="00FD65C2">
        <w:fldChar w:fldCharType="begin"/>
      </w:r>
      <w:r w:rsidR="00FD65C2">
        <w:instrText xml:space="preserve"> PAGEREF _Toc79696426 \h </w:instrText>
      </w:r>
      <w:r w:rsidR="00FD65C2">
        <w:fldChar w:fldCharType="separate"/>
      </w:r>
      <w:r w:rsidR="00FD65C2">
        <w:t>2</w:t>
      </w:r>
      <w:r w:rsidR="00FD65C2">
        <w:fldChar w:fldCharType="end"/>
      </w:r>
    </w:p>
    <w:p w14:paraId="7B17E3A9" w14:textId="0F69240B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_Toc79696427 \h </w:instrText>
      </w:r>
      <w:r>
        <w:fldChar w:fldCharType="separate"/>
      </w:r>
      <w:r>
        <w:t>3</w:t>
      </w:r>
      <w:r>
        <w:fldChar w:fldCharType="end"/>
      </w:r>
    </w:p>
    <w:p w14:paraId="5E85CA72" w14:textId="7ADEF8BA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49D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_Toc79696428 \h </w:instrText>
      </w:r>
      <w:r>
        <w:fldChar w:fldCharType="separate"/>
      </w:r>
      <w:r>
        <w:t>3</w:t>
      </w:r>
      <w:r>
        <w:fldChar w:fldCharType="end"/>
      </w:r>
    </w:p>
    <w:p w14:paraId="4DB46196" w14:textId="2B020640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_Toc79696429 \h </w:instrText>
      </w:r>
      <w:r>
        <w:fldChar w:fldCharType="separate"/>
      </w:r>
      <w:r>
        <w:t>3</w:t>
      </w:r>
      <w:r>
        <w:fldChar w:fldCharType="end"/>
      </w:r>
    </w:p>
    <w:p w14:paraId="1C10A018" w14:textId="400ED9C3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2.1 Change </w:t>
      </w:r>
      <w:r w:rsidRPr="00FC49DA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_Toc79696430 \h </w:instrText>
      </w:r>
      <w:r>
        <w:fldChar w:fldCharType="separate"/>
      </w:r>
      <w:r>
        <w:t>3</w:t>
      </w:r>
      <w:r>
        <w:fldChar w:fldCharType="end"/>
      </w:r>
    </w:p>
    <w:p w14:paraId="44DA8213" w14:textId="1163638D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2.2 Change </w:t>
      </w:r>
      <w:r w:rsidRPr="00FC49DA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_Toc79696431 \h </w:instrText>
      </w:r>
      <w:r>
        <w:fldChar w:fldCharType="separate"/>
      </w:r>
      <w:r>
        <w:t>5</w:t>
      </w:r>
      <w:r>
        <w:fldChar w:fldCharType="end"/>
      </w:r>
    </w:p>
    <w:p w14:paraId="0DBCE613" w14:textId="39BD73B0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2.3 Change </w:t>
      </w:r>
      <w:r w:rsidRPr="00FC49DA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_Toc79696432 \h </w:instrText>
      </w:r>
      <w:r>
        <w:fldChar w:fldCharType="separate"/>
      </w:r>
      <w:r>
        <w:t>6</w:t>
      </w:r>
      <w:r>
        <w:fldChar w:fldCharType="end"/>
      </w:r>
    </w:p>
    <w:p w14:paraId="22D33235" w14:textId="663D4064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2.4 Change </w:t>
      </w:r>
      <w:r w:rsidRPr="00FC49DA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_Toc79696433 \h </w:instrText>
      </w:r>
      <w:r>
        <w:fldChar w:fldCharType="separate"/>
      </w:r>
      <w:r>
        <w:t>7</w:t>
      </w:r>
      <w:r>
        <w:fldChar w:fldCharType="end"/>
      </w:r>
    </w:p>
    <w:p w14:paraId="1B39E3C9" w14:textId="229ECC02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2.5 Change </w:t>
      </w:r>
      <w:r w:rsidRPr="00FC49DA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_Toc79696434 \h </w:instrText>
      </w:r>
      <w:r>
        <w:fldChar w:fldCharType="separate"/>
      </w:r>
      <w:r>
        <w:t>12</w:t>
      </w:r>
      <w:r>
        <w:fldChar w:fldCharType="end"/>
      </w:r>
    </w:p>
    <w:p w14:paraId="16E46945" w14:textId="07DEE276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2.6 Change </w:t>
      </w:r>
      <w:r w:rsidRPr="00FC49DA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_Toc79696435 \h </w:instrText>
      </w:r>
      <w:r>
        <w:fldChar w:fldCharType="separate"/>
      </w:r>
      <w:r>
        <w:t>14</w:t>
      </w:r>
      <w:r>
        <w:fldChar w:fldCharType="end"/>
      </w:r>
    </w:p>
    <w:p w14:paraId="53A727F9" w14:textId="63B9AA91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_Toc79696436 \h </w:instrText>
      </w:r>
      <w:r>
        <w:fldChar w:fldCharType="separate"/>
      </w:r>
      <w:r>
        <w:t>15</w:t>
      </w:r>
      <w:r>
        <w:fldChar w:fldCharType="end"/>
      </w:r>
    </w:p>
    <w:p w14:paraId="4EB5663B" w14:textId="4465A074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_Toc79696437 \h </w:instrText>
      </w:r>
      <w:r>
        <w:fldChar w:fldCharType="separate"/>
      </w:r>
      <w:r>
        <w:t>15</w:t>
      </w:r>
      <w:r>
        <w:fldChar w:fldCharType="end"/>
      </w:r>
    </w:p>
    <w:p w14:paraId="201FB90E" w14:textId="39655081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49DA">
        <w:rPr>
          <w:rFonts w:cs="Arial"/>
          <w:b/>
        </w:rPr>
        <w:t>Qualcomm SM8450+SDX65</w:t>
      </w:r>
      <w:r>
        <w:tab/>
      </w:r>
      <w:r>
        <w:fldChar w:fldCharType="begin"/>
      </w:r>
      <w:r>
        <w:instrText xml:space="preserve"> PAGEREF _Toc79696438 \h </w:instrText>
      </w:r>
      <w:r>
        <w:fldChar w:fldCharType="separate"/>
      </w:r>
      <w:r>
        <w:t>15</w:t>
      </w:r>
      <w:r>
        <w:fldChar w:fldCharType="end"/>
      </w:r>
    </w:p>
    <w:p w14:paraId="7C0B1CD5" w14:textId="60D34E0A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_Toc79696439 \h </w:instrText>
      </w:r>
      <w:r>
        <w:fldChar w:fldCharType="separate"/>
      </w:r>
      <w:r>
        <w:t>15</w:t>
      </w:r>
      <w:r>
        <w:fldChar w:fldCharType="end"/>
      </w:r>
    </w:p>
    <w:p w14:paraId="2E4D4796" w14:textId="515E13E9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9696427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C17B4AD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8E569A">
        <w:rPr>
          <w:rFonts w:cs="Arial"/>
        </w:rPr>
        <w:t>7.14</w:t>
      </w:r>
      <w:r w:rsidR="002F7484">
        <w:rPr>
          <w:rFonts w:cs="Arial"/>
        </w:rPr>
        <w:t xml:space="preserve"> 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06F1F47C" w14:textId="0B726F6D" w:rsidR="00531C78" w:rsidRDefault="00531C78" w:rsidP="002F74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9696428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7B8C175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9E7E35">
        <w:rPr>
          <w:rFonts w:cs="Arial"/>
          <w:lang w:eastAsia="ja-JP"/>
        </w:rPr>
        <w:t>7.14</w:t>
      </w:r>
      <w:r w:rsidR="00410243" w:rsidRPr="00E5262B">
        <w:rPr>
          <w:rFonts w:cs="Arial"/>
          <w:lang w:eastAsia="ja-JP"/>
        </w:rPr>
        <w:t>.NR5GC</w:t>
      </w:r>
    </w:p>
    <w:p w14:paraId="30F24256" w14:textId="1E1A38D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2F7484">
        <w:rPr>
          <w:rFonts w:cs="Arial"/>
          <w:lang w:eastAsia="ja-JP"/>
        </w:rPr>
        <w:t>24</w:t>
      </w:r>
    </w:p>
    <w:p w14:paraId="58E7A1E0" w14:textId="48CCBD7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</w:t>
      </w:r>
      <w:r w:rsidR="002F7484">
        <w:rPr>
          <w:rFonts w:cs="Arial"/>
          <w:lang w:eastAsia="ja-JP"/>
        </w:rPr>
        <w:t>t</w:t>
      </w:r>
    </w:p>
    <w:p w14:paraId="4939F6E6" w14:textId="366935F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</w:t>
      </w:r>
      <w:r w:rsidR="00482C98">
        <w:rPr>
          <w:rFonts w:cs="Arial"/>
          <w:bCs/>
          <w:lang w:eastAsia="ja-JP"/>
        </w:rPr>
        <w:t>4</w:t>
      </w:r>
      <w:r w:rsidR="00A32967" w:rsidRPr="00A32967">
        <w:rPr>
          <w:rFonts w:cs="Arial"/>
          <w:bCs/>
          <w:lang w:eastAsia="ja-JP"/>
        </w:rPr>
        <w:t>50+SDX6</w:t>
      </w:r>
      <w:r w:rsidR="00482C98">
        <w:rPr>
          <w:rFonts w:cs="Arial"/>
          <w:bCs/>
          <w:lang w:eastAsia="ja-JP"/>
        </w:rPr>
        <w:t>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6418FF19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9696429"/>
      <w:r w:rsidRPr="00E5262B">
        <w:rPr>
          <w:b/>
        </w:rPr>
        <w:t>Corrections required</w:t>
      </w:r>
      <w:bookmarkEnd w:id="6"/>
      <w:bookmarkEnd w:id="7"/>
      <w:bookmarkEnd w:id="8"/>
    </w:p>
    <w:p w14:paraId="3AB94FF2" w14:textId="03CD64BD" w:rsidR="006A3F62" w:rsidRDefault="006A3F62" w:rsidP="006A3F6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9" w:name="_Toc79696430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3F62" w14:paraId="08F3FE5E" w14:textId="77777777" w:rsidTr="00967BBE">
        <w:trPr>
          <w:trHeight w:val="447"/>
        </w:trPr>
        <w:tc>
          <w:tcPr>
            <w:tcW w:w="1985" w:type="dxa"/>
          </w:tcPr>
          <w:p w14:paraId="723CB8D9" w14:textId="77777777" w:rsidR="006A3F62" w:rsidRDefault="006A3F62" w:rsidP="00967BB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E8C570B" w14:textId="0FD63FDC" w:rsidR="006A3F62" w:rsidRDefault="005D371E" w:rsidP="00967BBE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</w:t>
            </w:r>
            <w:r w:rsidR="007F0DE0">
              <w:rPr>
                <w:rFonts w:ascii="Arial" w:hAnsi="Arial" w:cs="Arial"/>
                <w:color w:val="000000"/>
                <w:lang w:eastAsia="zh-CN"/>
              </w:rPr>
              <w:t>_NR5GC_IPCAN_StartProcedure()</w:t>
            </w:r>
          </w:p>
        </w:tc>
      </w:tr>
      <w:tr w:rsidR="006A3F62" w14:paraId="256AA131" w14:textId="77777777" w:rsidTr="00967BBE">
        <w:trPr>
          <w:trHeight w:val="549"/>
        </w:trPr>
        <w:tc>
          <w:tcPr>
            <w:tcW w:w="1985" w:type="dxa"/>
          </w:tcPr>
          <w:p w14:paraId="13720690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03E4BA" w14:textId="567D795E" w:rsidR="006A3F62" w:rsidRDefault="007F0DE0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IMS MO video call establishment procedure is not handled in the current IPCAN implementation.</w:t>
            </w:r>
          </w:p>
        </w:tc>
      </w:tr>
      <w:tr w:rsidR="006A3F62" w14:paraId="1E016A0A" w14:textId="77777777" w:rsidTr="00967BBE">
        <w:tc>
          <w:tcPr>
            <w:tcW w:w="1985" w:type="dxa"/>
          </w:tcPr>
          <w:p w14:paraId="06B6A4C1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402613" w14:textId="03B2B050" w:rsidR="006A3F62" w:rsidRDefault="007F0DE0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Remove fatal error for case </w:t>
            </w:r>
            <w:proofErr w:type="spellStart"/>
            <w:r w:rsidRPr="007F0DE0">
              <w:rPr>
                <w:rFonts w:cs="Arial"/>
                <w:color w:val="000000"/>
                <w:lang w:eastAsia="zh-CN"/>
              </w:rPr>
              <w:t>IPCAN_MO_VideoCall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add call to new function (see change 2)</w:t>
            </w:r>
          </w:p>
        </w:tc>
      </w:tr>
      <w:tr w:rsidR="006A3F62" w14:paraId="361041E0" w14:textId="77777777" w:rsidTr="00967BBE">
        <w:tc>
          <w:tcPr>
            <w:tcW w:w="1985" w:type="dxa"/>
          </w:tcPr>
          <w:p w14:paraId="374DD1E2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79932F" w14:textId="1D605E86" w:rsidR="006A3F62" w:rsidRDefault="007F0DE0" w:rsidP="00967BBE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6A3F62" w14:paraId="6FB98BFF" w14:textId="77777777" w:rsidTr="00967BBE">
        <w:tc>
          <w:tcPr>
            <w:tcW w:w="1985" w:type="dxa"/>
          </w:tcPr>
          <w:p w14:paraId="28BBF303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667C40" w14:textId="77777777" w:rsidR="006A3F62" w:rsidRDefault="006A3F62" w:rsidP="00967BBE">
            <w:pPr>
              <w:rPr>
                <w:rFonts w:ascii="Arial" w:hAnsi="Arial"/>
                <w:highlight w:val="cyan"/>
              </w:rPr>
            </w:pPr>
          </w:p>
        </w:tc>
      </w:tr>
    </w:tbl>
    <w:p w14:paraId="3C3CB34B" w14:textId="77777777" w:rsidR="006A3F62" w:rsidRDefault="006A3F62" w:rsidP="006A3F62"/>
    <w:p w14:paraId="7FB70F3F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3F62" w14:paraId="12918FF0" w14:textId="77777777" w:rsidTr="00967BBE">
        <w:tc>
          <w:tcPr>
            <w:tcW w:w="9855" w:type="dxa"/>
          </w:tcPr>
          <w:p w14:paraId="525E94AE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function f_NR5GC_IPCAN_StartProcedure(IMS_IPCAN_CO_ORD_PORT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17AB8C5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C0F241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IMS_TestProcedure_Type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BE7C3D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p_ConnectionEstablished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) runs on NR5GC_PTC return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TriggerResult_Type</w:t>
            </w:r>
            <w:proofErr w:type="spellEnd"/>
          </w:p>
          <w:p w14:paraId="65501DB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D91BC5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TriggerResult_Type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v_Result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:= NORMAL;</w:t>
            </w:r>
          </w:p>
          <w:p w14:paraId="6AF2556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DC3326C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select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7472498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IPCAN_InitialRegistration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5F7C8ADA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f_NR5GC_IPCAN_InitialRegistration(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7E7A4F0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CAF599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IPCAN_EmergencyCall_NormalService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                                 // emergency call, normal service, uses 112 as default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emg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number</w:t>
            </w:r>
          </w:p>
          <w:p w14:paraId="0E0BC30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IPCAN_EmergencyCall_NoRegistration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7444C118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f_NR5GC_IPCAN_EmergencyCall(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p_ConnectionEstablished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CB0BDB8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lastRenderedPageBreak/>
              <w:t xml:space="preserve">      }</w:t>
            </w:r>
          </w:p>
          <w:p w14:paraId="736AE30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IPCAN_EmergencyCall_LimitedService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// emergency call, limited service</w:t>
            </w:r>
          </w:p>
          <w:p w14:paraId="669483A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/* nothing to be done */</w:t>
            </w:r>
          </w:p>
          <w:p w14:paraId="6A8C285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DF456B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IPCAN_MO_SpeechCall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               // MO speech call</w:t>
            </w:r>
          </w:p>
          <w:p w14:paraId="41AE89E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f_NR5GC_IPCAN_MO_SpeechCall(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FED7FA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5479CA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               // MT speech call</w:t>
            </w:r>
          </w:p>
          <w:p w14:paraId="1751DB8F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f_NR5GC_IPCAN_MT_SpeechCall(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A60C07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2CC43B98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IPCAN_MO_VideoCall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                // MO video call</w:t>
            </w:r>
          </w:p>
          <w:p w14:paraId="7F2F100E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/>
                <w:bCs/>
                <w:highlight w:val="yellow"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/>
                <w:bCs/>
                <w:highlight w:val="yellow"/>
                <w:lang w:val="en-US" w:eastAsia="en-GB"/>
              </w:rPr>
              <w:t>(__FILE__, __LINE__, "f_NR5GC_IPCAN_MO_VideoCall not implemented yet");</w:t>
            </w:r>
          </w:p>
          <w:p w14:paraId="4B87E11F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6D43BC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IPCAN_MT_VideoCall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                // MT video call</w:t>
            </w:r>
          </w:p>
          <w:p w14:paraId="070703A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(__FILE__, __LINE__, "f_NR5GC_IPCAN_MT_VideoCall not implemented yet");</w:t>
            </w:r>
          </w:p>
          <w:p w14:paraId="332347BA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B83774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IPCAN_MO_AddVideo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IPCAN_MT_AddVideo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// add video to existing speech call</w:t>
            </w:r>
          </w:p>
          <w:p w14:paraId="2D84787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(__FILE__, __LINE__, "f_NR5GC_IPCAN_AddVideo not implemented yet");</w:t>
            </w:r>
          </w:p>
          <w:p w14:paraId="4E0DA58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C93E60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IPCAN_ReleaseVideo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                // Release video but keep speech call</w:t>
            </w:r>
          </w:p>
          <w:p w14:paraId="50ECD7BC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(__FILE__, __LINE__, "f_NR5GC_IPCAN_ReleaseVideo not implemented yet");</w:t>
            </w:r>
          </w:p>
          <w:p w14:paraId="291D39D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141A2B5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) {                                          // MO IMS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</w:p>
          <w:p w14:paraId="2E0BE84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f_NR5GC_IPCAN_MO_IMS_Signalling(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9DA9C3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2A7110A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IPCAN_MT_IMS_Signalling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) {                                          // MT IMS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</w:p>
          <w:p w14:paraId="0E45958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f_NR5GC_IPCAN_MT_IMS_Signalling(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E8667A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25429AE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IPCAN_XCAP_Signalling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) {                                            // XCAP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</w:p>
          <w:p w14:paraId="073D5CB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(__FILE__, __LINE__, "f_NR5GC_IPCAN_XCAP_Signalling not implemented yet");</w:t>
            </w:r>
          </w:p>
          <w:p w14:paraId="581ADFA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A02D73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IPCAN_AdditionalIPAddress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// @sic R5-213400 sic@</w:t>
            </w:r>
          </w:p>
          <w:p w14:paraId="7A07591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f_NR5GC_IPCAN_AdditionalIPAddress();</w:t>
            </w:r>
          </w:p>
          <w:p w14:paraId="06F251E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93BDBF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8724130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return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v_Result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2C59FD6" w14:textId="423B9997" w:rsidR="006A3F62" w:rsidRDefault="00F707B6" w:rsidP="00F707B6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754BB0B1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</w:p>
    <w:p w14:paraId="73C67394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</w:p>
    <w:p w14:paraId="1F4CE995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3F62" w14:paraId="431090DD" w14:textId="77777777" w:rsidTr="00967BBE">
        <w:trPr>
          <w:trHeight w:val="279"/>
        </w:trPr>
        <w:tc>
          <w:tcPr>
            <w:tcW w:w="9855" w:type="dxa"/>
          </w:tcPr>
          <w:p w14:paraId="73CE763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function f_NR5GC_IPCAN_StartProcedure(IMS_IPCAN_CO_ORD_PORT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299D646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NR_CellId_Type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72BE218E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IMS_TestProcedure_Type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p_ProcedureType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031A348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p_ConnectionEstablished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runs on NR5GC_PTC return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TriggerResult_Type</w:t>
            </w:r>
            <w:proofErr w:type="spellEnd"/>
          </w:p>
          <w:p w14:paraId="1F5E074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7549AEF1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TriggerResult_Type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v_Result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NORMAL;</w:t>
            </w:r>
          </w:p>
          <w:p w14:paraId="26C9525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468473F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select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p_ProcedureType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</w:t>
            </w:r>
          </w:p>
          <w:p w14:paraId="7F81F07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IPCAN_InitialRegistration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</w:t>
            </w:r>
          </w:p>
          <w:p w14:paraId="36F3B28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f_NR5GC_IPCAN_InitialRegistration(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E145A54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DDA235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IPCAN_EmergencyCall_NormalService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                                 // emergency call, normal service, uses 112 as default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emg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number</w:t>
            </w:r>
          </w:p>
          <w:p w14:paraId="248A2D0D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IPCAN_EmergencyCall_NoRegistration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</w:t>
            </w:r>
          </w:p>
          <w:p w14:paraId="63EF15E6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f_NR5GC_IPCAN_EmergencyCall(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p_ConnectionEstablished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628120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A47E7CA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IPCAN_EmergencyCall_LimitedService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// emergency call, limited service</w:t>
            </w:r>
          </w:p>
          <w:p w14:paraId="2393FD09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/* nothing to be done */</w:t>
            </w:r>
          </w:p>
          <w:p w14:paraId="7F5F152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7DBADBDE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IPCAN_MO_SpeechCall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               // MO speech call</w:t>
            </w:r>
          </w:p>
          <w:p w14:paraId="0491D31B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f_NR5GC_IPCAN_MO_SpeechCall(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95C653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18A49201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               // MT speech call</w:t>
            </w:r>
          </w:p>
          <w:p w14:paraId="7C81F6B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f_NR5GC_IPCAN_MT_SpeechCall(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0E2E030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3ABF684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IPCAN_MO_VideoCall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                // MO video call</w:t>
            </w:r>
          </w:p>
          <w:p w14:paraId="4F3A6959" w14:textId="77777777" w:rsid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</w:t>
            </w:r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f_NR5GC_IPCAN_MO_VideoCall(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);</w:t>
            </w:r>
          </w:p>
          <w:p w14:paraId="7A4BA6FD" w14:textId="31B6DC9E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}</w:t>
            </w:r>
          </w:p>
          <w:p w14:paraId="435243E0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IPCAN_MT_VideoCall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                // MT video call</w:t>
            </w:r>
          </w:p>
          <w:p w14:paraId="4602CDE7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"f_NR5GC_IPCAN_MT_VideoCall not implemented yet");</w:t>
            </w:r>
          </w:p>
          <w:p w14:paraId="74A1F579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04532C01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IPCAN_MO_AddVideo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IPCAN_MT_AddVideo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// add video to existing speech call</w:t>
            </w:r>
          </w:p>
          <w:p w14:paraId="05CBDE62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"f_NR5GC_IPCAN_AddVideo not implemented yet");</w:t>
            </w:r>
          </w:p>
          <w:p w14:paraId="791F1C0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3983553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IPCAN_ReleaseVideo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                // Release video but keep speech call</w:t>
            </w:r>
          </w:p>
          <w:p w14:paraId="7E6917F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"f_NR5GC_IPCAN_ReleaseVideo not implemented yet");</w:t>
            </w:r>
          </w:p>
          <w:p w14:paraId="20CA2C2A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070D066D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IPCAN_MO_IMS_Signalling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{                                          // MO IMS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signalling</w:t>
            </w:r>
            <w:proofErr w:type="spellEnd"/>
          </w:p>
          <w:p w14:paraId="19BC3BC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f_NR5GC_IPCAN_MO_IMS_Signalling(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54EBD6D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18C5E0E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IPCAN_MT_IMS_Signalling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{                                          // MT IMS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signalling</w:t>
            </w:r>
            <w:proofErr w:type="spellEnd"/>
          </w:p>
          <w:p w14:paraId="7A51E3BE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f_NR5GC_IPCAN_MT_IMS_Signalling(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29AEA7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7C215CD9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IPCAN_XCAP_Signalling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{                                            // XCAP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signalling</w:t>
            </w:r>
            <w:proofErr w:type="spellEnd"/>
          </w:p>
          <w:p w14:paraId="26F3E29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"f_NR5GC_IPCAN_XCAP_Signalling not implemented yet");</w:t>
            </w:r>
          </w:p>
          <w:p w14:paraId="7547F10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63F75CC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IPCAN_AdditionalIPAddress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// @sic R5-213400 sic@</w:t>
            </w:r>
          </w:p>
          <w:p w14:paraId="23AF559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f_NR5GC_IPCAN_AdditionalIPAddress();</w:t>
            </w:r>
          </w:p>
          <w:p w14:paraId="1872B7FB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0408C7EB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5FEA2A8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v_Result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9F2CF8A" w14:textId="356E8B08" w:rsidR="006A3F62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6D923CCF" w14:textId="77777777" w:rsidR="006A3F62" w:rsidRDefault="006A3F62" w:rsidP="006A3F62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7166ADB9" w14:textId="7B01B6A3" w:rsidR="00E13781" w:rsidRDefault="00E13781" w:rsidP="00E1378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0" w:name="_Toc79696431"/>
      <w:r>
        <w:rPr>
          <w:b/>
          <w:lang w:val="pt-BR"/>
        </w:rPr>
        <w:t xml:space="preserve">2.2 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13781" w14:paraId="01AABF56" w14:textId="77777777" w:rsidTr="001727C2">
        <w:trPr>
          <w:trHeight w:val="447"/>
        </w:trPr>
        <w:tc>
          <w:tcPr>
            <w:tcW w:w="1985" w:type="dxa"/>
          </w:tcPr>
          <w:p w14:paraId="0B239316" w14:textId="77777777" w:rsidR="00E13781" w:rsidRDefault="00E13781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ECE76A6" w14:textId="3478FB4A" w:rsidR="00E13781" w:rsidRDefault="00E13781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 xml:space="preserve">New function </w:t>
            </w:r>
            <w:r>
              <w:rPr>
                <w:rStyle w:val="HTMLCode"/>
              </w:rPr>
              <w:t>f_NR5GC_IPCAN_MO_VideoCall()</w:t>
            </w:r>
          </w:p>
        </w:tc>
      </w:tr>
      <w:tr w:rsidR="00E13781" w14:paraId="6152E127" w14:textId="77777777" w:rsidTr="001727C2">
        <w:trPr>
          <w:trHeight w:val="549"/>
        </w:trPr>
        <w:tc>
          <w:tcPr>
            <w:tcW w:w="1985" w:type="dxa"/>
          </w:tcPr>
          <w:p w14:paraId="0E7AF1A1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94677D" w14:textId="6B35ADA9" w:rsidR="00E13781" w:rsidRDefault="00E13781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13781">
              <w:rPr>
                <w:rFonts w:cs="Arial"/>
                <w:color w:val="000000"/>
                <w:lang w:eastAsia="zh-CN"/>
              </w:rPr>
              <w:t>IMS MO video call establishment procedure is not handled in the current IPCAN implementation.</w:t>
            </w:r>
          </w:p>
        </w:tc>
      </w:tr>
      <w:tr w:rsidR="00E13781" w14:paraId="710838B3" w14:textId="77777777" w:rsidTr="001727C2">
        <w:tc>
          <w:tcPr>
            <w:tcW w:w="1985" w:type="dxa"/>
          </w:tcPr>
          <w:p w14:paraId="43947E98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C95680" w14:textId="4D03C3CA" w:rsidR="00E13781" w:rsidRDefault="00E13781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New function for IPCAN handling for IMS MO video call establishment</w:t>
            </w:r>
          </w:p>
        </w:tc>
      </w:tr>
      <w:tr w:rsidR="00E13781" w14:paraId="37BE8E66" w14:textId="77777777" w:rsidTr="001727C2">
        <w:tc>
          <w:tcPr>
            <w:tcW w:w="1985" w:type="dxa"/>
          </w:tcPr>
          <w:p w14:paraId="637420D0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91BBA14" w14:textId="77777777" w:rsidR="00E13781" w:rsidRDefault="00E13781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E13781" w14:paraId="29C7CE6A" w14:textId="77777777" w:rsidTr="001727C2">
        <w:tc>
          <w:tcPr>
            <w:tcW w:w="1985" w:type="dxa"/>
          </w:tcPr>
          <w:p w14:paraId="24699FB8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212652" w14:textId="77777777" w:rsidR="00E13781" w:rsidRDefault="00E13781" w:rsidP="001727C2">
            <w:pPr>
              <w:rPr>
                <w:rFonts w:ascii="Arial" w:hAnsi="Arial"/>
                <w:highlight w:val="cyan"/>
              </w:rPr>
            </w:pPr>
          </w:p>
        </w:tc>
      </w:tr>
    </w:tbl>
    <w:p w14:paraId="71467BF1" w14:textId="77777777" w:rsidR="00E13781" w:rsidRDefault="00E13781" w:rsidP="00E13781"/>
    <w:p w14:paraId="380DCFAD" w14:textId="6642EA0E" w:rsidR="00E13781" w:rsidRDefault="00E13781" w:rsidP="00E1378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13781" w14:paraId="27BEADEA" w14:textId="77777777" w:rsidTr="001727C2">
        <w:tc>
          <w:tcPr>
            <w:tcW w:w="9855" w:type="dxa"/>
          </w:tcPr>
          <w:p w14:paraId="13726CA5" w14:textId="3ED0E267" w:rsidR="00E13781" w:rsidRDefault="00E13781" w:rsidP="001727C2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>
              <w:rPr>
                <w:rStyle w:val="HTMLCode"/>
              </w:rPr>
              <w:t xml:space="preserve">function f_NR5GC_IPCAN_MO_VideoCall(IMS_IPCAN_CO_ORD_PORT </w:t>
            </w:r>
            <w:proofErr w:type="spellStart"/>
            <w:r>
              <w:rPr>
                <w:rStyle w:val="HTMLCode"/>
              </w:rPr>
              <w:t>p_Port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NR_CellId_Type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 xml:space="preserve">) runs on NR5GC_PTC return </w:t>
            </w:r>
            <w:proofErr w:type="spellStart"/>
            <w:r>
              <w:rPr>
                <w:rStyle w:val="HTMLCode"/>
              </w:rPr>
              <w:t>TriggerResult_Type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lastRenderedPageBreak/>
              <w:t xml:space="preserve">var </w:t>
            </w:r>
            <w:proofErr w:type="spellStart"/>
            <w:r>
              <w:rPr>
                <w:rStyle w:val="HTMLCode"/>
              </w:rPr>
              <w:t>TriggerResult_Type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v_Result</w:t>
            </w:r>
            <w:proofErr w:type="spellEnd"/>
            <w:r>
              <w:rPr>
                <w:rStyle w:val="HTMLCode"/>
              </w:rPr>
              <w:t xml:space="preserve"> := NORMAL;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Steps 2 - 8 the same as for speech call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(omit) </w:t>
            </w:r>
            <w:proofErr w:type="spellStart"/>
            <w:r>
              <w:rPr>
                <w:rStyle w:val="HTMLCode"/>
              </w:rPr>
              <w:t>GSM_MobilityInfo_Type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v_GSM_MobilityInfo</w:t>
            </w:r>
            <w:proofErr w:type="spellEnd"/>
            <w:r>
              <w:rPr>
                <w:rStyle w:val="HTMLCode"/>
              </w:rPr>
              <w:t xml:space="preserve"> := f_NR5GC_SpeechCall_Steps2_8(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 xml:space="preserve">, </w:t>
            </w:r>
            <w:proofErr w:type="spellStart"/>
            <w:r>
              <w:rPr>
                <w:rStyle w:val="HTMLCode"/>
              </w:rPr>
              <w:t>mo_VideoCall</w:t>
            </w:r>
            <w:proofErr w:type="spellEnd"/>
            <w:r>
              <w:rPr>
                <w:rStyle w:val="HTMLCode"/>
              </w:rPr>
              <w:t xml:space="preserve">, '0001'B);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v_Result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f_IMS_IPCAN_WaitForTriggerOrAbort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p_Port</w:t>
            </w:r>
            <w:proofErr w:type="spellEnd"/>
            <w:r>
              <w:rPr>
                <w:rStyle w:val="HTMLCode"/>
              </w:rPr>
              <w:t>); // wait until IMS PTC has sent "100 Trying" and "183 Session Progress" (steps 3 and 4 of C.21)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if (</w:t>
            </w:r>
            <w:proofErr w:type="spellStart"/>
            <w:r>
              <w:rPr>
                <w:rStyle w:val="HTMLCode"/>
              </w:rPr>
              <w:t>v_Result</w:t>
            </w:r>
            <w:proofErr w:type="spellEnd"/>
            <w:r>
              <w:rPr>
                <w:rStyle w:val="HTMLCode"/>
              </w:rPr>
              <w:t xml:space="preserve"> == NORMAL) { // =&gt; procedure shall not be aborted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f_NR5GC_ModifyPDUSession_AddVideo(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 xml:space="preserve">, </w:t>
            </w:r>
            <w:proofErr w:type="spellStart"/>
            <w:r>
              <w:rPr>
                <w:rStyle w:val="HTMLCode"/>
              </w:rPr>
              <w:t>valueof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v_GSM_MobilityInfo</w:t>
            </w:r>
            <w:proofErr w:type="spellEnd"/>
            <w:r>
              <w:rPr>
                <w:rStyle w:val="HTMLCode"/>
              </w:rPr>
              <w:t>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return </w:t>
            </w:r>
            <w:proofErr w:type="spellStart"/>
            <w:r>
              <w:rPr>
                <w:rStyle w:val="HTMLCode"/>
              </w:rPr>
              <w:t>v_Result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5922B7C8" w14:textId="77777777" w:rsidR="00E13781" w:rsidRDefault="00E13781" w:rsidP="00E13781">
      <w:pPr>
        <w:spacing w:after="0"/>
        <w:rPr>
          <w:rFonts w:ascii="Arial" w:hAnsi="Arial"/>
          <w:b/>
          <w:lang w:eastAsia="en-GB"/>
        </w:rPr>
      </w:pPr>
    </w:p>
    <w:p w14:paraId="39B6D1A3" w14:textId="4BB5BF17" w:rsidR="00FB62F0" w:rsidRDefault="00FB62F0" w:rsidP="00FB62F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1" w:name="_Toc79696432"/>
      <w:r>
        <w:rPr>
          <w:b/>
          <w:lang w:val="pt-BR"/>
        </w:rPr>
        <w:t xml:space="preserve">2.3 Change </w:t>
      </w:r>
      <w:r>
        <w:rPr>
          <w:b/>
          <w:lang w:val="en-US"/>
        </w:rPr>
        <w:t>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B62F0" w14:paraId="5F7DF773" w14:textId="77777777" w:rsidTr="001727C2">
        <w:trPr>
          <w:trHeight w:val="447"/>
        </w:trPr>
        <w:tc>
          <w:tcPr>
            <w:tcW w:w="1985" w:type="dxa"/>
          </w:tcPr>
          <w:p w14:paraId="35952286" w14:textId="77777777" w:rsidR="00FB62F0" w:rsidRDefault="00FB62F0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5A2D05" w14:textId="77777777" w:rsidR="00FB62F0" w:rsidRDefault="00FB62F0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f_NR5GC_IPCAN_StartProcedure()</w:t>
            </w:r>
          </w:p>
        </w:tc>
      </w:tr>
      <w:tr w:rsidR="00FB62F0" w14:paraId="4CC245EF" w14:textId="77777777" w:rsidTr="001727C2">
        <w:trPr>
          <w:trHeight w:val="549"/>
        </w:trPr>
        <w:tc>
          <w:tcPr>
            <w:tcW w:w="1985" w:type="dxa"/>
          </w:tcPr>
          <w:p w14:paraId="7E8AE06C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D093C9" w14:textId="377CEB1E" w:rsidR="00FB62F0" w:rsidRDefault="00FB62F0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IMS video call </w:t>
            </w:r>
            <w:r w:rsidR="00065E50">
              <w:rPr>
                <w:rFonts w:cs="Arial"/>
                <w:color w:val="000000"/>
                <w:lang w:eastAsia="zh-CN"/>
              </w:rPr>
              <w:t>release</w:t>
            </w:r>
            <w:r>
              <w:rPr>
                <w:rFonts w:cs="Arial"/>
                <w:color w:val="000000"/>
                <w:lang w:eastAsia="zh-CN"/>
              </w:rPr>
              <w:t xml:space="preserve"> procedure is not handled in the current IPCAN implementation.</w:t>
            </w:r>
          </w:p>
        </w:tc>
      </w:tr>
      <w:tr w:rsidR="00FB62F0" w14:paraId="0E0C94BE" w14:textId="77777777" w:rsidTr="001727C2">
        <w:tc>
          <w:tcPr>
            <w:tcW w:w="1985" w:type="dxa"/>
          </w:tcPr>
          <w:p w14:paraId="5401B957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301E70" w14:textId="7AA9B369" w:rsidR="00FB62F0" w:rsidRDefault="00FB62F0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Remove fatal error for case </w:t>
            </w:r>
            <w:proofErr w:type="spellStart"/>
            <w:r w:rsidRPr="007F0DE0">
              <w:rPr>
                <w:rFonts w:cs="Arial"/>
                <w:color w:val="000000"/>
                <w:lang w:eastAsia="zh-CN"/>
              </w:rPr>
              <w:t>IPCAN_MO_VideoCall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="00065E50">
              <w:rPr>
                <w:rFonts w:cs="Arial"/>
                <w:color w:val="000000"/>
                <w:lang w:eastAsia="zh-CN"/>
              </w:rPr>
              <w:t xml:space="preserve">and </w:t>
            </w:r>
            <w:proofErr w:type="spellStart"/>
            <w:r w:rsidR="00065E50" w:rsidRPr="007F0DE0">
              <w:rPr>
                <w:rFonts w:cs="Arial"/>
                <w:color w:val="000000"/>
                <w:lang w:eastAsia="zh-CN"/>
              </w:rPr>
              <w:t>IPCAN_M</w:t>
            </w:r>
            <w:r w:rsidR="00065E50">
              <w:rPr>
                <w:rFonts w:cs="Arial"/>
                <w:color w:val="000000"/>
                <w:lang w:eastAsia="zh-CN"/>
              </w:rPr>
              <w:t>T</w:t>
            </w:r>
            <w:r w:rsidR="00065E50" w:rsidRPr="007F0DE0">
              <w:rPr>
                <w:rFonts w:cs="Arial"/>
                <w:color w:val="000000"/>
                <w:lang w:eastAsia="zh-CN"/>
              </w:rPr>
              <w:t>_VideoCall</w:t>
            </w:r>
            <w:proofErr w:type="spellEnd"/>
            <w:r w:rsidR="00065E50">
              <w:rPr>
                <w:rFonts w:cs="Arial"/>
                <w:color w:val="000000"/>
                <w:lang w:eastAsia="zh-CN"/>
              </w:rPr>
              <w:t xml:space="preserve"> , </w:t>
            </w:r>
            <w:r>
              <w:rPr>
                <w:rFonts w:cs="Arial"/>
                <w:color w:val="000000"/>
                <w:lang w:eastAsia="zh-CN"/>
              </w:rPr>
              <w:t xml:space="preserve">and add call to new function (see change </w:t>
            </w:r>
            <w:r w:rsidR="00AD01CC">
              <w:rPr>
                <w:rFonts w:cs="Arial"/>
                <w:color w:val="000000"/>
                <w:lang w:eastAsia="zh-CN"/>
              </w:rPr>
              <w:t>5)</w:t>
            </w:r>
          </w:p>
        </w:tc>
      </w:tr>
      <w:tr w:rsidR="00FB62F0" w14:paraId="5BF16F49" w14:textId="77777777" w:rsidTr="001727C2">
        <w:tc>
          <w:tcPr>
            <w:tcW w:w="1985" w:type="dxa"/>
          </w:tcPr>
          <w:p w14:paraId="13B2FFA3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05D60C" w14:textId="77777777" w:rsidR="00FB62F0" w:rsidRDefault="00FB62F0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FB62F0" w14:paraId="1A53669C" w14:textId="77777777" w:rsidTr="001727C2">
        <w:tc>
          <w:tcPr>
            <w:tcW w:w="1985" w:type="dxa"/>
          </w:tcPr>
          <w:p w14:paraId="5847370F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F1817BC" w14:textId="77777777" w:rsidR="00FB62F0" w:rsidRDefault="00FB62F0" w:rsidP="001727C2">
            <w:pPr>
              <w:rPr>
                <w:rFonts w:ascii="Arial" w:hAnsi="Arial"/>
                <w:highlight w:val="cyan"/>
              </w:rPr>
            </w:pPr>
          </w:p>
        </w:tc>
      </w:tr>
    </w:tbl>
    <w:p w14:paraId="0C9423F3" w14:textId="77777777" w:rsidR="00FB62F0" w:rsidRDefault="00FB62F0" w:rsidP="00FB62F0"/>
    <w:p w14:paraId="2A33DA60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62F0" w14:paraId="6987B977" w14:textId="77777777" w:rsidTr="001727C2">
        <w:tc>
          <w:tcPr>
            <w:tcW w:w="9855" w:type="dxa"/>
          </w:tcPr>
          <w:p w14:paraId="0B69977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function f_NR5GC_IPCAN_ConnectionRelease(IMS_IPCAN_CO_ORD_PORT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CE59D3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FCCCB5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IMS_TestConfiguration_Type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p_TestConfiguration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EA11DA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IMS_TestProcedure_Type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5FC264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TriggerResult_Type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p_CallEstablishmentResult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65544C2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DF9509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select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1095E9C8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IPCAN_InitialRegistration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2365C38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5A7CC3E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F73926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IPCAN_MT_IMS_Signalling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0FC3BF4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638DBC1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F74B7A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IPCAN_EmergencyCall_NormalService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IPCAN_EmergencyCall_NoRegistration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4BB5AB6D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f_NR5GC_EmergencyCallRelease(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37E4BD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F2F54E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IPCAN_EmergencyCall_LimitedService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05D858A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7CD4CD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IPCAN_MO_SpeechCall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7A09B5F5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if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p_CallEstablishmentResult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== NORMAL) {       // NOTE: in test cases for unsuccessful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behaviour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no speech flow is established */</w:t>
            </w:r>
          </w:p>
          <w:p w14:paraId="619680B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f_NR5GC_ModifyPDUSession_RemoveIMSVoice(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  // @sic R5s210096: f_NR5GC_ModifyPDUSession_RemoveIMSVoice instead of f_NR5GC_CallRelease sic@</w:t>
            </w:r>
          </w:p>
          <w:p w14:paraId="65D60C4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5FA116E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1F81DA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IPCAN_MO_VideoCall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IPCAN_MT_VideoCall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695FD3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FatalError</w:t>
            </w:r>
            <w:proofErr w:type="spellEnd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(__FILE__, __LINE__, "not implemented yet");</w:t>
            </w:r>
          </w:p>
          <w:p w14:paraId="2320CCC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C5CA9F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IPCAN_XCAP_Signalling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49F0262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(__FILE__, __LINE__, "not implemented yet");</w:t>
            </w:r>
          </w:p>
          <w:p w14:paraId="1CF417A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B3B728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lastRenderedPageBreak/>
              <w:t xml:space="preserve">    }</w:t>
            </w:r>
          </w:p>
          <w:p w14:paraId="12A656C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25AE13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37DB55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f_IMS_IPCAN_SendCoOrdMsg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CFA4DCE" w14:textId="48A1DE2F" w:rsidR="00FB62F0" w:rsidRDefault="00FB62F0" w:rsidP="00FB62F0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16E2FE13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</w:p>
    <w:p w14:paraId="1D39CB56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</w:p>
    <w:p w14:paraId="4D3A7111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62F0" w14:paraId="4DAA935F" w14:textId="77777777" w:rsidTr="001727C2">
        <w:trPr>
          <w:trHeight w:val="279"/>
        </w:trPr>
        <w:tc>
          <w:tcPr>
            <w:tcW w:w="9855" w:type="dxa"/>
          </w:tcPr>
          <w:p w14:paraId="44877065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function f_NR5GC_IPCAN_ConnectionRelease(IMS_IPCAN_CO_ORD_PORT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AEF9BD3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539ABE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IMS_TestConfiguration_Type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p_TestConfiguration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0852E0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IMS_TestProcedure_Type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043FD3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TriggerResult_Type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p_CallEstablishmentResult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5B55062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7DB1A8E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select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5B969F7D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IPCAN_InitialRegistration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3C715973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63815ED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520B55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IPCAN_MT_IMS_Signalling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02DAF81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256C90DB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0FDD6C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IPCAN_EmergencyCall_NormalService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IPCAN_EmergencyCall_NoRegistration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3524BFF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f_NR5GC_EmergencyCallRelease(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DE571B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6489DE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IPCAN_EmergencyCall_LimitedService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ADD61C8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9FD137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IPCAN_MO_SpeechCall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0CE0A5F5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if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p_CallEstablishmentResult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== NORMAL) {       // NOTE: in test cases for unsuccessful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behaviour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no speech flow is established */</w:t>
            </w:r>
          </w:p>
          <w:p w14:paraId="214B66C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f_NR5GC_ModifyPDUSession_RemoveIMSVoice(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  // @sic R5s210096: f_NR5GC_ModifyPDUSession_RemoveIMSVoice instead of f_NR5GC_CallRelease sic@</w:t>
            </w:r>
          </w:p>
          <w:p w14:paraId="64B35BD3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4FD6A4F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8826B9E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IPCAN_MO_VideoCall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IPCAN_MT_VideoCall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25CBF8A6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if (</w:t>
            </w:r>
            <w:proofErr w:type="spellStart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p_CallEstablishmentResult</w:t>
            </w:r>
            <w:proofErr w:type="spellEnd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== NORMAL) {       // NOTE: in test cases for unsuccessful </w:t>
            </w:r>
            <w:proofErr w:type="spellStart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behaviour</w:t>
            </w:r>
            <w:proofErr w:type="spellEnd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no speech flow is established */</w:t>
            </w:r>
          </w:p>
          <w:p w14:paraId="1D0EC2F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f_NR5GC_ModifyPDUSession_RemoveIMSVideo(</w:t>
            </w:r>
            <w:proofErr w:type="spellStart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</w:p>
          <w:p w14:paraId="3E6783D6" w14:textId="3E94544B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</w:t>
            </w:r>
          </w:p>
          <w:p w14:paraId="243970E6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AACFE5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IPCAN_XCAP_Signalling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9A576A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(__FILE__, __LINE__, "not implemented yet");</w:t>
            </w:r>
          </w:p>
          <w:p w14:paraId="0BC640A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FAB524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A7F9706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BD1B45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70074DB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f_IMS_IPCAN_SendCoOrdMsg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66FE4D5" w14:textId="378FA3B7" w:rsidR="00FB62F0" w:rsidRDefault="00FB62F0" w:rsidP="00FB62F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23E4951B" w14:textId="77777777" w:rsidR="00FB62F0" w:rsidRDefault="00FB62F0" w:rsidP="00FB62F0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765142E7" w14:textId="4C1A68E4" w:rsidR="00386D5F" w:rsidRDefault="00386D5F" w:rsidP="00386D5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2" w:name="_Toc79696433"/>
      <w:r>
        <w:rPr>
          <w:b/>
          <w:lang w:val="pt-BR"/>
        </w:rPr>
        <w:t xml:space="preserve">2.4 Change </w:t>
      </w:r>
      <w:r>
        <w:rPr>
          <w:b/>
          <w:lang w:val="en-US"/>
        </w:rPr>
        <w:t>4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86D5F" w14:paraId="113FD757" w14:textId="77777777" w:rsidTr="001727C2">
        <w:trPr>
          <w:trHeight w:val="447"/>
        </w:trPr>
        <w:tc>
          <w:tcPr>
            <w:tcW w:w="1985" w:type="dxa"/>
          </w:tcPr>
          <w:p w14:paraId="26809E1E" w14:textId="77777777" w:rsidR="00386D5F" w:rsidRDefault="00386D5F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3EA4AA" w14:textId="77777777" w:rsidR="00386D5F" w:rsidRDefault="00386D5F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f_NR5GC_IPCAN_StartProcedure()</w:t>
            </w:r>
          </w:p>
        </w:tc>
      </w:tr>
      <w:tr w:rsidR="00386D5F" w14:paraId="5CC74D96" w14:textId="77777777" w:rsidTr="001727C2">
        <w:trPr>
          <w:trHeight w:val="549"/>
        </w:trPr>
        <w:tc>
          <w:tcPr>
            <w:tcW w:w="1985" w:type="dxa"/>
          </w:tcPr>
          <w:p w14:paraId="5934E651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F1451C" w14:textId="19772634" w:rsidR="00386D5F" w:rsidRDefault="0012515E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Current TTCN implementation is setting the “mapped EPS bearer ID” parameter for the two added QoS flows </w:t>
            </w:r>
            <w:r w:rsidR="000E7160">
              <w:rPr>
                <w:rFonts w:cs="Arial"/>
                <w:color w:val="000000"/>
                <w:lang w:eastAsia="zh-CN"/>
              </w:rPr>
              <w:t xml:space="preserve">to the same value, which is also not formatted correctly (‘05’ is used, should be ‘60’ and ‘70’ for the voice and video QoS flows). </w:t>
            </w:r>
          </w:p>
          <w:p w14:paraId="0B01531D" w14:textId="77777777" w:rsidR="00AD416E" w:rsidRDefault="00AD416E" w:rsidP="00AD416E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13A1ECD2" w14:textId="34FA0463" w:rsidR="000E7160" w:rsidRDefault="000E7160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lastRenderedPageBreak/>
              <w:t>The EPS bearer IDs references in the QoS flow description should be included in the PDU SESSION MODIFICATION COMMAND message in mapped EPS bearer context IE.</w:t>
            </w:r>
          </w:p>
          <w:p w14:paraId="76871D82" w14:textId="77777777" w:rsidR="00AD416E" w:rsidRDefault="00AD416E" w:rsidP="00AD416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35968BE0" w14:textId="2CDBC8A7" w:rsidR="00AD416E" w:rsidRDefault="00AD416E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implementation, the two new DRB IDs are assigned individually using the function </w:t>
            </w:r>
            <w:proofErr w:type="spellStart"/>
            <w:r w:rsidRPr="00AD416E">
              <w:rPr>
                <w:rFonts w:cs="Arial"/>
                <w:color w:val="000000"/>
                <w:lang w:eastAsia="zh-CN"/>
              </w:rPr>
              <w:t>f_NR_GetNextDRBId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(), but this function does not update the store of used bearer IDs, so when called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consectively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it will return the same DRB ID both times.</w:t>
            </w:r>
          </w:p>
          <w:p w14:paraId="06AD85D0" w14:textId="77777777" w:rsidR="00AD416E" w:rsidRDefault="00AD416E" w:rsidP="00AD416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5D7496BA" w14:textId="54B8D515" w:rsidR="00AD416E" w:rsidRDefault="00AD416E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CellGroupConfig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does not incorporate the 2</w:t>
            </w:r>
            <w:r w:rsidRPr="00AD416E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DRB for video.</w:t>
            </w:r>
          </w:p>
        </w:tc>
      </w:tr>
      <w:tr w:rsidR="00386D5F" w14:paraId="312314AC" w14:textId="77777777" w:rsidTr="001727C2">
        <w:tc>
          <w:tcPr>
            <w:tcW w:w="1985" w:type="dxa"/>
          </w:tcPr>
          <w:p w14:paraId="64F86289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97B15EF" w14:textId="58B17EA6" w:rsidR="00386D5F" w:rsidRDefault="000E7160" w:rsidP="000E7160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unique mapped EPS bearer IDs for the two added QoS flows.</w:t>
            </w:r>
          </w:p>
          <w:p w14:paraId="2C548145" w14:textId="77777777" w:rsidR="00AD416E" w:rsidRDefault="00AD416E" w:rsidP="00AD416E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</w:p>
          <w:p w14:paraId="222E769D" w14:textId="258E0B37" w:rsidR="000E7160" w:rsidRDefault="000E7160" w:rsidP="000E7160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mapped EPS bearer context IE</w:t>
            </w:r>
            <w:r w:rsidR="00AD416E">
              <w:rPr>
                <w:rFonts w:cs="Arial"/>
                <w:color w:val="000000"/>
                <w:lang w:eastAsia="zh-CN"/>
              </w:rPr>
              <w:t xml:space="preserve"> to PDU SESSION MODIFICATION COMMAND</w:t>
            </w:r>
          </w:p>
          <w:p w14:paraId="15773AE2" w14:textId="77777777" w:rsidR="00AD416E" w:rsidRDefault="00AD416E" w:rsidP="00AD416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7C48251" w14:textId="5550F7A6" w:rsidR="000E7160" w:rsidRDefault="000E7160" w:rsidP="000E716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0E7160">
              <w:rPr>
                <w:rFonts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cs="Arial"/>
                <w:color w:val="000000"/>
                <w:lang w:eastAsia="zh-CN"/>
              </w:rPr>
              <w:t xml:space="preserve"> : An associated prose CR on 38.508-1 will be raised at RAN5#92.</w:t>
            </w:r>
          </w:p>
          <w:p w14:paraId="1E397DC3" w14:textId="77777777" w:rsidR="00AD416E" w:rsidRDefault="00AD416E" w:rsidP="000E716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3448775B" w14:textId="312FF123" w:rsidR="00AD416E" w:rsidRDefault="00AD416E" w:rsidP="00AD416E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Use the function </w:t>
            </w:r>
            <w:proofErr w:type="spellStart"/>
            <w:r w:rsidRPr="00AD416E">
              <w:rPr>
                <w:rFonts w:cs="Arial"/>
                <w:color w:val="000000"/>
                <w:lang w:eastAsia="zh-CN"/>
              </w:rPr>
              <w:t>f_NR_GetNextDRBId</w:t>
            </w:r>
            <w:r>
              <w:rPr>
                <w:rFonts w:cs="Arial"/>
                <w:color w:val="000000"/>
                <w:lang w:eastAsia="zh-CN"/>
              </w:rPr>
              <w:t>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() to allocate the 2 new DRB IDs at the same time.</w:t>
            </w:r>
          </w:p>
          <w:p w14:paraId="174290A7" w14:textId="77777777" w:rsidR="00AD416E" w:rsidRDefault="00AD416E" w:rsidP="00AD416E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</w:p>
          <w:p w14:paraId="27E902F4" w14:textId="061CC9D2" w:rsidR="00AD416E" w:rsidRPr="000E7160" w:rsidRDefault="00AD416E" w:rsidP="00AD416E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2</w:t>
            </w:r>
            <w:r w:rsidRPr="00AD416E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DRB ID to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cellGroupConfig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, and add additional entry to </w:t>
            </w:r>
            <w:proofErr w:type="spellStart"/>
            <w:r w:rsidRPr="00AD416E">
              <w:rPr>
                <w:rFonts w:cs="Arial"/>
                <w:color w:val="000000"/>
                <w:lang w:eastAsia="zh-CN"/>
              </w:rPr>
              <w:t>rlc_BearerToAddModList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for 2</w:t>
            </w:r>
            <w:r w:rsidRPr="00AD416E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RLC bearer.</w:t>
            </w:r>
          </w:p>
        </w:tc>
      </w:tr>
      <w:tr w:rsidR="00386D5F" w14:paraId="5DD7EF38" w14:textId="77777777" w:rsidTr="001727C2">
        <w:tc>
          <w:tcPr>
            <w:tcW w:w="1985" w:type="dxa"/>
          </w:tcPr>
          <w:p w14:paraId="29DCCFA5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16B985" w14:textId="2E95C7DE" w:rsidR="00386D5F" w:rsidRDefault="0012515E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NR5GC_IMSProcedures.ttcn</w:t>
            </w:r>
          </w:p>
        </w:tc>
      </w:tr>
      <w:tr w:rsidR="00386D5F" w14:paraId="0BB227AC" w14:textId="77777777" w:rsidTr="001727C2">
        <w:tc>
          <w:tcPr>
            <w:tcW w:w="1985" w:type="dxa"/>
          </w:tcPr>
          <w:p w14:paraId="40011142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FFE99F" w14:textId="77777777" w:rsidR="00386D5F" w:rsidRDefault="00386D5F" w:rsidP="001727C2">
            <w:pPr>
              <w:rPr>
                <w:rFonts w:ascii="Arial" w:hAnsi="Arial"/>
                <w:highlight w:val="cyan"/>
              </w:rPr>
            </w:pPr>
          </w:p>
        </w:tc>
      </w:tr>
    </w:tbl>
    <w:p w14:paraId="4CA899B8" w14:textId="77777777" w:rsidR="00386D5F" w:rsidRDefault="00386D5F" w:rsidP="00386D5F"/>
    <w:p w14:paraId="7B1E166F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6D5F" w14:paraId="44ED456A" w14:textId="77777777" w:rsidTr="001727C2">
        <w:tc>
          <w:tcPr>
            <w:tcW w:w="9855" w:type="dxa"/>
          </w:tcPr>
          <w:p w14:paraId="3C1AE76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>function f_NR5GC_ModifyPDUSession_AddVideo(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GSM_MobilityInfo_Type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6F2D439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3686255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NR_SRB_COMMON_IND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35414D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false;</w:t>
            </w:r>
          </w:p>
          <w:p w14:paraId="5BB11EF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var O1_Type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'00'O;</w:t>
            </w:r>
          </w:p>
          <w:p w14:paraId="34FE3B9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NG_NAS_DL_Pdu_Type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8417A8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306895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CD0024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NR_RadioBearerList_Type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2F4740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713EB4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23638F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v_IsFR1 := f_NR_CellInfo_GetIsFR1(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533653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QosFlow_Identification_Type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FBDFB5D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O1_Type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661149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55F138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p_GSM_MobilityInfo.EPS_Bearer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 {  // This is only set if the UE supports EPS</w:t>
            </w:r>
          </w:p>
          <w:p w14:paraId="6B7E2BB7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true;</w:t>
            </w:r>
          </w:p>
          <w:p w14:paraId="625FF25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int2oct(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p_GSM_MobilityInfo.EPS_Bearer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, 1);</w:t>
            </w:r>
          </w:p>
          <w:p w14:paraId="15E1760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0579FD1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3EFB36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build components of Reconfiguration message</w:t>
            </w:r>
          </w:p>
          <w:p w14:paraId="0DC1370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f_Get_NG_PDUSessionModificationCommand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869CB0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omit,</w:t>
            </w:r>
          </w:p>
          <w:p w14:paraId="1D9DEB0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-, -, -, -,</w:t>
            </w:r>
          </w:p>
          <w:p w14:paraId="4E4E93E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f_BuildDefaultQoSRules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("7_VoiceVideo", '7A'O),</w:t>
            </w:r>
          </w:p>
          <w:p w14:paraId="378D0AB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cs_QoSFlowDescr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({cs_QoS_Flow5(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),         // @sic R5-213155 sic@</w:t>
            </w:r>
          </w:p>
          <w:p w14:paraId="38E1DE3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cs_QoS_Flow6(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)}));      // @sic R5-213155 sic@</w:t>
            </w:r>
          </w:p>
          <w:p w14:paraId="4C177B0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BD70C6A" w14:textId="77777777" w:rsidR="00386D5F" w:rsidRPr="0012423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v_NewDRBIdVoice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f_NR_GetNextDRBId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p_GSM_MobilityInfo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, false);</w:t>
            </w:r>
          </w:p>
          <w:p w14:paraId="44040EA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f_NR_GetNextDRBId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p_GSM_MobilityInfo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, false);</w:t>
            </w:r>
          </w:p>
          <w:p w14:paraId="6AB410A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8F103D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cs_38508_RadioBearerConfigDef(-,</w:t>
            </w:r>
          </w:p>
          <w:p w14:paraId="712DD32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{cs_NR_DRB_ToAddMod(cs_NR_DRB_SDAP(cs_SDAP_Config(oct2int(p_GSM_MobilityInfo.SessionId), false, {7})), // QFI of 7 in flow 5</w:t>
            </w:r>
          </w:p>
          <w:p w14:paraId="060B77C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0FE249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30CFA4C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omit)), // UM as per 38.508-1 Table 4.6.3-99: PDCP-Config  @sic R5-213445 sic@</w:t>
            </w:r>
          </w:p>
          <w:p w14:paraId="28F0546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cs_NR_DRB_ToAddMod(cs_NR_DRB_SDAP(cs_SDAP_Config(oct2int(p_GSM_MobilityInfo.SessionId), false, {8})), // QFI of 8 in flow 6</w:t>
            </w:r>
          </w:p>
          <w:p w14:paraId="26E30C6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F5EF1B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286AEC9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omit))}); // UM as per 38.508-1 Table 4.6.3-99: PDCP-Config  @sic R5-213445 sic@</w:t>
            </w:r>
          </w:p>
          <w:p w14:paraId="2902C0C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f_NR_GetRadioBearerConfig_FullUM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-, -, f_ReturnNR_SDAP_Configuration_FromSDAP_Config(valueof(cs_SDAP_Config(oct2int(p_GSM_MobilityInfo.SessionId), false, {7})))),</w:t>
            </w:r>
          </w:p>
          <w:p w14:paraId="69A9A7E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f_NR_GetRadioBearerConfig_FullUM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-, -, f_ReturnNR_SDAP_Configuration_FromSDAP_Config(valueof(cs_SDAP_Config(oct2int(p_GSM_MobilityInfo.SessionId), false, {8}))))};</w:t>
            </w:r>
          </w:p>
          <w:p w14:paraId="2C9AD8B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FFS: prose only specifies one DRB in the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CellGroupConfig</w:t>
            </w:r>
            <w:proofErr w:type="spellEnd"/>
          </w:p>
          <w:p w14:paraId="4B793DE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f_NR_GetCellgroupConfig_DRB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{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}, false);</w:t>
            </w:r>
          </w:p>
          <w:p w14:paraId="05496539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v_CellGroupConfig.rlc_BearerToAddModList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{cs_38508_RLC_BearerConfig_DRB(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v_NewDRBIdVoice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,</w:t>
            </w:r>
          </w:p>
          <w:p w14:paraId="6BBCF10E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f_NR_UL_UM_RLC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(),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f_NR_DL_UM_RLC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(v_IsFR1)),</w:t>
            </w:r>
          </w:p>
          <w:p w14:paraId="4A788C8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cs_38508_LogicalChannelConfig_DRB)};</w:t>
            </w:r>
          </w:p>
          <w:p w14:paraId="0DB3631F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/*   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v_CellGroupConfig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f_NR_GetCellgroupConfig_DRB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p_NR_CellId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, {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}, false);</w:t>
            </w:r>
          </w:p>
          <w:p w14:paraId="35EE5475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v_CellGroupConfig.rlc_BearerToAddModList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{cs_38508_RLC_BearerConfig_DRB(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,</w:t>
            </w:r>
          </w:p>
          <w:p w14:paraId="132AEF30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f_NR_UL_UM_RLC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(),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f_NR_DL_UM_RLC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(v_IsFR1)),</w:t>
            </w:r>
          </w:p>
          <w:p w14:paraId="7126C061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cs_38508_LogicalChannelConfig_DRB)};</w:t>
            </w:r>
          </w:p>
          <w:p w14:paraId="76AF2F10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</w:p>
          <w:p w14:paraId="39AD735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*/</w:t>
            </w:r>
          </w:p>
          <w:p w14:paraId="4E2DEA07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cs_IP_QosFlowId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(oct2int(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), 7);</w:t>
            </w:r>
          </w:p>
          <w:p w14:paraId="5277F53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f_IP_RtpRtcpLoopback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(IP,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p_GSM_MobilityInfo.PdnIndex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tsc_IMS_MediaPort_M1,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cs_DrbInfo_NR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5F06532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cs_IP_QosFlowId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(oct2int(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), 8);</w:t>
            </w:r>
          </w:p>
          <w:p w14:paraId="10B1172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f_IP_RtpRtcpLoopback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(IP,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p_GSM_MobilityInfo.PdnIndex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tsc_IMS_MediaPort_M2,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cs_DrbInfo_NR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74D0E82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D6850C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then send RRC Reconfiguration message</w:t>
            </w:r>
          </w:p>
          <w:p w14:paraId="75F0C0E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f_NR_RRCReconfigNewDRBWithSSConfig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02473F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181D13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C4479A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9FB145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 });</w:t>
            </w:r>
          </w:p>
          <w:p w14:paraId="504846E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car_NR_SRB_NasPdu_IND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FD55BC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tsc_NR_RbId_SRB2,</w:t>
            </w:r>
          </w:p>
          <w:p w14:paraId="372E697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A90A61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f_Check_NG_PDUSessionModificationComplete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v_ReceivedAsp.Signalling.Nas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[0].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Pdu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6A3F979D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(__FILE__, __LINE__, "PDU Session Modification Complete failed");</w:t>
            </w:r>
          </w:p>
          <w:p w14:paraId="24A8602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6A7D137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(__FILE__, __LINE__, "Video Call Establishment");</w:t>
            </w:r>
          </w:p>
          <w:p w14:paraId="5B6022D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lastRenderedPageBreak/>
              <w:t xml:space="preserve">    }</w:t>
            </w:r>
          </w:p>
          <w:p w14:paraId="47EC079F" w14:textId="1225091E" w:rsidR="00386D5F" w:rsidRDefault="00386D5F" w:rsidP="00386D5F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D8CC780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</w:p>
    <w:p w14:paraId="7CCE6B17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</w:p>
    <w:p w14:paraId="15EF3949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6D5F" w14:paraId="51C6D793" w14:textId="77777777" w:rsidTr="001727C2">
        <w:trPr>
          <w:trHeight w:val="279"/>
        </w:trPr>
        <w:tc>
          <w:tcPr>
            <w:tcW w:w="9855" w:type="dxa"/>
          </w:tcPr>
          <w:p w14:paraId="01858A4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>function f_NR5GC_ModifyPDUSession_AddVideo(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GSM_MobilityInfo_Type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7B165C5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3E18FA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NR_SRB_COMMON_IND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F5116C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false;</w:t>
            </w:r>
          </w:p>
          <w:p w14:paraId="47E45A2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var O1_Type v_EPS_BearerId1 := '00'O;</w:t>
            </w:r>
          </w:p>
          <w:p w14:paraId="1E62564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O1_Type v_EPS_BearerId2 := '00'O;</w:t>
            </w:r>
          </w:p>
          <w:p w14:paraId="3D9443F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var template (omit)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MappedEPSBearerContexts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v_MappedEPSBearerContexts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omit;</w:t>
            </w:r>
          </w:p>
          <w:p w14:paraId="7C00760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MappedEPSContext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v_MappedEPSContext1;</w:t>
            </w:r>
          </w:p>
          <w:p w14:paraId="38BDE5A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MappedEPSContext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v_MappedEPSContext2;</w:t>
            </w:r>
          </w:p>
          <w:p w14:paraId="682121F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var bitstring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v_EPSParam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; </w:t>
            </w:r>
          </w:p>
          <w:p w14:paraId="04E43FC5" w14:textId="5A2023AB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octetstring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;</w:t>
            </w:r>
          </w:p>
          <w:p w14:paraId="436F09C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NG_NAS_DL_Pdu_Type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5D6433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7DDC33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195EE5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NR_RadioBearerList_Type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FE55AA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CD33A18" w14:textId="1E054066" w:rsid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A844466" w14:textId="3C5C72C3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var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IntegerList_Type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v_NewDRBIds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;</w:t>
            </w:r>
          </w:p>
          <w:p w14:paraId="0E686F8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v_IsFR1 := f_NR_CellInfo_GetIsFR1(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78A77F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QosFlow_Identification_Type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628F8D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O1_Type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CE0816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BD1A9D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p_GSM_MobilityInfo.EPS_Bearer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 {  // This is only set if the UE supports EPS</w:t>
            </w:r>
          </w:p>
          <w:p w14:paraId="656D208D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true;</w:t>
            </w:r>
          </w:p>
          <w:p w14:paraId="1DDE63BB" w14:textId="77777777" w:rsidR="0012423F" w:rsidRPr="0012423F" w:rsidRDefault="00386D5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v_EPS_BearerId1 := hex2oct(int2hex(</w:t>
            </w:r>
            <w:proofErr w:type="spellStart"/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valueof</w:t>
            </w:r>
            <w:proofErr w:type="spellEnd"/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(p_GSM_MobilityInfo.EPS_Bearer+1), 1) &amp; '0'H); </w:t>
            </w:r>
          </w:p>
          <w:p w14:paraId="77A4BE45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v_EPS_BearerId2 := hex2oct(int2hex(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valueof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(p_GSM_MobilityInfo.EPS_Bearer+1), 1) &amp; '0'H); </w:t>
            </w:r>
          </w:p>
          <w:p w14:paraId="062445E5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v_EPSParam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encvalue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(f_Get_508_EPSQoS(DEF_2));</w:t>
            </w:r>
          </w:p>
          <w:p w14:paraId="389A1A2A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bit2oct(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v_EPSParam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); // @sic R5s210302 sic@</w:t>
            </w:r>
          </w:p>
          <w:p w14:paraId="0AEA8B09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v_MappedEPSContext1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cs_OneMappedEPSContext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(v_EPS_BearerId1,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lengthof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),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cs_EPSParameter_QoS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)); // @sic R5s210302 sic@</w:t>
            </w:r>
          </w:p>
          <w:p w14:paraId="62E4A093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v_MappedEPSContext2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cs_OneMappedEPSContext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(v_EPS_BearerId2,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lengthof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),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cs_EPSParameter_QoS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));</w:t>
            </w:r>
          </w:p>
          <w:p w14:paraId="77F10C1A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v_MappedEPSBearerContexts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:=  { /* @status    APPROVED (IMS, NR5GC, NR5GC_IRAT, POS) */</w:t>
            </w:r>
          </w:p>
          <w:p w14:paraId="756A4671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/* 24.501 cl. 9.11.4.8 */</w:t>
            </w:r>
          </w:p>
          <w:p w14:paraId="091D46C7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iei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:= '75'O,</w:t>
            </w:r>
          </w:p>
          <w:p w14:paraId="4330FF28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iel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:= int2oct(oct2int(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valueof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(v_MappedEPSContext1.lenOfContext)) + oct2int(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valueof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(v_MappedEPSContext2.lenOfContext)) + 3, 2), // @sic R5s190987 sic@</w:t>
            </w:r>
          </w:p>
          <w:p w14:paraId="49B98A95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mappedContextList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{v_MappedEPSContext1, v_MappedEPSContext2}</w:t>
            </w:r>
          </w:p>
          <w:p w14:paraId="2686A8DA" w14:textId="6E0642EE" w:rsidR="00386D5F" w:rsidRPr="00386D5F" w:rsidRDefault="0012423F" w:rsidP="0012423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};</w:t>
            </w:r>
          </w:p>
          <w:p w14:paraId="17086EB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98B385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CFC683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build components of Reconfiguration message</w:t>
            </w:r>
          </w:p>
          <w:p w14:paraId="6A3722A7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f_Get_NG_PDUSessionModificationCommand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039599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omit,</w:t>
            </w:r>
          </w:p>
          <w:p w14:paraId="132F493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-, -, -, -,</w:t>
            </w:r>
          </w:p>
          <w:p w14:paraId="18191F9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f_BuildDefaultQoSRules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("7_VoiceVideo", '7A'O),</w:t>
            </w:r>
          </w:p>
          <w:p w14:paraId="16DCF44A" w14:textId="01428546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cs_QoSFlowDescr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({cs_QoS_Flow5(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1</w:t>
            </w:r>
            <w:r w:rsidRPr="00386D5F">
              <w:rPr>
                <w:rFonts w:ascii="Arial" w:hAnsi="Arial"/>
                <w:bCs/>
                <w:lang w:val="en-US" w:eastAsia="en-GB"/>
              </w:rPr>
              <w:t>),         // @sic R5-213155 sic@</w:t>
            </w:r>
          </w:p>
          <w:p w14:paraId="359482F7" w14:textId="10640675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cs_QoS_Flow6(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2</w:t>
            </w:r>
            <w:r w:rsidRPr="00386D5F">
              <w:rPr>
                <w:rFonts w:ascii="Arial" w:hAnsi="Arial"/>
                <w:bCs/>
                <w:lang w:val="en-US" w:eastAsia="en-GB"/>
              </w:rPr>
              <w:t>)})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v_MappedEPSBearerContexts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);      // @sic R5-213155 sic@</w:t>
            </w:r>
          </w:p>
          <w:p w14:paraId="1D710D8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E32EDBE" w14:textId="73FA2DDE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f_NR_GetNextDRBIds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p_GSM_MobilityInfo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, false, 2);</w:t>
            </w:r>
          </w:p>
          <w:p w14:paraId="62D78171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</w:p>
          <w:p w14:paraId="008DA9B7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v_NewDRBIdVoice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[0];</w:t>
            </w:r>
          </w:p>
          <w:p w14:paraId="4F30C648" w14:textId="09A83951" w:rsidR="00386D5F" w:rsidRDefault="0012423F" w:rsidP="0012423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lastRenderedPageBreak/>
              <w:t xml:space="preserve">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[1];</w:t>
            </w:r>
          </w:p>
          <w:p w14:paraId="15AB9EDC" w14:textId="77777777" w:rsidR="0012423F" w:rsidRPr="00386D5F" w:rsidRDefault="0012423F" w:rsidP="0012423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D338F7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cs_38508_RadioBearerConfigDef(-,</w:t>
            </w:r>
          </w:p>
          <w:p w14:paraId="5E12F9B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{cs_NR_DRB_ToAddMod(cs_NR_DRB_SDAP(cs_SDAP_Config(oct2int(p_GSM_MobilityInfo.SessionId), false, {7})), // QFI of 7 in flow 5</w:t>
            </w:r>
          </w:p>
          <w:p w14:paraId="190260C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B48A6B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7D2F7E5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omit)), // UM as per 38.508-1 Table 4.6.3-99: PDCP-Config  @sic R5-213445 sic@</w:t>
            </w:r>
          </w:p>
          <w:p w14:paraId="220E7F4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cs_NR_DRB_ToAddMod(cs_NR_DRB_SDAP(cs_SDAP_Config(oct2int(p_GSM_MobilityInfo.SessionId), false, {8})), // QFI of 8 in flow 6</w:t>
            </w:r>
          </w:p>
          <w:p w14:paraId="2134F4E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7A3E0F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34F938A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omit))}); // UM as per 38.508-1 Table 4.6.3-99: PDCP-Config  @sic R5-213445 sic@</w:t>
            </w:r>
          </w:p>
          <w:p w14:paraId="57FFDE0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f_NR_GetRadioBearerConfig_FullUM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-, -, f_ReturnNR_SDAP_Configuration_FromSDAP_Config(valueof(cs_SDAP_Config(oct2int(p_GSM_MobilityInfo.SessionId), false, {7})))),</w:t>
            </w:r>
          </w:p>
          <w:p w14:paraId="0DF5673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f_NR_GetRadioBearerConfig_FullUM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-, -, f_ReturnNR_SDAP_Configuration_FromSDAP_Config(valueof(cs_SDAP_Config(oct2int(p_GSM_MobilityInfo.SessionId), false, {8}))))};</w:t>
            </w:r>
          </w:p>
          <w:p w14:paraId="1A859D6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FFS: prose only specifies one DRB in the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CellGroupConfig</w:t>
            </w:r>
            <w:proofErr w:type="spellEnd"/>
          </w:p>
          <w:p w14:paraId="12F4F60E" w14:textId="63AA181B" w:rsid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f_NR_GetCellgroupConfig_DRB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{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}, false);</w:t>
            </w:r>
          </w:p>
          <w:p w14:paraId="0F6BA392" w14:textId="77777777" w:rsidR="0012515E" w:rsidRPr="00386D5F" w:rsidRDefault="0012515E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33BD6A7" w14:textId="77777777" w:rsidR="0012515E" w:rsidRPr="0012515E" w:rsidRDefault="00386D5F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="0012515E" w:rsidRPr="0012515E">
              <w:rPr>
                <w:rFonts w:ascii="Arial" w:hAnsi="Arial"/>
                <w:bCs/>
                <w:highlight w:val="yellow"/>
                <w:lang w:val="en-US" w:eastAsia="en-GB"/>
              </w:rPr>
              <w:t>v_CellGroupConfig.rlc_BearerToAddModList</w:t>
            </w:r>
            <w:proofErr w:type="spellEnd"/>
            <w:r w:rsidR="0012515E"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{cs_38508_RLC_BearerConfig_DRB(</w:t>
            </w:r>
            <w:proofErr w:type="spellStart"/>
            <w:r w:rsidR="0012515E" w:rsidRPr="0012515E">
              <w:rPr>
                <w:rFonts w:ascii="Arial" w:hAnsi="Arial"/>
                <w:bCs/>
                <w:highlight w:val="yellow"/>
                <w:lang w:val="en-US" w:eastAsia="en-GB"/>
              </w:rPr>
              <w:t>v_NewDRBIdVoice</w:t>
            </w:r>
            <w:proofErr w:type="spellEnd"/>
            <w:r w:rsidR="0012515E" w:rsidRPr="0012515E">
              <w:rPr>
                <w:rFonts w:ascii="Arial" w:hAnsi="Arial"/>
                <w:bCs/>
                <w:highlight w:val="yellow"/>
                <w:lang w:val="en-US" w:eastAsia="en-GB"/>
              </w:rPr>
              <w:t>,</w:t>
            </w:r>
          </w:p>
          <w:p w14:paraId="59A6CA7D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f_NR_UL_UM_RLC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(),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f_NR_DL_UM_RLC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(v_IsFR1)),</w:t>
            </w:r>
          </w:p>
          <w:p w14:paraId="6EB30722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cs_38508_LogicalChannelConfig_DRB),</w:t>
            </w:r>
          </w:p>
          <w:p w14:paraId="65258881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         cs_38508_RLC_BearerConfig_DRB(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,</w:t>
            </w:r>
          </w:p>
          <w:p w14:paraId="6BF29F18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f_NR_UL_UM_RLC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(),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f_NR_DL_UM_RLC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(v_IsFR1)),</w:t>
            </w:r>
          </w:p>
          <w:p w14:paraId="494B8F92" w14:textId="77777777" w:rsid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cs_38508_LogicalChannelConfig_DRB)};</w:t>
            </w:r>
            <w:r w:rsidR="00386D5F" w:rsidRPr="00386D5F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27004360" w14:textId="77777777" w:rsid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E969534" w14:textId="72CFBFDC" w:rsidR="00386D5F" w:rsidRPr="00386D5F" w:rsidRDefault="00386D5F" w:rsidP="0012515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cs_IP_QosFlowId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(oct2int(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), 7);</w:t>
            </w:r>
          </w:p>
          <w:p w14:paraId="01E6C65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f_IP_RtpRtcpLoopback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(IP,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p_GSM_MobilityInfo.PdnIndex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tsc_IMS_MediaPort_M1,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cs_DrbInfo_NR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0D53679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cs_IP_QosFlowId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(oct2int(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), 8);</w:t>
            </w:r>
          </w:p>
          <w:p w14:paraId="53B92AD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f_IP_RtpRtcpLoopback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(IP,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p_GSM_MobilityInfo.PdnIndex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tsc_IMS_MediaPort_M2,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cs_DrbInfo_NR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01ACC8D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CA2D09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then send RRC Reconfiguration message</w:t>
            </w:r>
          </w:p>
          <w:p w14:paraId="6D29899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f_NR_RRCReconfigNewDRBWithSSConfig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D919C4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62487C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27A14F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082431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 });</w:t>
            </w:r>
          </w:p>
          <w:p w14:paraId="00554FA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car_NR_SRB_NasPdu_IND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3DE9D2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tsc_NR_RbId_SRB2,</w:t>
            </w:r>
          </w:p>
          <w:p w14:paraId="6E3EC97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9C2BCB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f_Check_NG_PDUSessionModificationComplete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v_ReceivedAsp.Signalling.Nas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[0].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Pdu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3ECF334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(__FILE__, __LINE__, "PDU Session Modification Complete failed");</w:t>
            </w:r>
          </w:p>
          <w:p w14:paraId="2DEE8FB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340D564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lastRenderedPageBreak/>
              <w:t xml:space="preserve">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(__FILE__, __LINE__, "Video Call Establishment");</w:t>
            </w:r>
          </w:p>
          <w:p w14:paraId="7EB384A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8CE6A09" w14:textId="47F42673" w:rsidR="00386D5F" w:rsidRDefault="00386D5F" w:rsidP="00386D5F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449095A" w14:textId="77777777" w:rsidR="00386D5F" w:rsidRDefault="00386D5F" w:rsidP="00386D5F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31266EE3" w14:textId="06EA4493" w:rsidR="00AF5B5B" w:rsidRDefault="00AF5B5B" w:rsidP="00AF5B5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3" w:name="_Toc79696434"/>
      <w:r>
        <w:rPr>
          <w:b/>
          <w:lang w:val="pt-BR"/>
        </w:rPr>
        <w:t xml:space="preserve">2.5 Change </w:t>
      </w:r>
      <w:r>
        <w:rPr>
          <w:b/>
          <w:lang w:val="en-US"/>
        </w:rPr>
        <w:t>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F5B5B" w14:paraId="2E168BF6" w14:textId="77777777" w:rsidTr="001727C2">
        <w:trPr>
          <w:trHeight w:val="447"/>
        </w:trPr>
        <w:tc>
          <w:tcPr>
            <w:tcW w:w="1985" w:type="dxa"/>
          </w:tcPr>
          <w:p w14:paraId="2A78D727" w14:textId="77777777" w:rsidR="00AF5B5B" w:rsidRDefault="00AF5B5B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8E2C117" w14:textId="4EA2102E" w:rsidR="00AF5B5B" w:rsidRDefault="00AF5B5B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 xml:space="preserve">New function </w:t>
            </w:r>
            <w:r>
              <w:rPr>
                <w:rStyle w:val="HTMLCode"/>
              </w:rPr>
              <w:t>f_NR5GC_ModifyPDUSession_RemoveIMSVideo()</w:t>
            </w:r>
          </w:p>
        </w:tc>
      </w:tr>
      <w:tr w:rsidR="00AF5B5B" w14:paraId="339A218D" w14:textId="77777777" w:rsidTr="001727C2">
        <w:trPr>
          <w:trHeight w:val="549"/>
        </w:trPr>
        <w:tc>
          <w:tcPr>
            <w:tcW w:w="1985" w:type="dxa"/>
          </w:tcPr>
          <w:p w14:paraId="320438E8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07DC45" w14:textId="678035EC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Currently no functionality for IMS video call release</w:t>
            </w:r>
          </w:p>
        </w:tc>
      </w:tr>
      <w:tr w:rsidR="00AF5B5B" w14:paraId="3E7878B4" w14:textId="77777777" w:rsidTr="001727C2">
        <w:tc>
          <w:tcPr>
            <w:tcW w:w="1985" w:type="dxa"/>
          </w:tcPr>
          <w:p w14:paraId="3B05F9EF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B761CC" w14:textId="77777777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New function for removing voice and video QoS flows from the active IMS PDU session</w:t>
            </w:r>
          </w:p>
          <w:p w14:paraId="58D35692" w14:textId="77777777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F522C40" w14:textId="0F1C8045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Note : An associated prose CR on 38.508-1 will be raised at RAN5#92</w:t>
            </w:r>
          </w:p>
        </w:tc>
      </w:tr>
      <w:tr w:rsidR="00AF5B5B" w14:paraId="7D77B842" w14:textId="77777777" w:rsidTr="001727C2">
        <w:tc>
          <w:tcPr>
            <w:tcW w:w="1985" w:type="dxa"/>
          </w:tcPr>
          <w:p w14:paraId="2EBB6922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BD0BB9" w14:textId="0BE21703" w:rsidR="00AF5B5B" w:rsidRDefault="00AF5B5B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NR5GC_IMSProcedures.ttcn</w:t>
            </w:r>
          </w:p>
        </w:tc>
      </w:tr>
      <w:tr w:rsidR="00AF5B5B" w14:paraId="35883D52" w14:textId="77777777" w:rsidTr="001727C2">
        <w:tc>
          <w:tcPr>
            <w:tcW w:w="1985" w:type="dxa"/>
          </w:tcPr>
          <w:p w14:paraId="74E4A612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C4088A" w14:textId="77777777" w:rsidR="00AF5B5B" w:rsidRDefault="00AF5B5B" w:rsidP="001727C2">
            <w:pPr>
              <w:rPr>
                <w:rFonts w:ascii="Arial" w:hAnsi="Arial"/>
                <w:highlight w:val="cyan"/>
              </w:rPr>
            </w:pPr>
          </w:p>
        </w:tc>
      </w:tr>
    </w:tbl>
    <w:p w14:paraId="46A54C8E" w14:textId="77777777" w:rsidR="00AF5B5B" w:rsidRDefault="00AF5B5B" w:rsidP="00AF5B5B"/>
    <w:p w14:paraId="4E76C54B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B5B" w14:paraId="4B1D2EFA" w14:textId="77777777" w:rsidTr="001727C2">
        <w:tc>
          <w:tcPr>
            <w:tcW w:w="9855" w:type="dxa"/>
          </w:tcPr>
          <w:p w14:paraId="3D7BA2B1" w14:textId="0EBF47A1" w:rsidR="00AF5B5B" w:rsidRDefault="00AF5B5B" w:rsidP="001727C2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>
              <w:rPr>
                <w:rStyle w:val="HTMLCode"/>
              </w:rPr>
              <w:t>function f_NR5GC_ModifyPDUSession_RemoveIMSVideo(</w:t>
            </w:r>
            <w:proofErr w:type="spellStart"/>
            <w:r>
              <w:rPr>
                <w:rStyle w:val="HTMLCode"/>
              </w:rPr>
              <w:t>NR_CellId_Type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>) runs on NR5GC_PTC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NR_SRB_COMMON_IND </w:t>
            </w:r>
            <w:proofErr w:type="spellStart"/>
            <w:r>
              <w:rPr>
                <w:rStyle w:val="HTMLCode"/>
              </w:rPr>
              <w:t>v_ReceivedAsp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boolean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v_InterworkWithEPS</w:t>
            </w:r>
            <w:proofErr w:type="spellEnd"/>
            <w:r>
              <w:rPr>
                <w:rStyle w:val="HTMLCode"/>
              </w:rPr>
              <w:t xml:space="preserve"> := false;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O1_Type </w:t>
            </w:r>
            <w:proofErr w:type="spellStart"/>
            <w:r>
              <w:rPr>
                <w:rStyle w:val="HTMLCode"/>
              </w:rPr>
              <w:t>v_EPSBearer</w:t>
            </w:r>
            <w:proofErr w:type="spellEnd"/>
            <w:r>
              <w:rPr>
                <w:rStyle w:val="HTMLCode"/>
              </w:rPr>
              <w:t xml:space="preserve"> := '00'O;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NG_NAS_DL_Pdu_Type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v_PiggyBackedMsgToSend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RadioBearerConfig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v_RadioBearerConfig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CellGroupConfig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v_CellGroupConfig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NR_RadioBearerList_Type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v_SS_Config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GSM_MobilityInfo_Type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v_GSM_MobilityInfo</w:t>
            </w:r>
            <w:proofErr w:type="spellEnd"/>
            <w:r>
              <w:rPr>
                <w:rStyle w:val="HTMLCode"/>
              </w:rPr>
              <w:t xml:space="preserve"> := f_Get_PDUSessionForDNNType(f_NR5GC_MobileInfo_GetSessionInfoList(), IMS_DNN);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IntegerList_Type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v_DRBIdList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f_NR_GetDRBList_ForIMSPDUSession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NR_RLC_BearerToReleaseList_Type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v_RLC_BearerToReleaseList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NR_DRBInfo_Type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v_DRBInfo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DRB_ToReleaseList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v_DRB_ToReleaseList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integer </w:t>
            </w:r>
            <w:proofErr w:type="spellStart"/>
            <w:r>
              <w:rPr>
                <w:rStyle w:val="HTMLCode"/>
              </w:rPr>
              <w:t>i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integer j := 0;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if (</w:t>
            </w:r>
            <w:proofErr w:type="spellStart"/>
            <w:r>
              <w:rPr>
                <w:rStyle w:val="HTMLCode"/>
              </w:rPr>
              <w:t>isvalue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v_GSM_MobilityInfo.EPS_Bearer</w:t>
            </w:r>
            <w:proofErr w:type="spellEnd"/>
            <w:r>
              <w:rPr>
                <w:rStyle w:val="HTMLCode"/>
              </w:rPr>
              <w:t>)) { // This is only set if the UE supports EPS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v_InterworkWithEPS</w:t>
            </w:r>
            <w:proofErr w:type="spellEnd"/>
            <w:r>
              <w:rPr>
                <w:rStyle w:val="HTMLCode"/>
              </w:rPr>
              <w:t xml:space="preserve"> := true;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v_EPSBearer</w:t>
            </w:r>
            <w:proofErr w:type="spellEnd"/>
            <w:r>
              <w:rPr>
                <w:rStyle w:val="HTMLCode"/>
              </w:rPr>
              <w:t xml:space="preserve"> := int2oct(</w:t>
            </w:r>
            <w:proofErr w:type="spellStart"/>
            <w:r>
              <w:rPr>
                <w:rStyle w:val="HTMLCode"/>
              </w:rPr>
              <w:t>valueof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v_GSM_MobilityInfo.EPS_Bearer</w:t>
            </w:r>
            <w:proofErr w:type="spellEnd"/>
            <w:r>
              <w:rPr>
                <w:rStyle w:val="HTMLCode"/>
              </w:rPr>
              <w:t>), 1);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build components of Reconfiguration message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/*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v_PiggyBackedMsgToSend</w:t>
            </w:r>
            <w:proofErr w:type="spellEnd"/>
            <w:r>
              <w:rPr>
                <w:rStyle w:val="HTMLCode"/>
              </w:rPr>
              <w:t xml:space="preserve"> := f_Get_NG_PDUSessionModificationCommand(v_GSM_MobilityInfo.SessionId,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omit,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-, -, -, -,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cs_QoS_Rules</w:t>
            </w:r>
            <w:proofErr w:type="spellEnd"/>
            <w:r>
              <w:rPr>
                <w:rStyle w:val="HTMLCode"/>
              </w:rPr>
              <w:t>({</w:t>
            </w:r>
            <w:proofErr w:type="spellStart"/>
            <w:r>
              <w:rPr>
                <w:rStyle w:val="HTMLCode"/>
              </w:rPr>
              <w:t>cs_QoS_DeleteRule</w:t>
            </w:r>
            <w:proofErr w:type="spellEnd"/>
            <w:r>
              <w:rPr>
                <w:rStyle w:val="HTMLCode"/>
              </w:rPr>
              <w:t>('03'O)}, '7A'O), // @sic R5s210073,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cs_QoSFlowDescr({cs_QoS_DeleteFlow('000111'B),cs_QoS_DeleteFlow('001000'B)})); // @sic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lastRenderedPageBreak/>
              <w:br/>
            </w:r>
            <w:r>
              <w:rPr>
                <w:rStyle w:val="HTMLCode"/>
              </w:rPr>
              <w:t>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v_PiggyBackedMsgToSend</w:t>
            </w:r>
            <w:proofErr w:type="spellEnd"/>
            <w:r>
              <w:rPr>
                <w:rStyle w:val="HTMLCode"/>
              </w:rPr>
              <w:t xml:space="preserve"> := f_Get_NG_PDUSessionModificationCommand(v_GSM_MobilityInfo.SessionId,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omit,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-, -, -, -,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cs_QoS_Rules</w:t>
            </w:r>
            <w:proofErr w:type="spellEnd"/>
            <w:r>
              <w:rPr>
                <w:rStyle w:val="HTMLCode"/>
              </w:rPr>
              <w:t>({</w:t>
            </w:r>
            <w:proofErr w:type="spellStart"/>
            <w:r>
              <w:rPr>
                <w:rStyle w:val="HTMLCode"/>
              </w:rPr>
              <w:t>cs_QoS_DeleteRule</w:t>
            </w:r>
            <w:proofErr w:type="spellEnd"/>
            <w:r>
              <w:rPr>
                <w:rStyle w:val="HTMLCode"/>
              </w:rPr>
              <w:t xml:space="preserve">('03'O), </w:t>
            </w:r>
            <w:proofErr w:type="spellStart"/>
            <w:r>
              <w:rPr>
                <w:rStyle w:val="HTMLCode"/>
              </w:rPr>
              <w:t>cs_QoS_DeleteRule</w:t>
            </w:r>
            <w:proofErr w:type="spellEnd"/>
            <w:r>
              <w:rPr>
                <w:rStyle w:val="HTMLCode"/>
              </w:rPr>
              <w:t>('04'O)}, '7A'O), // @sic R5s210073,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cs_QoSFlowDescr({cs_QoS_DeleteFlow('000111'B),cs_QoS_DeleteFlow('001000'B)})); // @sic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end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@sic R5-211171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for (</w:t>
            </w:r>
            <w:proofErr w:type="spellStart"/>
            <w:r>
              <w:rPr>
                <w:rStyle w:val="HTMLCode"/>
              </w:rPr>
              <w:t>i</w:t>
            </w:r>
            <w:proofErr w:type="spellEnd"/>
            <w:r>
              <w:rPr>
                <w:rStyle w:val="HTMLCode"/>
              </w:rPr>
              <w:t xml:space="preserve"> := 0; </w:t>
            </w:r>
            <w:proofErr w:type="spellStart"/>
            <w:r>
              <w:rPr>
                <w:rStyle w:val="HTMLCode"/>
              </w:rPr>
              <w:t>i</w:t>
            </w:r>
            <w:proofErr w:type="spellEnd"/>
            <w:r>
              <w:rPr>
                <w:rStyle w:val="HTMLCode"/>
              </w:rPr>
              <w:t xml:space="preserve"> &lt; </w:t>
            </w:r>
            <w:proofErr w:type="spellStart"/>
            <w:r>
              <w:rPr>
                <w:rStyle w:val="HTMLCode"/>
              </w:rPr>
              <w:t>lengthof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v_DRBIdList</w:t>
            </w:r>
            <w:proofErr w:type="spellEnd"/>
            <w:r>
              <w:rPr>
                <w:rStyle w:val="HTMLCode"/>
              </w:rPr>
              <w:t xml:space="preserve">); </w:t>
            </w:r>
            <w:proofErr w:type="spellStart"/>
            <w:r>
              <w:rPr>
                <w:rStyle w:val="HTMLCode"/>
              </w:rPr>
              <w:t>i</w:t>
            </w:r>
            <w:proofErr w:type="spellEnd"/>
            <w:r>
              <w:rPr>
                <w:rStyle w:val="HTMLCode"/>
              </w:rPr>
              <w:t xml:space="preserve"> := i+1) {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v_DRBInfo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valueof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f_NR_GetDRBInfo_FromId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v_DRBIdList</w:t>
            </w:r>
            <w:proofErr w:type="spellEnd"/>
            <w:r>
              <w:rPr>
                <w:rStyle w:val="HTMLCode"/>
              </w:rPr>
              <w:t>[</w:t>
            </w:r>
            <w:proofErr w:type="spellStart"/>
            <w:r>
              <w:rPr>
                <w:rStyle w:val="HTMLCode"/>
              </w:rPr>
              <w:t>i</w:t>
            </w:r>
            <w:proofErr w:type="spellEnd"/>
            <w:r>
              <w:rPr>
                <w:rStyle w:val="HTMLCode"/>
              </w:rPr>
              <w:t>]));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if (not (</w:t>
            </w:r>
            <w:proofErr w:type="spellStart"/>
            <w:r>
              <w:rPr>
                <w:rStyle w:val="HTMLCode"/>
              </w:rPr>
              <w:t>v_DRBInfo.DefaultDRB</w:t>
            </w:r>
            <w:proofErr w:type="spellEnd"/>
            <w:r>
              <w:rPr>
                <w:rStyle w:val="HTMLCode"/>
              </w:rPr>
              <w:t>)) {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v_DRB_ToReleaseList</w:t>
            </w:r>
            <w:proofErr w:type="spellEnd"/>
            <w:r>
              <w:rPr>
                <w:rStyle w:val="HTMLCode"/>
              </w:rPr>
              <w:t xml:space="preserve">[j] := </w:t>
            </w:r>
            <w:proofErr w:type="spellStart"/>
            <w:r>
              <w:rPr>
                <w:rStyle w:val="HTMLCode"/>
              </w:rPr>
              <w:t>v_DRBInfo.DRB_Id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v_RLC_BearerToReleaseList</w:t>
            </w:r>
            <w:proofErr w:type="spellEnd"/>
            <w:r>
              <w:rPr>
                <w:rStyle w:val="HTMLCode"/>
              </w:rPr>
              <w:t xml:space="preserve">[j] := </w:t>
            </w:r>
            <w:proofErr w:type="spellStart"/>
            <w:r>
              <w:rPr>
                <w:rStyle w:val="HTMLCode"/>
              </w:rPr>
              <w:t>v_DRBInfo.RLC_Config.logicalChannelIdentity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v_SS_Config</w:t>
            </w:r>
            <w:proofErr w:type="spellEnd"/>
            <w:r>
              <w:rPr>
                <w:rStyle w:val="HTMLCode"/>
              </w:rPr>
              <w:t>[j] := cs_NR_SS_RadioBearer_Release(cs_NR_RadioBearerId_DRB(v_DRBInfo.DRB_Id));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j := j+1;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v_RadioBearerConfig</w:t>
            </w:r>
            <w:proofErr w:type="spellEnd"/>
            <w:r>
              <w:rPr>
                <w:rStyle w:val="HTMLCode"/>
              </w:rPr>
              <w:t xml:space="preserve"> := cs_38508_RadioBearerConfigDef(omit, omit, </w:t>
            </w:r>
            <w:proofErr w:type="spellStart"/>
            <w:r>
              <w:rPr>
                <w:rStyle w:val="HTMLCode"/>
              </w:rPr>
              <w:t>v_DRB_ToReleaseList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v_CellGroupConfig</w:t>
            </w:r>
            <w:proofErr w:type="spellEnd"/>
            <w:r>
              <w:rPr>
                <w:rStyle w:val="HTMLCode"/>
              </w:rPr>
              <w:t xml:space="preserve"> := cs_38508_CellGroupConfig(f_NR_CellInfo_Get_CellGroupId(p_NR_CellId), omit, </w:t>
            </w:r>
            <w:proofErr w:type="spellStart"/>
            <w:r>
              <w:rPr>
                <w:rStyle w:val="HTMLCode"/>
              </w:rPr>
              <w:t>v_RLC_BearerToReleaseList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The SS transmits an </w:t>
            </w:r>
            <w:proofErr w:type="spellStart"/>
            <w:r>
              <w:rPr>
                <w:rStyle w:val="HTMLCode"/>
              </w:rPr>
              <w:t>RRCReconfiguration</w:t>
            </w:r>
            <w:proofErr w:type="spellEnd"/>
            <w:r>
              <w:rPr>
                <w:rStyle w:val="HTMLCode"/>
              </w:rPr>
              <w:t xml:space="preserve"> message with a </w:t>
            </w:r>
            <w:proofErr w:type="spellStart"/>
            <w:r>
              <w:rPr>
                <w:rStyle w:val="HTMLCode"/>
              </w:rPr>
              <w:t>drb-ToReleaseList</w:t>
            </w:r>
            <w:proofErr w:type="spellEnd"/>
            <w:r>
              <w:rPr>
                <w:rStyle w:val="HTMLCode"/>
              </w:rPr>
              <w:t xml:space="preserve"> and PDU SESSION MODIFICATION COMMAND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f_NR_RRCReconfigNewDRBWithSSConfig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v_RadioBearerConfig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v_SS_Config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v_CellGroupConfig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{ cs_NG_NAS_RequestWithPiggybacking(tsc_SHT_IntegrityProtected_Ciphered, </w:t>
            </w:r>
            <w:proofErr w:type="spellStart"/>
            <w:r>
              <w:rPr>
                <w:rStyle w:val="HTMLCode"/>
              </w:rPr>
              <w:t>v_PiggyBackedMsgToSend</w:t>
            </w:r>
            <w:proofErr w:type="spellEnd"/>
            <w:r>
              <w:rPr>
                <w:rStyle w:val="HTMLCode"/>
              </w:rPr>
              <w:t>) });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SRB.receive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car_NR_SRB_NasPdu_IND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tsc_NR_RbId_SRB2,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cr_NG_NAS_IndWithPiggybacking((tsc_SHT_IntegrityProtected_Ciphered,tsc_SHT_IntegrityProtected)))) -&gt; value </w:t>
            </w:r>
            <w:proofErr w:type="spellStart"/>
            <w:r>
              <w:rPr>
                <w:rStyle w:val="HTMLCode"/>
              </w:rPr>
              <w:t>v_ReceivedAsp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if (not </w:t>
            </w:r>
            <w:proofErr w:type="spellStart"/>
            <w:r>
              <w:rPr>
                <w:rStyle w:val="HTMLCode"/>
              </w:rPr>
              <w:t>f_Check_NG_PDUSessionModificationComplete</w:t>
            </w:r>
            <w:proofErr w:type="spellEnd"/>
            <w:r>
              <w:rPr>
                <w:rStyle w:val="HTMLCode"/>
              </w:rPr>
              <w:t xml:space="preserve"> (</w:t>
            </w:r>
            <w:proofErr w:type="spellStart"/>
            <w:r>
              <w:rPr>
                <w:rStyle w:val="HTMLCode"/>
              </w:rPr>
              <w:t>v_ReceivedAsp.Signalling.Nas</w:t>
            </w:r>
            <w:proofErr w:type="spellEnd"/>
            <w:r>
              <w:rPr>
                <w:rStyle w:val="HTMLCode"/>
              </w:rPr>
              <w:t>[0].</w:t>
            </w:r>
            <w:proofErr w:type="spellStart"/>
            <w:r>
              <w:rPr>
                <w:rStyle w:val="HTMLCode"/>
              </w:rPr>
              <w:t>Pdu</w:t>
            </w:r>
            <w:proofErr w:type="spellEnd"/>
            <w:r>
              <w:rPr>
                <w:rStyle w:val="HTMLCode"/>
              </w:rPr>
              <w:t xml:space="preserve">, </w:t>
            </w:r>
            <w:proofErr w:type="spellStart"/>
            <w:r>
              <w:rPr>
                <w:rStyle w:val="HTMLCode"/>
              </w:rPr>
              <w:t>v_GSM_MobilityInfo.SessionId</w:t>
            </w:r>
            <w:proofErr w:type="spellEnd"/>
            <w:r>
              <w:rPr>
                <w:rStyle w:val="HTMLCode"/>
              </w:rPr>
              <w:t>)) {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f_NR_SetVerdictFailOrInconc</w:t>
            </w:r>
            <w:proofErr w:type="spellEnd"/>
            <w:r>
              <w:rPr>
                <w:rStyle w:val="HTMLCode"/>
              </w:rPr>
              <w:t>(__FILE__, __LINE__, "PDU Session Modification Complete failed");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 else {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f_NR_PreliminaryPass</w:t>
            </w:r>
            <w:proofErr w:type="spellEnd"/>
            <w:r>
              <w:rPr>
                <w:rStyle w:val="HTMLCode"/>
              </w:rPr>
              <w:t>(__FILE__, __LINE__, "Speech Call Release");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f_IP_RtpRtcpLoopback</w:t>
            </w:r>
            <w:proofErr w:type="spellEnd"/>
            <w:r>
              <w:rPr>
                <w:rStyle w:val="HTMLCode"/>
              </w:rPr>
              <w:t xml:space="preserve">(IP, </w:t>
            </w:r>
            <w:proofErr w:type="spellStart"/>
            <w:r>
              <w:rPr>
                <w:rStyle w:val="HTMLCode"/>
              </w:rPr>
              <w:t>valueof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v_GSM_MobilityInfo.PdnIndex</w:t>
            </w:r>
            <w:proofErr w:type="spellEnd"/>
            <w:r>
              <w:rPr>
                <w:rStyle w:val="HTMLCode"/>
              </w:rPr>
              <w:t>), tsc_IMS_MediaPort_M1, omit); // @sic R5s210363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399FFC05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</w:p>
    <w:p w14:paraId="2DFF3F38" w14:textId="150410B0" w:rsidR="00ED639C" w:rsidRDefault="00ED639C" w:rsidP="00FB62F0"/>
    <w:p w14:paraId="3950DE47" w14:textId="12174B1A" w:rsidR="00AF5B5B" w:rsidRDefault="00AF5B5B" w:rsidP="00AF5B5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4" w:name="_Toc79696435"/>
      <w:r>
        <w:rPr>
          <w:b/>
          <w:lang w:val="pt-BR"/>
        </w:rPr>
        <w:lastRenderedPageBreak/>
        <w:t xml:space="preserve">2.6 Change </w:t>
      </w:r>
      <w:r>
        <w:rPr>
          <w:b/>
          <w:lang w:val="en-US"/>
        </w:rPr>
        <w:t>6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F5B5B" w14:paraId="60590787" w14:textId="77777777" w:rsidTr="001727C2">
        <w:trPr>
          <w:trHeight w:val="447"/>
        </w:trPr>
        <w:tc>
          <w:tcPr>
            <w:tcW w:w="1985" w:type="dxa"/>
          </w:tcPr>
          <w:p w14:paraId="6E6C117F" w14:textId="77777777" w:rsidR="00AF5B5B" w:rsidRDefault="00AF5B5B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2E82ED2" w14:textId="77777777" w:rsidR="00AF5B5B" w:rsidRDefault="00AF5B5B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f_NR5GC_IPCAN_StartProcedure()</w:t>
            </w:r>
          </w:p>
        </w:tc>
      </w:tr>
      <w:tr w:rsidR="00AF5B5B" w14:paraId="4958585B" w14:textId="77777777" w:rsidTr="001727C2">
        <w:trPr>
          <w:trHeight w:val="549"/>
        </w:trPr>
        <w:tc>
          <w:tcPr>
            <w:tcW w:w="1985" w:type="dxa"/>
          </w:tcPr>
          <w:p w14:paraId="5282ACB2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C2DB00" w14:textId="3162B49A" w:rsidR="00AF5B5B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Currently the 2 QoS rules added for video have the same precedence value, this should be unique within the PDU session.</w:t>
            </w:r>
          </w:p>
        </w:tc>
      </w:tr>
      <w:tr w:rsidR="00AF5B5B" w14:paraId="5EA65DC7" w14:textId="77777777" w:rsidTr="001727C2">
        <w:tc>
          <w:tcPr>
            <w:tcW w:w="1985" w:type="dxa"/>
          </w:tcPr>
          <w:p w14:paraId="5D426E3A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141CA42" w14:textId="77777777" w:rsidR="00AF5B5B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Correct precedence value for QoS rule #4 to 2</w:t>
            </w:r>
          </w:p>
          <w:p w14:paraId="0FE8BB71" w14:textId="77777777" w:rsidR="00AF5B5B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6582593" w14:textId="16F5ED7C" w:rsidR="00AF5B5B" w:rsidRPr="000E7160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AF5B5B">
              <w:rPr>
                <w:rFonts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cs="Arial"/>
                <w:color w:val="000000"/>
                <w:lang w:eastAsia="zh-CN"/>
              </w:rPr>
              <w:t xml:space="preserve"> : An associated prose CR on 38.508-1 will be raised at RAN5#92</w:t>
            </w:r>
          </w:p>
        </w:tc>
      </w:tr>
      <w:tr w:rsidR="00AF5B5B" w14:paraId="4CAF8609" w14:textId="77777777" w:rsidTr="001727C2">
        <w:tc>
          <w:tcPr>
            <w:tcW w:w="1985" w:type="dxa"/>
          </w:tcPr>
          <w:p w14:paraId="2F689248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C098B7" w14:textId="77777777" w:rsidR="00AF5B5B" w:rsidRDefault="00AF5B5B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NR5GC_IMSProcedures.ttcn</w:t>
            </w:r>
          </w:p>
        </w:tc>
      </w:tr>
      <w:tr w:rsidR="00AF5B5B" w14:paraId="39950816" w14:textId="77777777" w:rsidTr="001727C2">
        <w:tc>
          <w:tcPr>
            <w:tcW w:w="1985" w:type="dxa"/>
          </w:tcPr>
          <w:p w14:paraId="04B5F425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63DFFE" w14:textId="77777777" w:rsidR="00AF5B5B" w:rsidRDefault="00AF5B5B" w:rsidP="001727C2">
            <w:pPr>
              <w:rPr>
                <w:rFonts w:ascii="Arial" w:hAnsi="Arial"/>
                <w:highlight w:val="cyan"/>
              </w:rPr>
            </w:pPr>
          </w:p>
        </w:tc>
      </w:tr>
    </w:tbl>
    <w:p w14:paraId="256414A7" w14:textId="77777777" w:rsidR="00AF5B5B" w:rsidRDefault="00AF5B5B" w:rsidP="00AF5B5B"/>
    <w:p w14:paraId="0B790A49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B5B" w14:paraId="3620BCC8" w14:textId="77777777" w:rsidTr="001727C2">
        <w:tc>
          <w:tcPr>
            <w:tcW w:w="9855" w:type="dxa"/>
          </w:tcPr>
          <w:p w14:paraId="3D8C4E2A" w14:textId="7C794D0A" w:rsidR="00AF5B5B" w:rsidRDefault="00AF5B5B" w:rsidP="00AF5B5B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  <w:p w14:paraId="532D6FAC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function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f_BuildDefaultQoSRules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charstring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121FFC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                             template (omit) IEI8_Type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:= omit) return template (value)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QoS_Rules</w:t>
            </w:r>
            <w:proofErr w:type="spellEnd"/>
          </w:p>
          <w:p w14:paraId="605DB35B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05B689E5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6D4D5E1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QoS_Rule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cs_QoS_Rule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('03'O, int2bit(7, 6), '01'O, -,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cs_PacketFilterList_MediaUDP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('0110'B), '0'B); // @sic R5-210627 sic@;</w:t>
            </w:r>
          </w:p>
          <w:p w14:paraId="6E1E01B6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0348F51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== "7_Voice") {</w:t>
            </w:r>
          </w:p>
          <w:p w14:paraId="4B6AD4F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},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) // @sic R5-213440 sic@</w:t>
            </w:r>
          </w:p>
          <w:p w14:paraId="5C79E17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} else if (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== "7_VoiceVideo") {</w:t>
            </w:r>
          </w:p>
          <w:p w14:paraId="4ACAD610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cs_QoS_Rule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('04'O, int2bit(8, 6), '01'O, -,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cs_PacketFilterList_MediaUDP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('0111'B), '0'B)},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) // @sic R5-210627 sic@</w:t>
            </w:r>
          </w:p>
          <w:p w14:paraId="6283031F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571B97E6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f_BuildDefaultQoSRule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)},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89F320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E4E86A9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return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CDC2FC0" w14:textId="5590FEF9" w:rsidR="00AF5B5B" w:rsidRDefault="00AF5B5B" w:rsidP="00AF5B5B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20F70AF1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</w:p>
    <w:p w14:paraId="406B8190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</w:p>
    <w:p w14:paraId="77564C1F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B5B" w14:paraId="2A489DA8" w14:textId="77777777" w:rsidTr="001727C2">
        <w:trPr>
          <w:trHeight w:val="279"/>
        </w:trPr>
        <w:tc>
          <w:tcPr>
            <w:tcW w:w="9855" w:type="dxa"/>
          </w:tcPr>
          <w:p w14:paraId="357788B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function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f_BuildDefaultQoSRules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charstring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5C5A44F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template (omit) IEI8_Type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omit) return template (value)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QoS_Rules</w:t>
            </w:r>
            <w:proofErr w:type="spellEnd"/>
          </w:p>
          <w:p w14:paraId="4A3D48E2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2C21EC4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C733CE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QoS_Rule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cs_QoS_Rule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('03'O, int2bit(7, 6), '01'O, -,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cs_PacketFilterList_MediaUDP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('0110'B), '0'B); // @sic R5-210627 sic@;</w:t>
            </w:r>
          </w:p>
          <w:p w14:paraId="5BF38E0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299D94C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"7_Voice") {</w:t>
            </w:r>
          </w:p>
          <w:p w14:paraId="1D60E957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},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) // @sic R5-213440 sic@</w:t>
            </w:r>
          </w:p>
          <w:p w14:paraId="29E462AF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 else if (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"7_VoiceVideo") {</w:t>
            </w:r>
          </w:p>
          <w:p w14:paraId="39AA904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cs_QoS_Rule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('04'O, int2bit(8, 6), '01'O, -,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cs_PacketFilterList_MediaUDP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('0111'B), '0'B)},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) // @sic R5-210627 sic@</w:t>
            </w:r>
          </w:p>
          <w:p w14:paraId="5F6D5F7C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 else {</w:t>
            </w:r>
          </w:p>
          <w:p w14:paraId="01F50FA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f_BuildDefaultQoSRule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)},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1658FCC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204A45B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4B34729" w14:textId="5C60C489" w:rsid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  <w:p w14:paraId="7622A609" w14:textId="0EC33034" w:rsidR="00AF5B5B" w:rsidRDefault="00AF5B5B" w:rsidP="001727C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3ED50F92" w14:textId="77777777" w:rsidR="00AF5B5B" w:rsidRDefault="00AF5B5B" w:rsidP="00AF5B5B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79696436"/>
      <w:r w:rsidRPr="00E5262B">
        <w:rPr>
          <w:b/>
          <w:bCs/>
        </w:rPr>
        <w:lastRenderedPageBreak/>
        <w:t xml:space="preserve">Branches </w:t>
      </w:r>
      <w:bookmarkEnd w:id="15"/>
      <w:bookmarkEnd w:id="16"/>
      <w:bookmarkEnd w:id="17"/>
      <w:r w:rsidRPr="00E5262B">
        <w:rPr>
          <w:b/>
          <w:bCs/>
        </w:rPr>
        <w:t>executed</w:t>
      </w:r>
      <w:bookmarkEnd w:id="18"/>
    </w:p>
    <w:p w14:paraId="77EF4639" w14:textId="054C25D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410243" w:rsidRPr="00E5262B">
        <w:rPr>
          <w:rFonts w:cs="Arial"/>
        </w:rPr>
        <w:t>NR band</w:t>
      </w:r>
      <w:r w:rsidR="009E7E35">
        <w:rPr>
          <w:rFonts w:cs="Arial"/>
        </w:rPr>
        <w:t xml:space="preserve"> n41 using ciphering algorithm nea1 and integrity algorithm nea2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79696437"/>
      <w:r w:rsidRPr="00E5262B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70223940" w14:textId="31B9BC6E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79696438"/>
      <w:r w:rsidRPr="00A32967">
        <w:rPr>
          <w:rFonts w:cs="Arial"/>
          <w:b/>
        </w:rPr>
        <w:t>Qualcomm SM8</w:t>
      </w:r>
      <w:r w:rsidR="00482C98">
        <w:rPr>
          <w:rFonts w:cs="Arial"/>
          <w:b/>
        </w:rPr>
        <w:t>4</w:t>
      </w:r>
      <w:r w:rsidRPr="00A32967">
        <w:rPr>
          <w:rFonts w:cs="Arial"/>
          <w:b/>
        </w:rPr>
        <w:t>50+SDX6</w:t>
      </w:r>
      <w:r w:rsidR="00482C98">
        <w:rPr>
          <w:rFonts w:cs="Arial"/>
          <w:b/>
        </w:rPr>
        <w:t>5</w:t>
      </w:r>
      <w:bookmarkEnd w:id="23"/>
      <w:r w:rsidRPr="00A32967">
        <w:rPr>
          <w:rFonts w:cs="Arial"/>
          <w:b/>
        </w:rPr>
        <w:t xml:space="preserve"> </w:t>
      </w:r>
    </w:p>
    <w:p w14:paraId="6BFB4688" w14:textId="1904F785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>Qualcomm SM8</w:t>
      </w:r>
      <w:r w:rsidR="00482C98">
        <w:rPr>
          <w:rFonts w:cs="Arial"/>
        </w:rPr>
        <w:t>4</w:t>
      </w:r>
      <w:r w:rsidRPr="00A32967">
        <w:rPr>
          <w:rFonts w:cs="Arial"/>
        </w:rPr>
        <w:t>50+SDX6</w:t>
      </w:r>
      <w:r w:rsidR="00482C98">
        <w:rPr>
          <w:rFonts w:cs="Arial"/>
        </w:rPr>
        <w:t>5</w:t>
      </w:r>
      <w:r w:rsidRPr="00A32967">
        <w:rPr>
          <w:rFonts w:cs="Arial"/>
        </w:rPr>
        <w:t xml:space="preserve">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C68C8C9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482C98">
        <w:rPr>
          <w:rFonts w:cs="Arial"/>
        </w:rPr>
        <w:t>7_14</w:t>
      </w:r>
      <w:r>
        <w:rPr>
          <w:rFonts w:cs="Arial"/>
        </w:rPr>
        <w:t>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87D5C08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482C98">
        <w:rPr>
          <w:rFonts w:cs="Arial"/>
        </w:rPr>
        <w:t>7_14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79696439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47474AB7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8E569A">
              <w:rPr>
                <w:rFonts w:cs="Arial"/>
                <w:b/>
                <w:sz w:val="18"/>
              </w:rPr>
              <w:t>878</w:t>
            </w:r>
            <w:r w:rsidRPr="00E5262B">
              <w:rPr>
                <w:rFonts w:cs="Arial"/>
                <w:bCs/>
                <w:sz w:val="18"/>
              </w:rPr>
              <w:t xml:space="preserve">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</w:t>
            </w:r>
            <w:r w:rsidR="00482C98">
              <w:rPr>
                <w:rFonts w:cs="Arial"/>
                <w:bCs/>
                <w:sz w:val="18"/>
              </w:rPr>
              <w:t>call control</w:t>
            </w:r>
            <w:r w:rsidR="002F7484">
              <w:rPr>
                <w:rFonts w:cs="Arial"/>
                <w:bCs/>
                <w:sz w:val="18"/>
              </w:rPr>
              <w:t xml:space="preserve"> test</w:t>
            </w:r>
            <w:r w:rsidR="005C4F2A">
              <w:rPr>
                <w:rFonts w:cs="Arial"/>
                <w:bCs/>
                <w:sz w:val="18"/>
              </w:rPr>
              <w:t xml:space="preserve"> case </w:t>
            </w:r>
            <w:r w:rsidR="00482C98">
              <w:rPr>
                <w:rFonts w:cs="Arial"/>
                <w:bCs/>
                <w:sz w:val="18"/>
              </w:rPr>
              <w:t>7.14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740F1" w14:textId="77777777" w:rsidR="005E4F2B" w:rsidRDefault="005E4F2B">
      <w:r>
        <w:separator/>
      </w:r>
    </w:p>
  </w:endnote>
  <w:endnote w:type="continuationSeparator" w:id="0">
    <w:p w14:paraId="610C8EF2" w14:textId="77777777" w:rsidR="005E4F2B" w:rsidRDefault="005E4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66268" w14:textId="77777777" w:rsidR="005E4F2B" w:rsidRDefault="005E4F2B">
      <w:r>
        <w:separator/>
      </w:r>
    </w:p>
  </w:footnote>
  <w:footnote w:type="continuationSeparator" w:id="0">
    <w:p w14:paraId="57240360" w14:textId="77777777" w:rsidR="005E4F2B" w:rsidRDefault="005E4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53665"/>
    <w:multiLevelType w:val="hybridMultilevel"/>
    <w:tmpl w:val="0FD84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C05D2"/>
    <w:multiLevelType w:val="hybridMultilevel"/>
    <w:tmpl w:val="924E2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2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65E50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0E7160"/>
    <w:rsid w:val="0012423F"/>
    <w:rsid w:val="0012515E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484"/>
    <w:rsid w:val="002F780D"/>
    <w:rsid w:val="00305409"/>
    <w:rsid w:val="00317F09"/>
    <w:rsid w:val="00344D50"/>
    <w:rsid w:val="003609EF"/>
    <w:rsid w:val="0036231A"/>
    <w:rsid w:val="00374DD4"/>
    <w:rsid w:val="00386D5F"/>
    <w:rsid w:val="00397B87"/>
    <w:rsid w:val="003A22C0"/>
    <w:rsid w:val="003A3CA7"/>
    <w:rsid w:val="003B1C05"/>
    <w:rsid w:val="003E1A36"/>
    <w:rsid w:val="00410243"/>
    <w:rsid w:val="00410371"/>
    <w:rsid w:val="004242F1"/>
    <w:rsid w:val="00482C98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21EA3"/>
    <w:rsid w:val="00531C78"/>
    <w:rsid w:val="00547111"/>
    <w:rsid w:val="0058002B"/>
    <w:rsid w:val="00587E49"/>
    <w:rsid w:val="00592D74"/>
    <w:rsid w:val="005C1392"/>
    <w:rsid w:val="005C4F2A"/>
    <w:rsid w:val="005D1D23"/>
    <w:rsid w:val="005D371E"/>
    <w:rsid w:val="005E2C44"/>
    <w:rsid w:val="005E4F2B"/>
    <w:rsid w:val="005E7A13"/>
    <w:rsid w:val="00621188"/>
    <w:rsid w:val="006257ED"/>
    <w:rsid w:val="0065523D"/>
    <w:rsid w:val="00655CDC"/>
    <w:rsid w:val="00665C47"/>
    <w:rsid w:val="006851FC"/>
    <w:rsid w:val="00695808"/>
    <w:rsid w:val="006A3F62"/>
    <w:rsid w:val="006B3C17"/>
    <w:rsid w:val="006B46FB"/>
    <w:rsid w:val="006E21FB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0DE0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E569A"/>
    <w:rsid w:val="008F3789"/>
    <w:rsid w:val="008F686C"/>
    <w:rsid w:val="009148DE"/>
    <w:rsid w:val="009158F1"/>
    <w:rsid w:val="00937A5E"/>
    <w:rsid w:val="00941E30"/>
    <w:rsid w:val="009777D9"/>
    <w:rsid w:val="00982C7A"/>
    <w:rsid w:val="00983B17"/>
    <w:rsid w:val="00985F3B"/>
    <w:rsid w:val="00991B88"/>
    <w:rsid w:val="009A0436"/>
    <w:rsid w:val="009A5753"/>
    <w:rsid w:val="009A579D"/>
    <w:rsid w:val="009B0C3B"/>
    <w:rsid w:val="009B0D99"/>
    <w:rsid w:val="009C3ADF"/>
    <w:rsid w:val="009E3297"/>
    <w:rsid w:val="009E3609"/>
    <w:rsid w:val="009E7E35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7671C"/>
    <w:rsid w:val="00AA2CBC"/>
    <w:rsid w:val="00AC5820"/>
    <w:rsid w:val="00AD01CC"/>
    <w:rsid w:val="00AD1CD8"/>
    <w:rsid w:val="00AD416E"/>
    <w:rsid w:val="00AE20F6"/>
    <w:rsid w:val="00AF5B5B"/>
    <w:rsid w:val="00B24CF0"/>
    <w:rsid w:val="00B258BB"/>
    <w:rsid w:val="00B34E20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735E0"/>
    <w:rsid w:val="00C95985"/>
    <w:rsid w:val="00CC2EED"/>
    <w:rsid w:val="00CC5026"/>
    <w:rsid w:val="00CC68D0"/>
    <w:rsid w:val="00CD486B"/>
    <w:rsid w:val="00CD6362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781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D639C"/>
    <w:rsid w:val="00EE167D"/>
    <w:rsid w:val="00EE7D7C"/>
    <w:rsid w:val="00F21A9F"/>
    <w:rsid w:val="00F25D98"/>
    <w:rsid w:val="00F300FB"/>
    <w:rsid w:val="00F43211"/>
    <w:rsid w:val="00F707B6"/>
    <w:rsid w:val="00FA6B7D"/>
    <w:rsid w:val="00FB2BB4"/>
    <w:rsid w:val="00FB62F0"/>
    <w:rsid w:val="00FB6386"/>
    <w:rsid w:val="00FC79FD"/>
    <w:rsid w:val="00FD65C2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935</TotalTime>
  <Pages>15</Pages>
  <Words>2739</Words>
  <Characters>31884</Characters>
  <Application>Microsoft Office Word</Application>
  <DocSecurity>0</DocSecurity>
  <Lines>265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58</cp:revision>
  <cp:lastPrinted>1900-01-01T00:00:00Z</cp:lastPrinted>
  <dcterms:created xsi:type="dcterms:W3CDTF">2020-12-08T10:56:00Z</dcterms:created>
  <dcterms:modified xsi:type="dcterms:W3CDTF">2021-10-05T13:25:00Z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