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B2961" w14:textId="2DFCDE00" w:rsidR="0013035E" w:rsidRDefault="0013035E" w:rsidP="001303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R5s21</w:t>
        </w:r>
        <w:r w:rsidR="00FE3A5B">
          <w:rPr>
            <w:b/>
            <w:i/>
            <w:noProof/>
            <w:sz w:val="28"/>
          </w:rPr>
          <w:t>1396</w:t>
        </w:r>
      </w:fldSimple>
    </w:p>
    <w:p w14:paraId="740F75DB" w14:textId="77777777" w:rsidR="0013035E" w:rsidRDefault="00755220" w:rsidP="0013035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3035E" w:rsidRPr="00BA51D9">
          <w:rPr>
            <w:b/>
            <w:noProof/>
            <w:sz w:val="24"/>
          </w:rPr>
          <w:t>Online</w:t>
        </w:r>
      </w:fldSimple>
      <w:r w:rsidR="0013035E">
        <w:rPr>
          <w:b/>
          <w:noProof/>
          <w:sz w:val="24"/>
        </w:rPr>
        <w:t xml:space="preserve">, </w:t>
      </w:r>
      <w:r w:rsidR="0013035E">
        <w:fldChar w:fldCharType="begin"/>
      </w:r>
      <w:r w:rsidR="0013035E">
        <w:instrText xml:space="preserve"> DOCPROPERTY  Country  \* MERGEFORMAT </w:instrText>
      </w:r>
      <w:r w:rsidR="0013035E">
        <w:fldChar w:fldCharType="end"/>
      </w:r>
      <w:r w:rsidR="0013035E">
        <w:rPr>
          <w:b/>
          <w:noProof/>
          <w:sz w:val="24"/>
        </w:rPr>
        <w:t xml:space="preserve">, </w:t>
      </w:r>
      <w:fldSimple w:instr=" DOCPROPERTY  StartDate  \* MERGEFORMAT ">
        <w:r w:rsidR="0013035E">
          <w:rPr>
            <w:b/>
            <w:noProof/>
            <w:sz w:val="24"/>
          </w:rPr>
          <w:t>7</w:t>
        </w:r>
        <w:r w:rsidR="0013035E" w:rsidRPr="00BA51D9">
          <w:rPr>
            <w:b/>
            <w:noProof/>
            <w:sz w:val="24"/>
          </w:rPr>
          <w:t>th Dec 20</w:t>
        </w:r>
        <w:r w:rsidR="0013035E">
          <w:rPr>
            <w:b/>
            <w:noProof/>
            <w:sz w:val="24"/>
          </w:rPr>
          <w:t>20</w:t>
        </w:r>
      </w:fldSimple>
      <w:r w:rsidR="0013035E">
        <w:rPr>
          <w:b/>
          <w:noProof/>
          <w:sz w:val="24"/>
        </w:rPr>
        <w:t xml:space="preserve"> - </w:t>
      </w:r>
      <w:fldSimple w:instr=" DOCPROPERTY  EndDate  \* MERGEFORMAT ">
        <w:r w:rsidR="0013035E" w:rsidRPr="00BA51D9">
          <w:rPr>
            <w:b/>
            <w:noProof/>
            <w:sz w:val="24"/>
          </w:rPr>
          <w:t>31st Dec 202</w:t>
        </w:r>
        <w:r w:rsidR="0013035E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035E" w14:paraId="1B0B6397" w14:textId="77777777" w:rsidTr="007928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294A13" w14:textId="77777777" w:rsidR="0013035E" w:rsidRDefault="0013035E" w:rsidP="007928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3035E" w14:paraId="3A0F43C7" w14:textId="77777777" w:rsidTr="007928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86389" w14:textId="77777777" w:rsidR="0013035E" w:rsidRDefault="0013035E" w:rsidP="007928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3035E" w14:paraId="28394DC1" w14:textId="77777777" w:rsidTr="007928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A80E4B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53520DFB" w14:textId="77777777" w:rsidTr="00792881">
        <w:tc>
          <w:tcPr>
            <w:tcW w:w="142" w:type="dxa"/>
            <w:tcBorders>
              <w:left w:val="single" w:sz="4" w:space="0" w:color="auto"/>
            </w:tcBorders>
          </w:tcPr>
          <w:p w14:paraId="3968BE5B" w14:textId="77777777" w:rsidR="0013035E" w:rsidRDefault="0013035E" w:rsidP="007928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5B695A" w14:textId="77777777" w:rsidR="0013035E" w:rsidRPr="00410371" w:rsidRDefault="0013035E" w:rsidP="007928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36.523-3</w:t>
            </w:r>
          </w:p>
        </w:tc>
        <w:tc>
          <w:tcPr>
            <w:tcW w:w="709" w:type="dxa"/>
          </w:tcPr>
          <w:p w14:paraId="07E54F55" w14:textId="77777777" w:rsidR="0013035E" w:rsidRDefault="0013035E" w:rsidP="007928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2114C0" w14:textId="340B19E0" w:rsidR="0013035E" w:rsidRPr="00410371" w:rsidRDefault="004372F6" w:rsidP="007928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46</w:t>
            </w:r>
            <w:r w:rsidR="00FE3E62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2725BBF2" w14:textId="77777777" w:rsidR="0013035E" w:rsidRDefault="0013035E" w:rsidP="007928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A7F1F5" w14:textId="437E584A" w:rsidR="0013035E" w:rsidRPr="00A1055C" w:rsidRDefault="00FE3A5B" w:rsidP="00792881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EFA330C" w14:textId="77777777" w:rsidR="0013035E" w:rsidRDefault="0013035E" w:rsidP="007928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8534B1" w14:textId="45D5263C" w:rsidR="0013035E" w:rsidRPr="00410371" w:rsidRDefault="00FE3A5B" w:rsidP="0079288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F16B4A">
              <w:rPr>
                <w:b/>
                <w:noProof/>
                <w:sz w:val="28"/>
              </w:rPr>
              <w:t>.</w:t>
            </w:r>
            <w:r w:rsidR="0013035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434244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</w:p>
        </w:tc>
      </w:tr>
      <w:tr w:rsidR="0013035E" w14:paraId="2FF4BB1B" w14:textId="77777777" w:rsidTr="007928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F49F4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</w:p>
        </w:tc>
      </w:tr>
      <w:tr w:rsidR="0013035E" w14:paraId="4B7441E0" w14:textId="77777777" w:rsidTr="007928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BACDC1" w14:textId="77777777" w:rsidR="0013035E" w:rsidRPr="00F25D98" w:rsidRDefault="0013035E" w:rsidP="007928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3035E" w14:paraId="6F5A402F" w14:textId="77777777" w:rsidTr="00792881">
        <w:tc>
          <w:tcPr>
            <w:tcW w:w="9641" w:type="dxa"/>
            <w:gridSpan w:val="9"/>
          </w:tcPr>
          <w:p w14:paraId="46100345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5D4E45" w14:textId="77777777" w:rsidR="0013035E" w:rsidRDefault="0013035E" w:rsidP="001303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035E" w14:paraId="74C22A79" w14:textId="77777777" w:rsidTr="00792881">
        <w:tc>
          <w:tcPr>
            <w:tcW w:w="2835" w:type="dxa"/>
          </w:tcPr>
          <w:p w14:paraId="3A90AF5E" w14:textId="77777777" w:rsidR="0013035E" w:rsidRDefault="0013035E" w:rsidP="007928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A47E31" w14:textId="77777777" w:rsidR="0013035E" w:rsidRDefault="0013035E" w:rsidP="007928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89FDDC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DCB584" w14:textId="77777777" w:rsidR="0013035E" w:rsidRDefault="0013035E" w:rsidP="007928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2C6591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4132A3" w14:textId="77777777" w:rsidR="0013035E" w:rsidRDefault="0013035E" w:rsidP="007928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404B37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925912" w14:textId="77777777" w:rsidR="0013035E" w:rsidRDefault="0013035E" w:rsidP="007928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6FC414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E463C9" w14:textId="77777777" w:rsidR="0013035E" w:rsidRDefault="0013035E" w:rsidP="0013035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035E" w14:paraId="5656245A" w14:textId="77777777" w:rsidTr="00792881">
        <w:tc>
          <w:tcPr>
            <w:tcW w:w="9640" w:type="dxa"/>
            <w:gridSpan w:val="11"/>
          </w:tcPr>
          <w:p w14:paraId="6FD4EB5C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7207FEF2" w14:textId="77777777" w:rsidTr="00792881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BD7B52" w14:textId="77777777" w:rsidR="0013035E" w:rsidRDefault="0013035E" w:rsidP="007928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30BE7A" w14:textId="2D6593B8" w:rsidR="0013035E" w:rsidRDefault="00FE3E62" w:rsidP="00792881">
            <w:pPr>
              <w:pStyle w:val="CRCoverPage"/>
              <w:spacing w:after="0"/>
            </w:pPr>
            <w:r w:rsidRPr="00FE3E62">
              <w:rPr>
                <w:iCs/>
              </w:rPr>
              <w:t>Correction for EUTRA CA test frequencies</w:t>
            </w:r>
          </w:p>
        </w:tc>
      </w:tr>
      <w:tr w:rsidR="0013035E" w14:paraId="5F8CBCE1" w14:textId="77777777" w:rsidTr="00792881">
        <w:tc>
          <w:tcPr>
            <w:tcW w:w="1843" w:type="dxa"/>
            <w:tcBorders>
              <w:left w:val="single" w:sz="4" w:space="0" w:color="auto"/>
            </w:tcBorders>
          </w:tcPr>
          <w:p w14:paraId="37CC85B2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31DA33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09F86F4D" w14:textId="77777777" w:rsidTr="00792881">
        <w:tc>
          <w:tcPr>
            <w:tcW w:w="1843" w:type="dxa"/>
            <w:tcBorders>
              <w:left w:val="single" w:sz="4" w:space="0" w:color="auto"/>
            </w:tcBorders>
          </w:tcPr>
          <w:p w14:paraId="3536E239" w14:textId="77777777" w:rsidR="0013035E" w:rsidRDefault="0013035E" w:rsidP="007928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91806C" w14:textId="77777777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3035E" w14:paraId="233BFB39" w14:textId="77777777" w:rsidTr="00792881">
        <w:tc>
          <w:tcPr>
            <w:tcW w:w="1843" w:type="dxa"/>
            <w:tcBorders>
              <w:left w:val="single" w:sz="4" w:space="0" w:color="auto"/>
            </w:tcBorders>
          </w:tcPr>
          <w:p w14:paraId="1AD29C11" w14:textId="77777777" w:rsidR="0013035E" w:rsidRDefault="0013035E" w:rsidP="007928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B9E968" w14:textId="77777777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3035E" w14:paraId="0B74A5F9" w14:textId="77777777" w:rsidTr="00792881">
        <w:tc>
          <w:tcPr>
            <w:tcW w:w="1843" w:type="dxa"/>
            <w:tcBorders>
              <w:left w:val="single" w:sz="4" w:space="0" w:color="auto"/>
            </w:tcBorders>
          </w:tcPr>
          <w:p w14:paraId="4F217546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9CE7C7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53B80926" w14:textId="77777777" w:rsidTr="00792881">
        <w:tc>
          <w:tcPr>
            <w:tcW w:w="1843" w:type="dxa"/>
            <w:tcBorders>
              <w:left w:val="single" w:sz="4" w:space="0" w:color="auto"/>
            </w:tcBorders>
          </w:tcPr>
          <w:p w14:paraId="150FEB6B" w14:textId="77777777" w:rsidR="0013035E" w:rsidRDefault="0013035E" w:rsidP="007928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C736EC" w14:textId="52939F3F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4525AA">
              <w:rPr>
                <w:noProof/>
              </w:rPr>
              <w:t>1</w:t>
            </w:r>
            <w:r w:rsidR="006A477E">
              <w:rPr>
                <w:noProof/>
              </w:rPr>
              <w:t>0</w:t>
            </w:r>
            <w:r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5B92C769" w14:textId="77777777" w:rsidR="0013035E" w:rsidRDefault="0013035E" w:rsidP="007928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F8F285" w14:textId="77777777" w:rsidR="0013035E" w:rsidRDefault="0013035E" w:rsidP="007928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7C96F4" w14:textId="276FC4F6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0C313C">
              <w:rPr>
                <w:noProof/>
              </w:rPr>
              <w:t>0</w:t>
            </w:r>
            <w:r w:rsidR="00B44430">
              <w:rPr>
                <w:noProof/>
              </w:rPr>
              <w:t>9</w:t>
            </w:r>
            <w:r w:rsidR="00F16B4A">
              <w:rPr>
                <w:noProof/>
              </w:rPr>
              <w:t>-</w:t>
            </w:r>
            <w:r w:rsidR="00B44430">
              <w:rPr>
                <w:noProof/>
              </w:rPr>
              <w:t>14</w:t>
            </w:r>
          </w:p>
        </w:tc>
      </w:tr>
      <w:tr w:rsidR="0013035E" w14:paraId="7CC3AACD" w14:textId="77777777" w:rsidTr="00792881">
        <w:tc>
          <w:tcPr>
            <w:tcW w:w="1843" w:type="dxa"/>
            <w:tcBorders>
              <w:left w:val="single" w:sz="4" w:space="0" w:color="auto"/>
            </w:tcBorders>
          </w:tcPr>
          <w:p w14:paraId="5643D00B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911CA7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04E04D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1DB535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BD6476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30619E15" w14:textId="77777777" w:rsidTr="007928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7C738E" w14:textId="77777777" w:rsidR="0013035E" w:rsidRDefault="0013035E" w:rsidP="007928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6A0858" w14:textId="77777777" w:rsidR="0013035E" w:rsidRDefault="0013035E" w:rsidP="007928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CEF841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1698C0" w14:textId="77777777" w:rsidR="0013035E" w:rsidRDefault="0013035E" w:rsidP="007928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EECE00" w14:textId="3E414F0A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E3A5B">
              <w:t>7</w:t>
            </w:r>
          </w:p>
        </w:tc>
      </w:tr>
      <w:tr w:rsidR="0013035E" w14:paraId="7963B238" w14:textId="77777777" w:rsidTr="007928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FA5B6E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924F98" w14:textId="77777777" w:rsidR="0013035E" w:rsidRDefault="0013035E" w:rsidP="007928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0462BF" w14:textId="77777777" w:rsidR="0013035E" w:rsidRDefault="0013035E" w:rsidP="007928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4CFBC6" w14:textId="77777777" w:rsidR="0013035E" w:rsidRPr="007C2097" w:rsidRDefault="0013035E" w:rsidP="007928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3035E" w14:paraId="6496048E" w14:textId="77777777" w:rsidTr="00792881">
        <w:tc>
          <w:tcPr>
            <w:tcW w:w="1843" w:type="dxa"/>
          </w:tcPr>
          <w:p w14:paraId="00B8FFA4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33DC44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3BF2DDF4" w14:textId="77777777" w:rsidTr="007928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399772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69AF82" w14:textId="77777777" w:rsidR="000A7876" w:rsidRDefault="000A7876" w:rsidP="000A7876">
            <w:pPr>
              <w:pStyle w:val="CRCoverPage"/>
              <w:spacing w:after="0" w:line="259" w:lineRule="auto"/>
            </w:pPr>
            <w:r>
              <w:t xml:space="preserve">From 36.508 Table 6.2.3.2-2: Test frequencies for E-UTRA </w:t>
            </w:r>
            <w:proofErr w:type="spellStart"/>
            <w:r>
              <w:t>PCell</w:t>
            </w:r>
            <w:proofErr w:type="spellEnd"/>
            <w:r>
              <w:t xml:space="preserve"> and </w:t>
            </w:r>
            <w:proofErr w:type="spellStart"/>
            <w:r>
              <w:t>SCell</w:t>
            </w:r>
            <w:proofErr w:type="spellEnd"/>
            <w:r>
              <w:t xml:space="preserve"> for CA Inter-band operation and E-UTRA </w:t>
            </w:r>
            <w:proofErr w:type="spellStart"/>
            <w:r>
              <w:t>PCell</w:t>
            </w:r>
            <w:proofErr w:type="spellEnd"/>
            <w:r>
              <w:t xml:space="preserve"> and </w:t>
            </w:r>
            <w:proofErr w:type="spellStart"/>
            <w:r>
              <w:t>PSCell</w:t>
            </w:r>
            <w:proofErr w:type="spellEnd"/>
            <w:r>
              <w:t xml:space="preserve"> for DC Inter-band operation (two bands), f1 dl test frequency is currently incorrect in the function </w:t>
            </w:r>
            <w:proofErr w:type="spellStart"/>
            <w:r>
              <w:t>f_EUTRA_CA_InitFrequenciesInterBand</w:t>
            </w:r>
            <w:proofErr w:type="spellEnd"/>
            <w:r>
              <w:t>()</w:t>
            </w:r>
          </w:p>
          <w:p w14:paraId="387F0450" w14:textId="77777777" w:rsidR="000A7876" w:rsidRDefault="000A7876" w:rsidP="000A7876">
            <w:pPr>
              <w:pStyle w:val="CRCoverPage"/>
              <w:spacing w:after="0" w:line="259" w:lineRule="auto"/>
            </w:pPr>
          </w:p>
          <w:p w14:paraId="5E494542" w14:textId="34D1856E" w:rsidR="0013035E" w:rsidRPr="00921DC1" w:rsidRDefault="0013035E" w:rsidP="000A7876">
            <w:pPr>
              <w:pStyle w:val="CRCoverPage"/>
              <w:spacing w:after="0" w:line="259" w:lineRule="auto"/>
            </w:pPr>
          </w:p>
        </w:tc>
      </w:tr>
      <w:tr w:rsidR="0013035E" w14:paraId="0FF8D6B8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99F79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A7C9E3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6ED3FA0E" w14:textId="77777777" w:rsidTr="00792881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520EBC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0C1D7C" w14:textId="5C58CCF6" w:rsidR="008A0D5D" w:rsidRDefault="000A7876" w:rsidP="00792881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  <w:r w:rsidRPr="000A7876">
              <w:t xml:space="preserve">Correct f1 dl test Frequency for </w:t>
            </w:r>
            <w:proofErr w:type="spellStart"/>
            <w:r w:rsidRPr="000A7876">
              <w:t>ChBandwidth</w:t>
            </w:r>
            <w:proofErr w:type="spellEnd"/>
            <w:r w:rsidRPr="000A7876">
              <w:t xml:space="preserve"> 10 for CA band combination  (30A-66A) and (30A_66A_SwitchAllocation).</w:t>
            </w:r>
          </w:p>
        </w:tc>
      </w:tr>
      <w:tr w:rsidR="0013035E" w14:paraId="6DBB60C8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2CED63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9BC402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5CDB2922" w14:textId="77777777" w:rsidTr="007928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7CD39D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F0AB8" w14:textId="0F188592" w:rsidR="0013035E" w:rsidRDefault="0013035E" w:rsidP="007928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may fail </w:t>
            </w:r>
            <w:r w:rsidR="000A7876">
              <w:rPr>
                <w:noProof/>
              </w:rPr>
              <w:t>test cases in these CA band combinations</w:t>
            </w:r>
            <w:r>
              <w:rPr>
                <w:noProof/>
              </w:rPr>
              <w:t xml:space="preserve"> </w:t>
            </w:r>
          </w:p>
        </w:tc>
      </w:tr>
      <w:tr w:rsidR="0013035E" w14:paraId="2464D499" w14:textId="77777777" w:rsidTr="00792881">
        <w:tc>
          <w:tcPr>
            <w:tcW w:w="2694" w:type="dxa"/>
            <w:gridSpan w:val="2"/>
          </w:tcPr>
          <w:p w14:paraId="5EC5D398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534AAE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05AD9DDD" w14:textId="77777777" w:rsidTr="007928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3CADD3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E552FD" w14:textId="0D5EB3EB" w:rsidR="0013035E" w:rsidRDefault="000A7876" w:rsidP="00792881">
            <w:pPr>
              <w:pStyle w:val="CRCoverPage"/>
              <w:spacing w:after="0"/>
              <w:rPr>
                <w:noProof/>
              </w:rPr>
            </w:pPr>
            <w:r w:rsidRPr="000A7876">
              <w:rPr>
                <w:noProof/>
              </w:rPr>
              <w:t>f_EUTRA_CA_InitFrequenciesInterBand()</w:t>
            </w:r>
          </w:p>
        </w:tc>
      </w:tr>
      <w:tr w:rsidR="0013035E" w14:paraId="00332FE1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DD4C4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2846DC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64FEB879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088EE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51E329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8475CF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A85ED8" w14:textId="77777777" w:rsidR="0013035E" w:rsidRDefault="0013035E" w:rsidP="007928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B3360" w14:textId="77777777" w:rsidR="0013035E" w:rsidRDefault="0013035E" w:rsidP="007928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035E" w14:paraId="6BA33DF2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7E88E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146F6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C07C2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3286C1" w14:textId="77777777" w:rsidR="0013035E" w:rsidRDefault="0013035E" w:rsidP="007928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685576" w14:textId="77777777" w:rsidR="0013035E" w:rsidRDefault="0013035E" w:rsidP="007928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035E" w14:paraId="64EC0FA8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C61F3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969CFD" w14:textId="6CBBDB86" w:rsidR="0013035E" w:rsidRDefault="0013035E" w:rsidP="00792881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117D8A" w14:textId="2C5C51D3" w:rsidR="0013035E" w:rsidRDefault="00F8082F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9D2A1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E22682" w14:textId="7DE195A4" w:rsidR="0013035E" w:rsidRDefault="0013035E" w:rsidP="007928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035E" w14:paraId="2136DCE7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19658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91808A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D0E6B" w14:textId="6137FC9F" w:rsidR="0013035E" w:rsidRDefault="00A06311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1EE202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D136FA" w14:textId="77777777" w:rsidR="0013035E" w:rsidRDefault="0013035E" w:rsidP="007928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035E" w14:paraId="7A58ACD8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559B7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0FAC7A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</w:p>
        </w:tc>
      </w:tr>
      <w:tr w:rsidR="0013035E" w14:paraId="43B681E2" w14:textId="77777777" w:rsidTr="007928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EBC338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D12CA" w14:textId="77777777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035E" w:rsidRPr="008863B9" w14:paraId="3F6D9743" w14:textId="77777777" w:rsidTr="007928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A1A546" w14:textId="77777777" w:rsidR="0013035E" w:rsidRPr="008863B9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4E5708" w14:textId="77777777" w:rsidR="0013035E" w:rsidRPr="008863B9" w:rsidRDefault="0013035E" w:rsidP="007928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035E" w14:paraId="1F36CDB9" w14:textId="77777777" w:rsidTr="007928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50B882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C344E5" w14:textId="77777777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7F0575" w14:textId="77777777" w:rsidR="0013035E" w:rsidRDefault="0013035E" w:rsidP="0013035E">
      <w:pPr>
        <w:pStyle w:val="CRCoverPage"/>
        <w:spacing w:after="0"/>
        <w:rPr>
          <w:noProof/>
          <w:sz w:val="8"/>
          <w:szCs w:val="8"/>
        </w:rPr>
      </w:pPr>
    </w:p>
    <w:p w14:paraId="68010569" w14:textId="77777777" w:rsidR="0013035E" w:rsidRDefault="0013035E" w:rsidP="0013035E">
      <w:pPr>
        <w:rPr>
          <w:noProof/>
        </w:rPr>
        <w:sectPr w:rsidR="001303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977EC" w14:textId="77777777" w:rsidR="0013035E" w:rsidRPr="00D83A7A" w:rsidRDefault="0013035E" w:rsidP="0013035E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146532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9BA45FD" w14:textId="77777777" w:rsidR="0013035E" w:rsidRDefault="0013035E" w:rsidP="0013035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F12520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_Toc61465329 \h </w:instrText>
      </w:r>
      <w:r>
        <w:fldChar w:fldCharType="separate"/>
      </w:r>
      <w:r>
        <w:t>2</w:t>
      </w:r>
      <w:r>
        <w:fldChar w:fldCharType="end"/>
      </w:r>
    </w:p>
    <w:p w14:paraId="5A1BF006" w14:textId="77777777" w:rsidR="0013035E" w:rsidRDefault="0013035E" w:rsidP="0013035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_Toc61465330 \h </w:instrText>
      </w:r>
      <w:r>
        <w:fldChar w:fldCharType="separate"/>
      </w:r>
      <w:r>
        <w:t>3</w:t>
      </w:r>
      <w:r>
        <w:fldChar w:fldCharType="end"/>
      </w:r>
    </w:p>
    <w:p w14:paraId="7CD3EC58" w14:textId="77777777" w:rsidR="0013035E" w:rsidRDefault="0013035E" w:rsidP="0013035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_Toc61465331 \h </w:instrText>
      </w:r>
      <w:r>
        <w:fldChar w:fldCharType="separate"/>
      </w:r>
      <w:r>
        <w:t>3</w:t>
      </w:r>
      <w:r>
        <w:fldChar w:fldCharType="end"/>
      </w:r>
    </w:p>
    <w:p w14:paraId="691EE7D3" w14:textId="77777777" w:rsidR="0013035E" w:rsidRDefault="0013035E" w:rsidP="0013035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1252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1252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_Toc61465332 \h </w:instrText>
      </w:r>
      <w:r>
        <w:fldChar w:fldCharType="separate"/>
      </w:r>
      <w:r>
        <w:t>3</w:t>
      </w:r>
      <w:r>
        <w:fldChar w:fldCharType="end"/>
      </w:r>
    </w:p>
    <w:p w14:paraId="61B06D3B" w14:textId="77777777" w:rsidR="0013035E" w:rsidRDefault="0013035E" w:rsidP="0013035E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485B59A2" w14:textId="77777777" w:rsidR="0013035E" w:rsidRDefault="0013035E" w:rsidP="0013035E">
      <w:pPr>
        <w:rPr>
          <w:rFonts w:cs="Arial"/>
          <w:noProof/>
        </w:rPr>
      </w:pPr>
    </w:p>
    <w:p w14:paraId="738A7696" w14:textId="77777777" w:rsidR="0013035E" w:rsidRDefault="0013035E" w:rsidP="0013035E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21F4576C" w14:textId="77777777" w:rsidR="0013035E" w:rsidRDefault="0013035E" w:rsidP="0013035E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1465330"/>
      <w:r>
        <w:rPr>
          <w:b/>
          <w:lang w:eastAsia="ja-JP"/>
        </w:rPr>
        <w:lastRenderedPageBreak/>
        <w:t>Overview</w:t>
      </w:r>
      <w:bookmarkEnd w:id="2"/>
      <w:bookmarkEnd w:id="3"/>
    </w:p>
    <w:p w14:paraId="35CA98AF" w14:textId="3F2E4EDA" w:rsidR="0013035E" w:rsidRDefault="0013035E" w:rsidP="0013035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 w:rsidR="000C313C">
        <w:rPr>
          <w:rFonts w:cs="Arial"/>
        </w:rPr>
        <w:t>1</w:t>
      </w:r>
      <w:r w:rsidRPr="00A37C31">
        <w:rPr>
          <w:rFonts w:cs="Arial"/>
        </w:rPr>
        <w:t>wk</w:t>
      </w:r>
      <w:r w:rsidR="00586908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3850523C" w14:textId="77777777" w:rsidR="0013035E" w:rsidRDefault="0013035E" w:rsidP="0013035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Pr="00A37C31">
        <w:rPr>
          <w:rFonts w:cs="Arial"/>
          <w:lang w:eastAsia="ja-JP"/>
        </w:rPr>
        <w:t>shaun.harry@keysight.com</w:t>
      </w:r>
    </w:p>
    <w:p w14:paraId="2FE86376" w14:textId="77777777" w:rsidR="0013035E" w:rsidRDefault="0013035E" w:rsidP="00F16B4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1465331"/>
      <w:r w:rsidRPr="00854C55">
        <w:rPr>
          <w:b/>
        </w:rPr>
        <w:t>Corrections required</w:t>
      </w:r>
      <w:bookmarkEnd w:id="4"/>
      <w:bookmarkEnd w:id="5"/>
      <w:bookmarkEnd w:id="6"/>
    </w:p>
    <w:p w14:paraId="396F93B3" w14:textId="4ED8DB65" w:rsidR="000A7876" w:rsidRPr="00EA5186" w:rsidRDefault="00EA1116" w:rsidP="000A7876">
      <w:pPr>
        <w:pStyle w:val="Heading2"/>
        <w:numPr>
          <w:ilvl w:val="1"/>
          <w:numId w:val="0"/>
        </w:numPr>
        <w:tabs>
          <w:tab w:val="num" w:pos="576"/>
        </w:tabs>
        <w:overflowPunct w:val="0"/>
        <w:autoSpaceDE w:val="0"/>
        <w:autoSpaceDN w:val="0"/>
        <w:adjustRightInd w:val="0"/>
        <w:spacing w:before="480"/>
        <w:ind w:left="576" w:hanging="576"/>
        <w:textAlignment w:val="baseline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2.</w:t>
      </w:r>
      <w:bookmarkStart w:id="7" w:name="_Hlk82505080"/>
      <w:r w:rsidR="000A7876">
        <w:rPr>
          <w:rFonts w:cs="Arial"/>
          <w:sz w:val="28"/>
          <w:szCs w:val="28"/>
        </w:rPr>
        <w:t>1</w:t>
      </w:r>
      <w:r w:rsidR="000A7876" w:rsidRPr="000A7876">
        <w:rPr>
          <w:rFonts w:cs="Arial"/>
          <w:sz w:val="28"/>
          <w:szCs w:val="28"/>
        </w:rPr>
        <w:t xml:space="preserve"> </w:t>
      </w:r>
      <w:r w:rsidR="000A7876">
        <w:rPr>
          <w:rFonts w:cs="Arial"/>
          <w:sz w:val="28"/>
          <w:szCs w:val="28"/>
        </w:rPr>
        <w:t>Change 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0A7876" w:rsidRPr="00C21A01" w14:paraId="0DA4C084" w14:textId="77777777" w:rsidTr="0077770D">
        <w:tc>
          <w:tcPr>
            <w:tcW w:w="1985" w:type="dxa"/>
          </w:tcPr>
          <w:p w14:paraId="08821D3C" w14:textId="77777777" w:rsidR="000A7876" w:rsidRPr="00C21A01" w:rsidRDefault="000A7876" w:rsidP="0077770D">
            <w:pPr>
              <w:spacing w:before="40" w:after="4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Function</w:t>
            </w:r>
            <w:r w:rsidRPr="00C21A01">
              <w:rPr>
                <w:rFonts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14:paraId="02A84D29" w14:textId="77777777" w:rsidR="000A7876" w:rsidRPr="00990779" w:rsidRDefault="000A7876" w:rsidP="0077770D">
            <w:pPr>
              <w:spacing w:after="0"/>
              <w:rPr>
                <w:rFonts w:cs="Arial"/>
                <w:lang w:val="en-US" w:eastAsia="ja-JP"/>
              </w:rPr>
            </w:pPr>
            <w:proofErr w:type="spellStart"/>
            <w:r w:rsidRPr="001B3658">
              <w:rPr>
                <w:rFonts w:cs="Arial"/>
                <w:lang w:val="en-US" w:eastAsia="ja-JP"/>
              </w:rPr>
              <w:t>f_EUTRA_CA_InitFrequenciesInterBand</w:t>
            </w:r>
            <w:proofErr w:type="spellEnd"/>
            <w:r>
              <w:rPr>
                <w:rFonts w:cs="Arial"/>
                <w:lang w:val="en-US" w:eastAsia="ja-JP"/>
              </w:rPr>
              <w:t>()</w:t>
            </w:r>
          </w:p>
        </w:tc>
      </w:tr>
      <w:tr w:rsidR="000A7876" w:rsidRPr="00ED547B" w14:paraId="00A48522" w14:textId="77777777" w:rsidTr="0077770D">
        <w:tc>
          <w:tcPr>
            <w:tcW w:w="1985" w:type="dxa"/>
          </w:tcPr>
          <w:p w14:paraId="047A384A" w14:textId="77777777" w:rsidR="000A7876" w:rsidRPr="00CF440F" w:rsidRDefault="000A7876" w:rsidP="0077770D">
            <w:pPr>
              <w:spacing w:before="40" w:after="40"/>
              <w:rPr>
                <w:b/>
              </w:rPr>
            </w:pPr>
            <w:r w:rsidRPr="00CF440F">
              <w:rPr>
                <w:b/>
              </w:rPr>
              <w:t>Reason for change</w:t>
            </w:r>
          </w:p>
        </w:tc>
        <w:tc>
          <w:tcPr>
            <w:tcW w:w="7513" w:type="dxa"/>
          </w:tcPr>
          <w:p w14:paraId="5FCE1911" w14:textId="77777777" w:rsidR="000A7876" w:rsidRPr="00FC22ED" w:rsidRDefault="000A7876" w:rsidP="0077770D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From</w:t>
            </w:r>
            <w:r w:rsidRPr="00741033">
              <w:rPr>
                <w:rFonts w:ascii="Arial" w:hAnsi="Arial"/>
                <w:noProof/>
              </w:rPr>
              <w:t xml:space="preserve"> 36.508 Table 6.2.3.2-2: </w:t>
            </w:r>
            <w:r w:rsidRPr="00FB07E4">
              <w:rPr>
                <w:rFonts w:ascii="Arial" w:hAnsi="Arial"/>
                <w:noProof/>
              </w:rPr>
              <w:t>Test frequencies for E-UTRA PCell and SCell for CA Inter-band operation and E-UTRA PCell and PSCell for DC Inter-band operation (two bands)</w:t>
            </w:r>
            <w:r>
              <w:rPr>
                <w:rFonts w:ascii="Arial" w:hAnsi="Arial"/>
                <w:noProof/>
              </w:rPr>
              <w:t xml:space="preserve">, f1 dl test frequency is currently incorrect in the function </w:t>
            </w:r>
            <w:r w:rsidRPr="00FB07E4">
              <w:rPr>
                <w:rFonts w:ascii="Arial" w:hAnsi="Arial"/>
                <w:noProof/>
              </w:rPr>
              <w:t>f_EUTRA_CA_InitFrequenciesInterBand</w:t>
            </w:r>
            <w:r>
              <w:rPr>
                <w:rFonts w:ascii="Arial" w:hAnsi="Arial"/>
                <w:noProof/>
              </w:rPr>
              <w:t>()</w:t>
            </w:r>
          </w:p>
        </w:tc>
      </w:tr>
      <w:tr w:rsidR="000A7876" w:rsidRPr="00C21A01" w14:paraId="2B091984" w14:textId="77777777" w:rsidTr="0077770D">
        <w:tc>
          <w:tcPr>
            <w:tcW w:w="1985" w:type="dxa"/>
          </w:tcPr>
          <w:p w14:paraId="429428AB" w14:textId="77777777" w:rsidR="000A7876" w:rsidRPr="00CF440F" w:rsidRDefault="000A7876" w:rsidP="0077770D">
            <w:pPr>
              <w:spacing w:before="40" w:after="40"/>
              <w:rPr>
                <w:b/>
              </w:rPr>
            </w:pPr>
            <w:r w:rsidRPr="00CF440F">
              <w:rPr>
                <w:b/>
              </w:rPr>
              <w:t>Summary of change</w:t>
            </w:r>
          </w:p>
        </w:tc>
        <w:tc>
          <w:tcPr>
            <w:tcW w:w="7513" w:type="dxa"/>
          </w:tcPr>
          <w:p w14:paraId="48E8EE41" w14:textId="77777777" w:rsidR="000A7876" w:rsidRDefault="000A7876" w:rsidP="007777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</w:t>
            </w:r>
            <w:r w:rsidRPr="00741033">
              <w:rPr>
                <w:noProof/>
              </w:rPr>
              <w:t xml:space="preserve"> f1 dl test Frequency for ChBandwidth 10 for CA band combination  (30A-66A) and (30A_66A_SwitchAllocation)</w:t>
            </w:r>
          </w:p>
        </w:tc>
      </w:tr>
      <w:tr w:rsidR="000A7876" w:rsidRPr="00C21A01" w14:paraId="59778F83" w14:textId="77777777" w:rsidTr="0077770D">
        <w:tc>
          <w:tcPr>
            <w:tcW w:w="1985" w:type="dxa"/>
          </w:tcPr>
          <w:p w14:paraId="1724B7FE" w14:textId="77777777" w:rsidR="000A7876" w:rsidRPr="00C21A01" w:rsidRDefault="000A7876" w:rsidP="0077770D">
            <w:pPr>
              <w:spacing w:before="40" w:after="40"/>
              <w:rPr>
                <w:b/>
              </w:rPr>
            </w:pPr>
            <w:r w:rsidRPr="00C21A01">
              <w:rPr>
                <w:b/>
              </w:rPr>
              <w:t>TTCN module</w:t>
            </w:r>
          </w:p>
        </w:tc>
        <w:tc>
          <w:tcPr>
            <w:tcW w:w="7513" w:type="dxa"/>
          </w:tcPr>
          <w:p w14:paraId="76B35959" w14:textId="77777777" w:rsidR="000A7876" w:rsidRPr="009D1859" w:rsidRDefault="000A7876" w:rsidP="0077770D">
            <w:pPr>
              <w:spacing w:after="0"/>
              <w:rPr>
                <w:rFonts w:ascii="Segoe UI" w:hAnsi="Segoe UI" w:cs="Segoe UI"/>
                <w:sz w:val="21"/>
                <w:szCs w:val="21"/>
                <w:lang w:val="en-US"/>
              </w:rPr>
            </w:pPr>
            <w:r w:rsidRPr="009D1859">
              <w:rPr>
                <w:rFonts w:ascii="Segoe UI" w:hAnsi="Segoe UI" w:cs="Segoe UI"/>
                <w:sz w:val="21"/>
                <w:szCs w:val="21"/>
                <w:lang w:val="en-US"/>
              </w:rPr>
              <w:t>Common\EUTRA</w:t>
            </w:r>
            <w:r>
              <w:rPr>
                <w:rFonts w:ascii="Arial" w:hAnsi="Arial"/>
                <w:noProof/>
              </w:rPr>
              <w:t>\</w:t>
            </w:r>
            <w:r>
              <w:t xml:space="preserve"> </w:t>
            </w:r>
            <w:r w:rsidRPr="009D1859">
              <w:rPr>
                <w:rFonts w:ascii="Arial" w:hAnsi="Arial"/>
                <w:noProof/>
              </w:rPr>
              <w:t>EUTRA_CellInfo</w:t>
            </w:r>
            <w:r>
              <w:rPr>
                <w:rFonts w:ascii="Arial" w:hAnsi="Arial"/>
                <w:noProof/>
              </w:rPr>
              <w:t>Init_CA</w:t>
            </w:r>
            <w:r w:rsidRPr="009D1859">
              <w:rPr>
                <w:rFonts w:ascii="Arial" w:hAnsi="Arial"/>
                <w:noProof/>
              </w:rPr>
              <w:t>.ttcn</w:t>
            </w:r>
          </w:p>
        </w:tc>
      </w:tr>
      <w:tr w:rsidR="000A7876" w:rsidRPr="00C21A01" w14:paraId="7E3ADB54" w14:textId="77777777" w:rsidTr="0077770D">
        <w:tc>
          <w:tcPr>
            <w:tcW w:w="1985" w:type="dxa"/>
          </w:tcPr>
          <w:p w14:paraId="5AC968E2" w14:textId="77777777" w:rsidR="000A7876" w:rsidRPr="00027D24" w:rsidRDefault="000A7876" w:rsidP="0077770D">
            <w:pPr>
              <w:spacing w:before="40" w:after="40"/>
              <w:rPr>
                <w:b/>
                <w:highlight w:val="cyan"/>
              </w:rPr>
            </w:pPr>
            <w:r w:rsidRPr="009F0935">
              <w:rPr>
                <w:b/>
              </w:rPr>
              <w:t>MCC160 Comment</w:t>
            </w:r>
          </w:p>
        </w:tc>
        <w:tc>
          <w:tcPr>
            <w:tcW w:w="7513" w:type="dxa"/>
          </w:tcPr>
          <w:p w14:paraId="7BC98D33" w14:textId="77777777" w:rsidR="000A7876" w:rsidRPr="00E87572" w:rsidRDefault="000A7876" w:rsidP="0077770D"/>
        </w:tc>
      </w:tr>
    </w:tbl>
    <w:p w14:paraId="32FD24D2" w14:textId="77777777" w:rsidR="000A7876" w:rsidRPr="00C21A01" w:rsidRDefault="000A7876" w:rsidP="000A7876">
      <w:pPr>
        <w:spacing w:after="0"/>
        <w:rPr>
          <w:rFonts w:eastAsia="SimSun"/>
          <w:b/>
        </w:rPr>
      </w:pPr>
    </w:p>
    <w:p w14:paraId="347A5725" w14:textId="77777777" w:rsidR="000A7876" w:rsidRDefault="000A7876" w:rsidP="000A7876">
      <w:pPr>
        <w:spacing w:after="0"/>
        <w:rPr>
          <w:rFonts w:eastAsia="SimSun"/>
          <w:b/>
        </w:rPr>
      </w:pPr>
    </w:p>
    <w:p w14:paraId="546DEB86" w14:textId="77777777" w:rsidR="000A7876" w:rsidRDefault="000A7876" w:rsidP="000A7876">
      <w:pPr>
        <w:spacing w:after="0"/>
        <w:rPr>
          <w:rFonts w:eastAsia="SimSun"/>
          <w:b/>
        </w:rPr>
      </w:pPr>
    </w:p>
    <w:p w14:paraId="17F15FA7" w14:textId="77777777" w:rsidR="000A7876" w:rsidRDefault="000A7876" w:rsidP="000A7876">
      <w:pPr>
        <w:spacing w:after="0"/>
        <w:rPr>
          <w:rFonts w:eastAsia="SimSun"/>
          <w:b/>
        </w:rPr>
      </w:pPr>
    </w:p>
    <w:p w14:paraId="21EF59B2" w14:textId="77777777" w:rsidR="000A7876" w:rsidRPr="00207DD3" w:rsidRDefault="000A7876" w:rsidP="000A7876">
      <w:pPr>
        <w:spacing w:after="0"/>
        <w:rPr>
          <w:rFonts w:eastAsia="SimSun"/>
          <w:b/>
        </w:rPr>
      </w:pPr>
      <w:r w:rsidRPr="00C21A01">
        <w:rPr>
          <w:rFonts w:eastAsia="SimSun"/>
          <w:b/>
        </w:rPr>
        <w:t>Before change</w:t>
      </w:r>
    </w:p>
    <w:p w14:paraId="7650B4D6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function </w:t>
      </w:r>
      <w:proofErr w:type="spellStart"/>
      <w:r w:rsidRPr="00AC7D6E">
        <w:rPr>
          <w:rFonts w:eastAsia="SimSun"/>
        </w:rPr>
        <w:t>f_EUTRA_CA_InitFrequenciesInterBand</w:t>
      </w:r>
      <w:proofErr w:type="spellEnd"/>
      <w:r w:rsidRPr="00AC7D6E">
        <w:rPr>
          <w:rFonts w:eastAsia="SimSun"/>
        </w:rPr>
        <w:t>(</w:t>
      </w:r>
      <w:proofErr w:type="spellStart"/>
      <w:r w:rsidRPr="00AC7D6E">
        <w:rPr>
          <w:rFonts w:eastAsia="SimSun"/>
        </w:rPr>
        <w:t>CA_BandCombination_Type</w:t>
      </w:r>
      <w:proofErr w:type="spellEnd"/>
      <w:r w:rsidRPr="00AC7D6E">
        <w:rPr>
          <w:rFonts w:eastAsia="SimSun"/>
        </w:rPr>
        <w:t xml:space="preserve"> </w:t>
      </w:r>
      <w:proofErr w:type="spellStart"/>
      <w:r w:rsidRPr="00AC7D6E">
        <w:rPr>
          <w:rFonts w:eastAsia="SimSun"/>
        </w:rPr>
        <w:t>p_CA_FrequencyBand</w:t>
      </w:r>
      <w:proofErr w:type="spellEnd"/>
      <w:r w:rsidRPr="00AC7D6E">
        <w:rPr>
          <w:rFonts w:eastAsia="SimSun"/>
        </w:rPr>
        <w:t xml:space="preserve">) return </w:t>
      </w:r>
      <w:proofErr w:type="spellStart"/>
      <w:r w:rsidRPr="00AC7D6E">
        <w:rPr>
          <w:rFonts w:eastAsia="SimSun"/>
        </w:rPr>
        <w:t>Frequency_fList_CAInterBand_Type</w:t>
      </w:r>
      <w:proofErr w:type="spellEnd"/>
    </w:p>
    <w:p w14:paraId="11367845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{ // @sic R5-155910 New CA band combination </w:t>
      </w:r>
      <w:proofErr w:type="spellStart"/>
      <w:r w:rsidRPr="00AC7D6E">
        <w:rPr>
          <w:rFonts w:eastAsia="SimSun"/>
        </w:rPr>
        <w:t>pixit</w:t>
      </w:r>
      <w:proofErr w:type="spellEnd"/>
      <w:r w:rsidRPr="00AC7D6E">
        <w:rPr>
          <w:rFonts w:eastAsia="SimSun"/>
        </w:rPr>
        <w:t xml:space="preserve"> sic@</w:t>
      </w:r>
    </w:p>
    <w:p w14:paraId="71B0B2B9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var template(value) </w:t>
      </w:r>
      <w:proofErr w:type="spellStart"/>
      <w:r w:rsidRPr="00AC7D6E">
        <w:rPr>
          <w:rFonts w:eastAsia="SimSun"/>
        </w:rPr>
        <w:t>Frequency_fList_CAInterBand_Type</w:t>
      </w:r>
      <w:proofErr w:type="spellEnd"/>
      <w:r w:rsidRPr="00AC7D6E">
        <w:rPr>
          <w:rFonts w:eastAsia="SimSun"/>
        </w:rPr>
        <w:t xml:space="preserve"> </w:t>
      </w:r>
      <w:proofErr w:type="spellStart"/>
      <w:r w:rsidRPr="00AC7D6E">
        <w:rPr>
          <w:rFonts w:eastAsia="SimSun"/>
        </w:rPr>
        <w:t>v_Freq</w:t>
      </w:r>
      <w:proofErr w:type="spellEnd"/>
      <w:r w:rsidRPr="00AC7D6E">
        <w:rPr>
          <w:rFonts w:eastAsia="SimSun"/>
        </w:rPr>
        <w:t xml:space="preserve"> := </w:t>
      </w:r>
      <w:proofErr w:type="spellStart"/>
      <w:r w:rsidRPr="00AC7D6E">
        <w:rPr>
          <w:rFonts w:eastAsia="SimSun"/>
        </w:rPr>
        <w:t>cs_FrequencyCAInterBand_Dummy</w:t>
      </w:r>
      <w:proofErr w:type="spellEnd"/>
      <w:r w:rsidRPr="00AC7D6E">
        <w:rPr>
          <w:rFonts w:eastAsia="SimSun"/>
        </w:rPr>
        <w:t>;</w:t>
      </w:r>
    </w:p>
    <w:p w14:paraId="22C5643C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//@sic R5s150438 sic@</w:t>
      </w:r>
    </w:p>
    <w:p w14:paraId="09A3238C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</w:t>
      </w:r>
    </w:p>
    <w:p w14:paraId="52976BDA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select (</w:t>
      </w:r>
      <w:proofErr w:type="spellStart"/>
      <w:r w:rsidRPr="00AC7D6E">
        <w:rPr>
          <w:rFonts w:eastAsia="SimSun"/>
        </w:rPr>
        <w:t>p_CA_FrequencyBand</w:t>
      </w:r>
      <w:proofErr w:type="spellEnd"/>
      <w:r w:rsidRPr="00AC7D6E">
        <w:rPr>
          <w:rFonts w:eastAsia="SimSun"/>
        </w:rPr>
        <w:t>) {</w:t>
      </w:r>
    </w:p>
    <w:p w14:paraId="16117AAA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case (CA_1A_3A){ // CA_1A-3A @sic R5-145181 sic@</w:t>
      </w:r>
    </w:p>
    <w:p w14:paraId="379B97E3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v_Freq.f1.dl_CarrierFreq := 300;</w:t>
      </w:r>
    </w:p>
    <w:p w14:paraId="671EA7EB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v_Freq.f1.ul_CarrierFreq := 18300;</w:t>
      </w:r>
    </w:p>
    <w:p w14:paraId="1E1CD504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v_Freq.f2.dl_CarrierFreq := 550;</w:t>
      </w:r>
    </w:p>
    <w:p w14:paraId="5324AA7B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v_Freq.f2.ul_CarrierFreq := 18550;</w:t>
      </w:r>
    </w:p>
    <w:p w14:paraId="40AD1B15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v_Freq.f5.dl_CarrierFreq := 1575;</w:t>
      </w:r>
    </w:p>
    <w:p w14:paraId="4BF4CBC5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v_Freq.f5.ul_CarrierFreq := 19575;</w:t>
      </w:r>
    </w:p>
    <w:p w14:paraId="093A27ED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v_Freq.f6.dl_CarrierFreq := 1900;</w:t>
      </w:r>
    </w:p>
    <w:p w14:paraId="171A5D08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v_Freq.f6.ul_CarrierFreq := 19900;</w:t>
      </w:r>
    </w:p>
    <w:p w14:paraId="696FBCA4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}</w:t>
      </w:r>
    </w:p>
    <w:p w14:paraId="7EA4DD61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case (CA_1A_3A_SwitchAllocation){  // CA_1A-3A Switch Allocation @sic R5-145663 sic@</w:t>
      </w:r>
    </w:p>
    <w:p w14:paraId="15CDD178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v_Freq.f5.dl_CarrierFreq := 300;</w:t>
      </w:r>
    </w:p>
    <w:p w14:paraId="13E9AC8F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v_Freq.f5.ul_CarrierFreq := 18300;</w:t>
      </w:r>
    </w:p>
    <w:p w14:paraId="068D93C3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v_Freq.f6.dl_CarrierFreq := 550;</w:t>
      </w:r>
    </w:p>
    <w:p w14:paraId="006A60F5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v_Freq.f6.ul_CarrierFreq := 18550;</w:t>
      </w:r>
    </w:p>
    <w:p w14:paraId="0C164490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v_Freq.f1.dl_CarrierFreq := 1575;</w:t>
      </w:r>
    </w:p>
    <w:p w14:paraId="4D510C93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v_Freq.f1.ul_CarrierFreq := 19575;</w:t>
      </w:r>
    </w:p>
    <w:p w14:paraId="395C3496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v_Freq.f2.dl_CarrierFreq := 1900;</w:t>
      </w:r>
    </w:p>
    <w:p w14:paraId="215A4419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v_Freq.f2.ul_CarrierFreq := 19900;</w:t>
      </w:r>
    </w:p>
    <w:p w14:paraId="1EF33240" w14:textId="77777777" w:rsidR="000A7876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  <w:r w:rsidRPr="00AC7D6E">
        <w:rPr>
          <w:rFonts w:eastAsia="SimSun"/>
        </w:rPr>
        <w:t xml:space="preserve">      }</w:t>
      </w:r>
      <w:r w:rsidRPr="009D1859">
        <w:rPr>
          <w:rFonts w:eastAsia="SimSun"/>
          <w:b/>
          <w:bCs/>
        </w:rPr>
        <w:t>&lt;&lt;</w:t>
      </w:r>
      <w:proofErr w:type="spellStart"/>
      <w:r w:rsidRPr="009D1859">
        <w:rPr>
          <w:rFonts w:eastAsia="SimSun"/>
          <w:b/>
          <w:bCs/>
        </w:rPr>
        <w:t>Skiped</w:t>
      </w:r>
      <w:proofErr w:type="spellEnd"/>
      <w:r w:rsidRPr="009D1859">
        <w:rPr>
          <w:rFonts w:eastAsia="SimSun"/>
          <w:b/>
          <w:bCs/>
        </w:rPr>
        <w:t xml:space="preserve"> Code&gt;&gt;</w:t>
      </w:r>
    </w:p>
    <w:p w14:paraId="72DB7972" w14:textId="77777777" w:rsidR="000A7876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</w:p>
    <w:p w14:paraId="68CEED18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case (CA_30A_66A){// CA_30A-66A @sic R5-180749 sic@</w:t>
      </w:r>
    </w:p>
    <w:p w14:paraId="656A9419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v_Freq.f1.dl_CarrierFreq := </w:t>
      </w:r>
      <w:r w:rsidRPr="00FB07E4">
        <w:rPr>
          <w:rFonts w:eastAsia="SimSun"/>
          <w:highlight w:val="yellow"/>
        </w:rPr>
        <w:t>2355</w:t>
      </w:r>
      <w:r w:rsidRPr="00AC7D6E">
        <w:rPr>
          <w:rFonts w:eastAsia="SimSun"/>
        </w:rPr>
        <w:t>;</w:t>
      </w:r>
    </w:p>
    <w:p w14:paraId="44C06FE1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lastRenderedPageBreak/>
        <w:t xml:space="preserve">            v_Freq.f1.ul_CarrierFreq := 27710;</w:t>
      </w:r>
    </w:p>
    <w:p w14:paraId="2590DAB0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v_Freq.f5.dl_CarrierFreq := </w:t>
      </w:r>
      <w:proofErr w:type="spellStart"/>
      <w:r w:rsidRPr="00AC7D6E">
        <w:rPr>
          <w:rFonts w:eastAsia="SimSun"/>
        </w:rPr>
        <w:t>maxEARFCN</w:t>
      </w:r>
      <w:proofErr w:type="spellEnd"/>
      <w:r w:rsidRPr="00AC7D6E">
        <w:rPr>
          <w:rFonts w:eastAsia="SimSun"/>
        </w:rPr>
        <w:t>;</w:t>
      </w:r>
    </w:p>
    <w:p w14:paraId="41226482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v_Freq.f5.dl_CarrierFreq_v9e0 := 66886;</w:t>
      </w:r>
    </w:p>
    <w:p w14:paraId="5F76AF82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v_Freq.f5.ul_CarrierFreq := </w:t>
      </w:r>
      <w:proofErr w:type="spellStart"/>
      <w:r w:rsidRPr="00AC7D6E">
        <w:rPr>
          <w:rFonts w:eastAsia="SimSun"/>
        </w:rPr>
        <w:t>maxEARFCN</w:t>
      </w:r>
      <w:proofErr w:type="spellEnd"/>
      <w:r w:rsidRPr="00AC7D6E">
        <w:rPr>
          <w:rFonts w:eastAsia="SimSun"/>
        </w:rPr>
        <w:t>;</w:t>
      </w:r>
    </w:p>
    <w:p w14:paraId="6737F7B9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v_Freq.f5.ul_CarrierFreq_v9e0 := 132422;</w:t>
      </w:r>
    </w:p>
    <w:p w14:paraId="69276AD1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v_Freq.f5_DL_ChBandwidth := n100;</w:t>
      </w:r>
    </w:p>
    <w:p w14:paraId="2839C25F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v_Freq.f5_UL_ChBandwidth := n100;</w:t>
      </w:r>
    </w:p>
    <w:p w14:paraId="4AE2864F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v_Freq.f6.dl_CarrierFreq := </w:t>
      </w:r>
      <w:proofErr w:type="spellStart"/>
      <w:r w:rsidRPr="00AC7D6E">
        <w:rPr>
          <w:rFonts w:eastAsia="SimSun"/>
        </w:rPr>
        <w:t>maxEARFCN</w:t>
      </w:r>
      <w:proofErr w:type="spellEnd"/>
      <w:r w:rsidRPr="00AC7D6E">
        <w:rPr>
          <w:rFonts w:eastAsia="SimSun"/>
        </w:rPr>
        <w:t>;</w:t>
      </w:r>
    </w:p>
    <w:p w14:paraId="6F476FB2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v_Freq.f6.dl_CarrierFreq_v9e0 := 67036;</w:t>
      </w:r>
    </w:p>
    <w:p w14:paraId="2294E831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v_Freq.f6.ul_CarrierFreq := </w:t>
      </w:r>
      <w:proofErr w:type="spellStart"/>
      <w:r w:rsidRPr="00AC7D6E">
        <w:rPr>
          <w:rFonts w:eastAsia="SimSun"/>
        </w:rPr>
        <w:t>maxEARFCN</w:t>
      </w:r>
      <w:proofErr w:type="spellEnd"/>
      <w:r w:rsidRPr="00AC7D6E">
        <w:rPr>
          <w:rFonts w:eastAsia="SimSun"/>
        </w:rPr>
        <w:t>;</w:t>
      </w:r>
    </w:p>
    <w:p w14:paraId="459C6243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v_Freq.f6.ul_CarrierFreq_v9e0 := 132572;</w:t>
      </w:r>
    </w:p>
    <w:p w14:paraId="1B72829A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v_Freq.f6_DL_ChBandwidth := n100;</w:t>
      </w:r>
    </w:p>
    <w:p w14:paraId="130914C1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v_Freq.f6_UL_ChBandwidth := n100;</w:t>
      </w:r>
    </w:p>
    <w:p w14:paraId="5E6DFC8A" w14:textId="77777777" w:rsidR="000A7876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  <w:r w:rsidRPr="00AC7D6E">
        <w:rPr>
          <w:rFonts w:eastAsia="SimSun"/>
        </w:rPr>
        <w:t xml:space="preserve">      }</w:t>
      </w:r>
      <w:r w:rsidRPr="009D1859">
        <w:rPr>
          <w:rFonts w:eastAsia="SimSun"/>
          <w:b/>
          <w:bCs/>
        </w:rPr>
        <w:t>&lt;&lt;</w:t>
      </w:r>
      <w:proofErr w:type="spellStart"/>
      <w:r w:rsidRPr="009D1859">
        <w:rPr>
          <w:rFonts w:eastAsia="SimSun"/>
          <w:b/>
          <w:bCs/>
        </w:rPr>
        <w:t>Skiped</w:t>
      </w:r>
      <w:proofErr w:type="spellEnd"/>
      <w:r w:rsidRPr="009D1859">
        <w:rPr>
          <w:rFonts w:eastAsia="SimSun"/>
          <w:b/>
          <w:bCs/>
        </w:rPr>
        <w:t xml:space="preserve"> Code&gt;&gt;</w:t>
      </w:r>
    </w:p>
    <w:p w14:paraId="3C7E1E76" w14:textId="77777777" w:rsidR="000A7876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</w:p>
    <w:p w14:paraId="4D637706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>case (CA_30A_66A_SwitchAllocation){// CA_30A-66A Switched Allocation @sic R5-180749 sic@</w:t>
      </w:r>
    </w:p>
    <w:p w14:paraId="7BD9F911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v_Freq.f5.dl_CarrierFreq := </w:t>
      </w:r>
      <w:r w:rsidRPr="00FB07E4">
        <w:rPr>
          <w:rFonts w:eastAsia="SimSun"/>
          <w:highlight w:val="yellow"/>
        </w:rPr>
        <w:t>2355</w:t>
      </w:r>
      <w:r w:rsidRPr="00742597">
        <w:rPr>
          <w:rFonts w:eastAsia="SimSun"/>
        </w:rPr>
        <w:t>;</w:t>
      </w:r>
    </w:p>
    <w:p w14:paraId="743503D9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v_Freq.f5.ul_CarrierFreq := 27710;</w:t>
      </w:r>
    </w:p>
    <w:p w14:paraId="30E193A5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v_Freq.f1.dl_CarrierFreq := </w:t>
      </w:r>
      <w:proofErr w:type="spellStart"/>
      <w:r w:rsidRPr="00742597">
        <w:rPr>
          <w:rFonts w:eastAsia="SimSun"/>
        </w:rPr>
        <w:t>maxEARFCN</w:t>
      </w:r>
      <w:proofErr w:type="spellEnd"/>
      <w:r w:rsidRPr="00742597">
        <w:rPr>
          <w:rFonts w:eastAsia="SimSun"/>
        </w:rPr>
        <w:t>;</w:t>
      </w:r>
    </w:p>
    <w:p w14:paraId="58E9E580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v_Freq.f1.dl_CarrierFreq_v9e0 := 66886;</w:t>
      </w:r>
    </w:p>
    <w:p w14:paraId="2016410F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v_Freq.f1.ul_CarrierFreq := </w:t>
      </w:r>
      <w:proofErr w:type="spellStart"/>
      <w:r w:rsidRPr="00742597">
        <w:rPr>
          <w:rFonts w:eastAsia="SimSun"/>
        </w:rPr>
        <w:t>maxEARFCN</w:t>
      </w:r>
      <w:proofErr w:type="spellEnd"/>
      <w:r w:rsidRPr="00742597">
        <w:rPr>
          <w:rFonts w:eastAsia="SimSun"/>
        </w:rPr>
        <w:t>;</w:t>
      </w:r>
    </w:p>
    <w:p w14:paraId="10CAA2F6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v_Freq.f1.ul_CarrierFreq_v9e0 := 132422;</w:t>
      </w:r>
    </w:p>
    <w:p w14:paraId="48DA67EC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v_Freq.f1_DL_ChBandwidth := n100;</w:t>
      </w:r>
    </w:p>
    <w:p w14:paraId="7DD1972E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v_Freq.f1_UL_ChBandwidth := n100;</w:t>
      </w:r>
    </w:p>
    <w:p w14:paraId="6CA1C6BB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v_Freq.f2.dl_CarrierFreq := </w:t>
      </w:r>
      <w:proofErr w:type="spellStart"/>
      <w:r w:rsidRPr="00742597">
        <w:rPr>
          <w:rFonts w:eastAsia="SimSun"/>
        </w:rPr>
        <w:t>maxEARFCN</w:t>
      </w:r>
      <w:proofErr w:type="spellEnd"/>
      <w:r w:rsidRPr="00742597">
        <w:rPr>
          <w:rFonts w:eastAsia="SimSun"/>
        </w:rPr>
        <w:t>;</w:t>
      </w:r>
    </w:p>
    <w:p w14:paraId="1551DA10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v_Freq.f2.dl_CarrierFreq_v9e0 := 67036;</w:t>
      </w:r>
    </w:p>
    <w:p w14:paraId="00276179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v_Freq.f2.ul_CarrierFreq := </w:t>
      </w:r>
      <w:proofErr w:type="spellStart"/>
      <w:r w:rsidRPr="00742597">
        <w:rPr>
          <w:rFonts w:eastAsia="SimSun"/>
        </w:rPr>
        <w:t>maxEARFCN</w:t>
      </w:r>
      <w:proofErr w:type="spellEnd"/>
      <w:r w:rsidRPr="00742597">
        <w:rPr>
          <w:rFonts w:eastAsia="SimSun"/>
        </w:rPr>
        <w:t>;</w:t>
      </w:r>
    </w:p>
    <w:p w14:paraId="01D30147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v_Freq.f2.ul_CarrierFreq_v9e0 := 132572;</w:t>
      </w:r>
    </w:p>
    <w:p w14:paraId="16E4BB9E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v_Freq.f2_DL_ChBandwidth := n100;</w:t>
      </w:r>
    </w:p>
    <w:p w14:paraId="5FFE4E70" w14:textId="77777777" w:rsidR="000A7876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v_Freq.f2_UL_ChBandwidth := n100;</w:t>
      </w:r>
    </w:p>
    <w:p w14:paraId="3A140587" w14:textId="77777777" w:rsidR="000A7876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  <w:r>
        <w:rPr>
          <w:rFonts w:eastAsia="SimSun"/>
        </w:rPr>
        <w:t>}</w:t>
      </w:r>
      <w:r w:rsidRPr="00AC7D6E">
        <w:rPr>
          <w:rFonts w:eastAsia="SimSun"/>
        </w:rPr>
        <w:t>}</w:t>
      </w:r>
      <w:r w:rsidRPr="009D1859">
        <w:rPr>
          <w:rFonts w:eastAsia="SimSun"/>
          <w:b/>
          <w:bCs/>
        </w:rPr>
        <w:t>&lt;&lt;</w:t>
      </w:r>
      <w:proofErr w:type="spellStart"/>
      <w:r w:rsidRPr="009D1859">
        <w:rPr>
          <w:rFonts w:eastAsia="SimSun"/>
          <w:b/>
          <w:bCs/>
        </w:rPr>
        <w:t>Skiped</w:t>
      </w:r>
      <w:proofErr w:type="spellEnd"/>
      <w:r w:rsidRPr="009D1859">
        <w:rPr>
          <w:rFonts w:eastAsia="SimSun"/>
          <w:b/>
          <w:bCs/>
        </w:rPr>
        <w:t xml:space="preserve"> Code&gt;&gt;</w:t>
      </w:r>
    </w:p>
    <w:p w14:paraId="2D24DE51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7A718DD5" w14:textId="77777777" w:rsidR="000A7876" w:rsidRDefault="000A7876" w:rsidP="000A7876">
      <w:pPr>
        <w:spacing w:after="0"/>
        <w:rPr>
          <w:rFonts w:eastAsia="SimSun"/>
          <w:b/>
        </w:rPr>
      </w:pPr>
    </w:p>
    <w:p w14:paraId="715B1E5C" w14:textId="77777777" w:rsidR="000A7876" w:rsidRDefault="000A7876" w:rsidP="000A7876">
      <w:pPr>
        <w:spacing w:after="0"/>
        <w:rPr>
          <w:rFonts w:eastAsia="SimSun"/>
          <w:b/>
        </w:rPr>
      </w:pPr>
    </w:p>
    <w:p w14:paraId="4FA8A489" w14:textId="77777777" w:rsidR="000A7876" w:rsidRPr="00C21A01" w:rsidRDefault="000A7876" w:rsidP="000A7876">
      <w:pPr>
        <w:spacing w:after="0"/>
        <w:rPr>
          <w:rFonts w:eastAsia="SimSun"/>
          <w:b/>
        </w:rPr>
      </w:pPr>
      <w:r>
        <w:rPr>
          <w:rFonts w:eastAsia="SimSun"/>
          <w:b/>
        </w:rPr>
        <w:t>After change</w:t>
      </w:r>
    </w:p>
    <w:p w14:paraId="13BCF204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function </w:t>
      </w:r>
      <w:proofErr w:type="spellStart"/>
      <w:r w:rsidRPr="00AC7D6E">
        <w:rPr>
          <w:rFonts w:eastAsia="SimSun"/>
        </w:rPr>
        <w:t>f_EUTRA_CA_InitFrequenciesInterBand</w:t>
      </w:r>
      <w:proofErr w:type="spellEnd"/>
      <w:r w:rsidRPr="00AC7D6E">
        <w:rPr>
          <w:rFonts w:eastAsia="SimSun"/>
        </w:rPr>
        <w:t>(</w:t>
      </w:r>
      <w:proofErr w:type="spellStart"/>
      <w:r w:rsidRPr="00AC7D6E">
        <w:rPr>
          <w:rFonts w:eastAsia="SimSun"/>
        </w:rPr>
        <w:t>CA_BandCombination_Type</w:t>
      </w:r>
      <w:proofErr w:type="spellEnd"/>
      <w:r w:rsidRPr="00AC7D6E">
        <w:rPr>
          <w:rFonts w:eastAsia="SimSun"/>
        </w:rPr>
        <w:t xml:space="preserve"> </w:t>
      </w:r>
      <w:proofErr w:type="spellStart"/>
      <w:r w:rsidRPr="00AC7D6E">
        <w:rPr>
          <w:rFonts w:eastAsia="SimSun"/>
        </w:rPr>
        <w:t>p_CA_FrequencyBand</w:t>
      </w:r>
      <w:proofErr w:type="spellEnd"/>
      <w:r w:rsidRPr="00AC7D6E">
        <w:rPr>
          <w:rFonts w:eastAsia="SimSun"/>
        </w:rPr>
        <w:t xml:space="preserve">) return </w:t>
      </w:r>
      <w:proofErr w:type="spellStart"/>
      <w:r w:rsidRPr="00AC7D6E">
        <w:rPr>
          <w:rFonts w:eastAsia="SimSun"/>
        </w:rPr>
        <w:t>Frequency_fList_CAInterBand_Type</w:t>
      </w:r>
      <w:proofErr w:type="spellEnd"/>
    </w:p>
    <w:p w14:paraId="529D398D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{ // @sic R5-155910 New CA band combination </w:t>
      </w:r>
      <w:proofErr w:type="spellStart"/>
      <w:r w:rsidRPr="00AC7D6E">
        <w:rPr>
          <w:rFonts w:eastAsia="SimSun"/>
        </w:rPr>
        <w:t>pixit</w:t>
      </w:r>
      <w:proofErr w:type="spellEnd"/>
      <w:r w:rsidRPr="00AC7D6E">
        <w:rPr>
          <w:rFonts w:eastAsia="SimSun"/>
        </w:rPr>
        <w:t xml:space="preserve"> sic@</w:t>
      </w:r>
    </w:p>
    <w:p w14:paraId="74B5B59A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var template(value) </w:t>
      </w:r>
      <w:proofErr w:type="spellStart"/>
      <w:r w:rsidRPr="00AC7D6E">
        <w:rPr>
          <w:rFonts w:eastAsia="SimSun"/>
        </w:rPr>
        <w:t>Frequency_fList_CAInterBand_Type</w:t>
      </w:r>
      <w:proofErr w:type="spellEnd"/>
      <w:r w:rsidRPr="00AC7D6E">
        <w:rPr>
          <w:rFonts w:eastAsia="SimSun"/>
        </w:rPr>
        <w:t xml:space="preserve"> </w:t>
      </w:r>
      <w:proofErr w:type="spellStart"/>
      <w:r w:rsidRPr="00AC7D6E">
        <w:rPr>
          <w:rFonts w:eastAsia="SimSun"/>
        </w:rPr>
        <w:t>v_Freq</w:t>
      </w:r>
      <w:proofErr w:type="spellEnd"/>
      <w:r w:rsidRPr="00AC7D6E">
        <w:rPr>
          <w:rFonts w:eastAsia="SimSun"/>
        </w:rPr>
        <w:t xml:space="preserve"> := </w:t>
      </w:r>
      <w:proofErr w:type="spellStart"/>
      <w:r w:rsidRPr="00AC7D6E">
        <w:rPr>
          <w:rFonts w:eastAsia="SimSun"/>
        </w:rPr>
        <w:t>cs_FrequencyCAInterBand_Dummy</w:t>
      </w:r>
      <w:proofErr w:type="spellEnd"/>
      <w:r w:rsidRPr="00AC7D6E">
        <w:rPr>
          <w:rFonts w:eastAsia="SimSun"/>
        </w:rPr>
        <w:t>;</w:t>
      </w:r>
    </w:p>
    <w:p w14:paraId="7A04DDE9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//@sic R5s150438 sic@</w:t>
      </w:r>
    </w:p>
    <w:p w14:paraId="27C23559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</w:t>
      </w:r>
    </w:p>
    <w:p w14:paraId="60855AFE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select (</w:t>
      </w:r>
      <w:proofErr w:type="spellStart"/>
      <w:r w:rsidRPr="00AC7D6E">
        <w:rPr>
          <w:rFonts w:eastAsia="SimSun"/>
        </w:rPr>
        <w:t>p_CA_FrequencyBand</w:t>
      </w:r>
      <w:proofErr w:type="spellEnd"/>
      <w:r w:rsidRPr="00AC7D6E">
        <w:rPr>
          <w:rFonts w:eastAsia="SimSun"/>
        </w:rPr>
        <w:t>) {</w:t>
      </w:r>
    </w:p>
    <w:p w14:paraId="77009CEF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case (CA_1A_3A){ // CA_1A-3A @sic R5-145181 sic@</w:t>
      </w:r>
    </w:p>
    <w:p w14:paraId="6D9174C8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v_Freq.f1.dl_CarrierFreq := 300;</w:t>
      </w:r>
    </w:p>
    <w:p w14:paraId="003A1585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v_Freq.f1.ul_CarrierFreq := 18300;</w:t>
      </w:r>
    </w:p>
    <w:p w14:paraId="4F584258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v_Freq.f2.dl_CarrierFreq := 550;</w:t>
      </w:r>
    </w:p>
    <w:p w14:paraId="07F5F833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v_Freq.f2.ul_CarrierFreq := 18550;</w:t>
      </w:r>
    </w:p>
    <w:p w14:paraId="023F704F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v_Freq.f5.dl_CarrierFreq := 1575;</w:t>
      </w:r>
    </w:p>
    <w:p w14:paraId="56C42784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v_Freq.f5.ul_CarrierFreq := 19575;</w:t>
      </w:r>
    </w:p>
    <w:p w14:paraId="3E2CE239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v_Freq.f6.dl_CarrierFreq := 1900;</w:t>
      </w:r>
    </w:p>
    <w:p w14:paraId="5AEF8B6F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v_Freq.f6.ul_CarrierFreq := 19900;</w:t>
      </w:r>
    </w:p>
    <w:p w14:paraId="32C4FC4A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}</w:t>
      </w:r>
    </w:p>
    <w:p w14:paraId="4A0F69FD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case (CA_1A_3A_SwitchAllocation){  // CA_1A-3A Switch Allocation @sic R5-145663 sic@</w:t>
      </w:r>
    </w:p>
    <w:p w14:paraId="4C61F736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v_Freq.f5.dl_CarrierFreq := 300;</w:t>
      </w:r>
    </w:p>
    <w:p w14:paraId="6555A676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v_Freq.f5.ul_CarrierFreq := 18300;</w:t>
      </w:r>
    </w:p>
    <w:p w14:paraId="21DFE086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v_Freq.f6.dl_CarrierFreq := 550;</w:t>
      </w:r>
    </w:p>
    <w:p w14:paraId="24B53E7C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v_Freq.f6.ul_CarrierFreq := 18550;</w:t>
      </w:r>
    </w:p>
    <w:p w14:paraId="582AF1AA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v_Freq.f1.dl_CarrierFreq := 1575;</w:t>
      </w:r>
    </w:p>
    <w:p w14:paraId="0285DFB4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v_Freq.f1.ul_CarrierFreq := 19575;</w:t>
      </w:r>
    </w:p>
    <w:p w14:paraId="64E3A0CE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v_Freq.f2.dl_CarrierFreq := 1900;</w:t>
      </w:r>
    </w:p>
    <w:p w14:paraId="0B9CE352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v_Freq.f2.ul_CarrierFreq := 19900;</w:t>
      </w:r>
    </w:p>
    <w:p w14:paraId="1CC97B29" w14:textId="77777777" w:rsidR="000A7876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  <w:r w:rsidRPr="00AC7D6E">
        <w:rPr>
          <w:rFonts w:eastAsia="SimSun"/>
        </w:rPr>
        <w:lastRenderedPageBreak/>
        <w:t xml:space="preserve">      }</w:t>
      </w:r>
      <w:r w:rsidRPr="009D1859">
        <w:rPr>
          <w:rFonts w:eastAsia="SimSun"/>
          <w:b/>
          <w:bCs/>
        </w:rPr>
        <w:t>&lt;&lt;</w:t>
      </w:r>
      <w:proofErr w:type="spellStart"/>
      <w:r w:rsidRPr="009D1859">
        <w:rPr>
          <w:rFonts w:eastAsia="SimSun"/>
          <w:b/>
          <w:bCs/>
        </w:rPr>
        <w:t>Skiped</w:t>
      </w:r>
      <w:proofErr w:type="spellEnd"/>
      <w:r w:rsidRPr="009D1859">
        <w:rPr>
          <w:rFonts w:eastAsia="SimSun"/>
          <w:b/>
          <w:bCs/>
        </w:rPr>
        <w:t xml:space="preserve"> Code&gt;&gt;</w:t>
      </w:r>
    </w:p>
    <w:p w14:paraId="78869A79" w14:textId="77777777" w:rsidR="000A7876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</w:p>
    <w:p w14:paraId="5EE11834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case (CA_30A_66A){// CA_30A-66A @sic R5-180749 sic@</w:t>
      </w:r>
    </w:p>
    <w:p w14:paraId="7C6A73A8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v_Freq.f1.dl_CarrierFreq := </w:t>
      </w:r>
      <w:r w:rsidRPr="00AC7D6E">
        <w:rPr>
          <w:rFonts w:eastAsia="SimSun"/>
          <w:highlight w:val="yellow"/>
        </w:rPr>
        <w:t>9820</w:t>
      </w:r>
      <w:r w:rsidRPr="00AC7D6E">
        <w:rPr>
          <w:rFonts w:eastAsia="SimSun"/>
        </w:rPr>
        <w:t>;</w:t>
      </w:r>
    </w:p>
    <w:p w14:paraId="1AE3DC09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v_Freq.f1.ul_CarrierFreq := 27710;</w:t>
      </w:r>
    </w:p>
    <w:p w14:paraId="327CFD3E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v_Freq.f5.dl_CarrierFreq := </w:t>
      </w:r>
      <w:proofErr w:type="spellStart"/>
      <w:r w:rsidRPr="00AC7D6E">
        <w:rPr>
          <w:rFonts w:eastAsia="SimSun"/>
        </w:rPr>
        <w:t>maxEARFCN</w:t>
      </w:r>
      <w:proofErr w:type="spellEnd"/>
      <w:r w:rsidRPr="00AC7D6E">
        <w:rPr>
          <w:rFonts w:eastAsia="SimSun"/>
        </w:rPr>
        <w:t>;</w:t>
      </w:r>
    </w:p>
    <w:p w14:paraId="000C014E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v_Freq.f5.dl_CarrierFreq_v9e0 := 66886;</w:t>
      </w:r>
    </w:p>
    <w:p w14:paraId="679AAF47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v_Freq.f5.ul_CarrierFreq := </w:t>
      </w:r>
      <w:proofErr w:type="spellStart"/>
      <w:r w:rsidRPr="00AC7D6E">
        <w:rPr>
          <w:rFonts w:eastAsia="SimSun"/>
        </w:rPr>
        <w:t>maxEARFCN</w:t>
      </w:r>
      <w:proofErr w:type="spellEnd"/>
      <w:r w:rsidRPr="00AC7D6E">
        <w:rPr>
          <w:rFonts w:eastAsia="SimSun"/>
        </w:rPr>
        <w:t>;</w:t>
      </w:r>
    </w:p>
    <w:p w14:paraId="34431B80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v_Freq.f5.ul_CarrierFreq_v9e0 := 132422;</w:t>
      </w:r>
    </w:p>
    <w:p w14:paraId="0D82C369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v_Freq.f5_DL_ChBandwidth := n100;</w:t>
      </w:r>
    </w:p>
    <w:p w14:paraId="6C8F58AD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v_Freq.f5_UL_ChBandwidth := n100;</w:t>
      </w:r>
    </w:p>
    <w:p w14:paraId="5249D444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v_Freq.f6.dl_CarrierFreq := </w:t>
      </w:r>
      <w:proofErr w:type="spellStart"/>
      <w:r w:rsidRPr="00AC7D6E">
        <w:rPr>
          <w:rFonts w:eastAsia="SimSun"/>
        </w:rPr>
        <w:t>maxEARFCN</w:t>
      </w:r>
      <w:proofErr w:type="spellEnd"/>
      <w:r w:rsidRPr="00AC7D6E">
        <w:rPr>
          <w:rFonts w:eastAsia="SimSun"/>
        </w:rPr>
        <w:t>;</w:t>
      </w:r>
    </w:p>
    <w:p w14:paraId="7561126F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v_Freq.f6.dl_CarrierFreq_v9e0 := 67036;</w:t>
      </w:r>
    </w:p>
    <w:p w14:paraId="280D3572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v_Freq.f6.ul_CarrierFreq := </w:t>
      </w:r>
      <w:proofErr w:type="spellStart"/>
      <w:r w:rsidRPr="00AC7D6E">
        <w:rPr>
          <w:rFonts w:eastAsia="SimSun"/>
        </w:rPr>
        <w:t>maxEARFCN</w:t>
      </w:r>
      <w:proofErr w:type="spellEnd"/>
      <w:r w:rsidRPr="00AC7D6E">
        <w:rPr>
          <w:rFonts w:eastAsia="SimSun"/>
        </w:rPr>
        <w:t>;</w:t>
      </w:r>
    </w:p>
    <w:p w14:paraId="1DC8197A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v_Freq.f6.ul_CarrierFreq_v9e0 := 132572;</w:t>
      </w:r>
    </w:p>
    <w:p w14:paraId="2086269A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v_Freq.f6_DL_ChBandwidth := n100;</w:t>
      </w:r>
    </w:p>
    <w:p w14:paraId="5583AE25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v_Freq.f6_UL_ChBandwidth := n100;</w:t>
      </w:r>
    </w:p>
    <w:p w14:paraId="37BCB73B" w14:textId="77777777" w:rsidR="000A7876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  <w:r w:rsidRPr="00AC7D6E">
        <w:rPr>
          <w:rFonts w:eastAsia="SimSun"/>
        </w:rPr>
        <w:t xml:space="preserve">      }</w:t>
      </w:r>
      <w:r w:rsidRPr="009D1859">
        <w:rPr>
          <w:rFonts w:eastAsia="SimSun"/>
          <w:b/>
          <w:bCs/>
        </w:rPr>
        <w:t>&lt;&lt;</w:t>
      </w:r>
      <w:proofErr w:type="spellStart"/>
      <w:r w:rsidRPr="009D1859">
        <w:rPr>
          <w:rFonts w:eastAsia="SimSun"/>
          <w:b/>
          <w:bCs/>
        </w:rPr>
        <w:t>Skiped</w:t>
      </w:r>
      <w:proofErr w:type="spellEnd"/>
      <w:r w:rsidRPr="009D1859">
        <w:rPr>
          <w:rFonts w:eastAsia="SimSun"/>
          <w:b/>
          <w:bCs/>
        </w:rPr>
        <w:t xml:space="preserve"> Code&gt;&gt;</w:t>
      </w:r>
    </w:p>
    <w:p w14:paraId="5DCE1A97" w14:textId="77777777" w:rsidR="000A7876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</w:p>
    <w:p w14:paraId="46DEE99F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>case (CA_30A_66A_SwitchAllocation){// CA_30A-66A Switched Allocation @sic R5-180749 sic@</w:t>
      </w:r>
    </w:p>
    <w:p w14:paraId="70B55FA3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v_Freq.f5.dl_CarrierFreq := </w:t>
      </w:r>
      <w:r w:rsidRPr="00AC7D6E">
        <w:rPr>
          <w:rFonts w:eastAsia="SimSun"/>
          <w:highlight w:val="yellow"/>
        </w:rPr>
        <w:t>9820</w:t>
      </w:r>
      <w:r w:rsidRPr="00742597">
        <w:rPr>
          <w:rFonts w:eastAsia="SimSun"/>
        </w:rPr>
        <w:t>;</w:t>
      </w:r>
    </w:p>
    <w:p w14:paraId="7922D91C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v_Freq.f5.ul_CarrierFreq := 27710;</w:t>
      </w:r>
    </w:p>
    <w:p w14:paraId="48F012C3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v_Freq.f1.dl_CarrierFreq := </w:t>
      </w:r>
      <w:proofErr w:type="spellStart"/>
      <w:r w:rsidRPr="00742597">
        <w:rPr>
          <w:rFonts w:eastAsia="SimSun"/>
        </w:rPr>
        <w:t>maxEARFCN</w:t>
      </w:r>
      <w:proofErr w:type="spellEnd"/>
      <w:r w:rsidRPr="00742597">
        <w:rPr>
          <w:rFonts w:eastAsia="SimSun"/>
        </w:rPr>
        <w:t>;</w:t>
      </w:r>
    </w:p>
    <w:p w14:paraId="3D0CABF7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v_Freq.f1.dl_CarrierFreq_v9e0 := 66886;</w:t>
      </w:r>
    </w:p>
    <w:p w14:paraId="2A2DF681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v_Freq.f1.ul_CarrierFreq := </w:t>
      </w:r>
      <w:proofErr w:type="spellStart"/>
      <w:r w:rsidRPr="00742597">
        <w:rPr>
          <w:rFonts w:eastAsia="SimSun"/>
        </w:rPr>
        <w:t>maxEARFCN</w:t>
      </w:r>
      <w:proofErr w:type="spellEnd"/>
      <w:r w:rsidRPr="00742597">
        <w:rPr>
          <w:rFonts w:eastAsia="SimSun"/>
        </w:rPr>
        <w:t>;</w:t>
      </w:r>
    </w:p>
    <w:p w14:paraId="40566930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v_Freq.f1.ul_CarrierFreq_v9e0 := 132422;</w:t>
      </w:r>
    </w:p>
    <w:p w14:paraId="4E0E245D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v_Freq.f1_DL_ChBandwidth := n100;</w:t>
      </w:r>
    </w:p>
    <w:p w14:paraId="0F95DA08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v_Freq.f1_UL_ChBandwidth := n100;</w:t>
      </w:r>
    </w:p>
    <w:p w14:paraId="02DA1B02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v_Freq.f2.dl_CarrierFreq := </w:t>
      </w:r>
      <w:proofErr w:type="spellStart"/>
      <w:r w:rsidRPr="00742597">
        <w:rPr>
          <w:rFonts w:eastAsia="SimSun"/>
        </w:rPr>
        <w:t>maxEARFCN</w:t>
      </w:r>
      <w:proofErr w:type="spellEnd"/>
      <w:r w:rsidRPr="00742597">
        <w:rPr>
          <w:rFonts w:eastAsia="SimSun"/>
        </w:rPr>
        <w:t>;</w:t>
      </w:r>
    </w:p>
    <w:p w14:paraId="044AD4C0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v_Freq.f2.dl_CarrierFreq_v9e0 := 67036;</w:t>
      </w:r>
    </w:p>
    <w:p w14:paraId="45D085FF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v_Freq.f2.ul_CarrierFreq := </w:t>
      </w:r>
      <w:proofErr w:type="spellStart"/>
      <w:r w:rsidRPr="00742597">
        <w:rPr>
          <w:rFonts w:eastAsia="SimSun"/>
        </w:rPr>
        <w:t>maxEARFCN</w:t>
      </w:r>
      <w:proofErr w:type="spellEnd"/>
      <w:r w:rsidRPr="00742597">
        <w:rPr>
          <w:rFonts w:eastAsia="SimSun"/>
        </w:rPr>
        <w:t>;</w:t>
      </w:r>
    </w:p>
    <w:p w14:paraId="6BB1539A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v_Freq.f2.ul_CarrierFreq_v9e0 := 132572;</w:t>
      </w:r>
    </w:p>
    <w:p w14:paraId="0CE132E9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v_Freq.f2_DL_ChBandwidth := n100;</w:t>
      </w:r>
    </w:p>
    <w:p w14:paraId="366AC0C7" w14:textId="77777777" w:rsidR="000A7876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v_Freq.f2_UL_ChBandwidth := n100;</w:t>
      </w:r>
    </w:p>
    <w:p w14:paraId="38726B9C" w14:textId="77777777" w:rsidR="000A7876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  <w:r>
        <w:rPr>
          <w:rFonts w:eastAsia="SimSun"/>
        </w:rPr>
        <w:t>}</w:t>
      </w:r>
      <w:r w:rsidRPr="00AC7D6E">
        <w:rPr>
          <w:rFonts w:eastAsia="SimSun"/>
        </w:rPr>
        <w:t>}</w:t>
      </w:r>
      <w:r w:rsidRPr="009D1859">
        <w:rPr>
          <w:rFonts w:eastAsia="SimSun"/>
          <w:b/>
          <w:bCs/>
        </w:rPr>
        <w:t>&lt;&lt;</w:t>
      </w:r>
      <w:proofErr w:type="spellStart"/>
      <w:r w:rsidRPr="009D1859">
        <w:rPr>
          <w:rFonts w:eastAsia="SimSun"/>
          <w:b/>
          <w:bCs/>
        </w:rPr>
        <w:t>Skiped</w:t>
      </w:r>
      <w:proofErr w:type="spellEnd"/>
      <w:r w:rsidRPr="009D1859">
        <w:rPr>
          <w:rFonts w:eastAsia="SimSun"/>
          <w:b/>
          <w:bCs/>
        </w:rPr>
        <w:t xml:space="preserve"> Code&gt;&gt;</w:t>
      </w:r>
    </w:p>
    <w:p w14:paraId="189706EE" w14:textId="77777777" w:rsidR="000A7876" w:rsidRPr="009D1859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</w:p>
    <w:bookmarkEnd w:id="7"/>
    <w:p w14:paraId="74F1A855" w14:textId="77777777" w:rsidR="000A7876" w:rsidRPr="006742C9" w:rsidRDefault="000A7876" w:rsidP="000A78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1B46E103" w14:textId="75D3B6D8" w:rsidR="0013035E" w:rsidRPr="00BD2668" w:rsidRDefault="0013035E" w:rsidP="000A7876">
      <w:pPr>
        <w:pStyle w:val="Heading2"/>
        <w:numPr>
          <w:ilvl w:val="1"/>
          <w:numId w:val="0"/>
        </w:numPr>
        <w:tabs>
          <w:tab w:val="num" w:pos="576"/>
        </w:tabs>
        <w:overflowPunct w:val="0"/>
        <w:autoSpaceDE w:val="0"/>
        <w:autoSpaceDN w:val="0"/>
        <w:adjustRightInd w:val="0"/>
        <w:spacing w:before="480"/>
        <w:ind w:left="576" w:hanging="576"/>
        <w:textAlignment w:val="baseline"/>
        <w:rPr>
          <w:iCs/>
        </w:rPr>
      </w:pPr>
    </w:p>
    <w:p w14:paraId="328C8982" w14:textId="77777777" w:rsidR="0072251C" w:rsidRPr="0013035E" w:rsidRDefault="0072251C" w:rsidP="0013035E"/>
    <w:sectPr w:rsidR="0072251C" w:rsidRPr="0013035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AA8C6" w14:textId="77777777" w:rsidR="00755220" w:rsidRDefault="00755220">
      <w:r>
        <w:separator/>
      </w:r>
    </w:p>
  </w:endnote>
  <w:endnote w:type="continuationSeparator" w:id="0">
    <w:p w14:paraId="65AE6D22" w14:textId="77777777" w:rsidR="00755220" w:rsidRDefault="00755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7B69B" w14:textId="77777777" w:rsidR="00755220" w:rsidRDefault="00755220">
      <w:r>
        <w:separator/>
      </w:r>
    </w:p>
  </w:footnote>
  <w:footnote w:type="continuationSeparator" w:id="0">
    <w:p w14:paraId="67942BEC" w14:textId="77777777" w:rsidR="00755220" w:rsidRDefault="007552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2EE22" w14:textId="77777777" w:rsidR="0013035E" w:rsidRDefault="001303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4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6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0"/>
  </w:num>
  <w:num w:numId="5">
    <w:abstractNumId w:val="15"/>
  </w:num>
  <w:num w:numId="6">
    <w:abstractNumId w:val="4"/>
  </w:num>
  <w:num w:numId="7">
    <w:abstractNumId w:val="13"/>
  </w:num>
  <w:num w:numId="8">
    <w:abstractNumId w:val="19"/>
  </w:num>
  <w:num w:numId="9">
    <w:abstractNumId w:val="12"/>
  </w:num>
  <w:num w:numId="10">
    <w:abstractNumId w:val="11"/>
  </w:num>
  <w:num w:numId="11">
    <w:abstractNumId w:val="17"/>
  </w:num>
  <w:num w:numId="12">
    <w:abstractNumId w:val="14"/>
  </w:num>
  <w:num w:numId="13">
    <w:abstractNumId w:val="6"/>
  </w:num>
  <w:num w:numId="14">
    <w:abstractNumId w:val="21"/>
  </w:num>
  <w:num w:numId="15">
    <w:abstractNumId w:val="9"/>
  </w:num>
  <w:num w:numId="16">
    <w:abstractNumId w:val="16"/>
  </w:num>
  <w:num w:numId="17">
    <w:abstractNumId w:val="20"/>
  </w:num>
  <w:num w:numId="18">
    <w:abstractNumId w:val="2"/>
  </w:num>
  <w:num w:numId="19">
    <w:abstractNumId w:val="3"/>
  </w:num>
  <w:num w:numId="20">
    <w:abstractNumId w:val="18"/>
  </w:num>
  <w:num w:numId="21">
    <w:abstractNumId w:val="7"/>
  </w:num>
  <w:num w:numId="22">
    <w:abstractNumId w:val="1"/>
  </w:num>
  <w:num w:numId="23">
    <w:abstractNumId w:val="0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C8"/>
    <w:rsid w:val="00022E4A"/>
    <w:rsid w:val="0003021B"/>
    <w:rsid w:val="0005614E"/>
    <w:rsid w:val="00065CBA"/>
    <w:rsid w:val="000A6394"/>
    <w:rsid w:val="000A7876"/>
    <w:rsid w:val="000B2FF3"/>
    <w:rsid w:val="000B7FED"/>
    <w:rsid w:val="000C038A"/>
    <w:rsid w:val="000C313C"/>
    <w:rsid w:val="000C6598"/>
    <w:rsid w:val="000D44B3"/>
    <w:rsid w:val="0013035E"/>
    <w:rsid w:val="00134C93"/>
    <w:rsid w:val="00144A79"/>
    <w:rsid w:val="00145D43"/>
    <w:rsid w:val="00192C46"/>
    <w:rsid w:val="001A08B3"/>
    <w:rsid w:val="001A09A3"/>
    <w:rsid w:val="001A1B18"/>
    <w:rsid w:val="001A433F"/>
    <w:rsid w:val="001A5014"/>
    <w:rsid w:val="001A7B60"/>
    <w:rsid w:val="001B52F0"/>
    <w:rsid w:val="001B7A65"/>
    <w:rsid w:val="001E41F3"/>
    <w:rsid w:val="002118AB"/>
    <w:rsid w:val="002160BA"/>
    <w:rsid w:val="002177A0"/>
    <w:rsid w:val="0022307B"/>
    <w:rsid w:val="0025709B"/>
    <w:rsid w:val="0026004D"/>
    <w:rsid w:val="002640DD"/>
    <w:rsid w:val="00275D12"/>
    <w:rsid w:val="00280C35"/>
    <w:rsid w:val="00283EBC"/>
    <w:rsid w:val="00284FEB"/>
    <w:rsid w:val="002860C4"/>
    <w:rsid w:val="00294EF9"/>
    <w:rsid w:val="002B5741"/>
    <w:rsid w:val="002C02F6"/>
    <w:rsid w:val="002D362B"/>
    <w:rsid w:val="002D39A7"/>
    <w:rsid w:val="002E472E"/>
    <w:rsid w:val="002E6C98"/>
    <w:rsid w:val="002F6BAD"/>
    <w:rsid w:val="00305409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A0EDE"/>
    <w:rsid w:val="003A22C0"/>
    <w:rsid w:val="003A3CA7"/>
    <w:rsid w:val="003C7405"/>
    <w:rsid w:val="003E1A36"/>
    <w:rsid w:val="00410371"/>
    <w:rsid w:val="004242F1"/>
    <w:rsid w:val="00424859"/>
    <w:rsid w:val="004372F6"/>
    <w:rsid w:val="00442685"/>
    <w:rsid w:val="004525AA"/>
    <w:rsid w:val="004942F6"/>
    <w:rsid w:val="00494D00"/>
    <w:rsid w:val="0049581F"/>
    <w:rsid w:val="004B75B7"/>
    <w:rsid w:val="004C3318"/>
    <w:rsid w:val="004F2994"/>
    <w:rsid w:val="004F6D4D"/>
    <w:rsid w:val="0051580D"/>
    <w:rsid w:val="0051584C"/>
    <w:rsid w:val="00547111"/>
    <w:rsid w:val="00555E70"/>
    <w:rsid w:val="00557065"/>
    <w:rsid w:val="00566776"/>
    <w:rsid w:val="00576B7D"/>
    <w:rsid w:val="00586908"/>
    <w:rsid w:val="00592D74"/>
    <w:rsid w:val="005B5B29"/>
    <w:rsid w:val="005D5EA0"/>
    <w:rsid w:val="005E2C44"/>
    <w:rsid w:val="00600564"/>
    <w:rsid w:val="00611C32"/>
    <w:rsid w:val="00621188"/>
    <w:rsid w:val="006257ED"/>
    <w:rsid w:val="0064130D"/>
    <w:rsid w:val="0066224B"/>
    <w:rsid w:val="00665C47"/>
    <w:rsid w:val="006667C0"/>
    <w:rsid w:val="0067277E"/>
    <w:rsid w:val="00695808"/>
    <w:rsid w:val="006A477E"/>
    <w:rsid w:val="006B3C17"/>
    <w:rsid w:val="006B46FB"/>
    <w:rsid w:val="006E21FB"/>
    <w:rsid w:val="006F3AD4"/>
    <w:rsid w:val="007146D3"/>
    <w:rsid w:val="00715499"/>
    <w:rsid w:val="0072251C"/>
    <w:rsid w:val="00755220"/>
    <w:rsid w:val="00792342"/>
    <w:rsid w:val="007977A8"/>
    <w:rsid w:val="007B512A"/>
    <w:rsid w:val="007C0435"/>
    <w:rsid w:val="007C2097"/>
    <w:rsid w:val="007D6A07"/>
    <w:rsid w:val="007F44EA"/>
    <w:rsid w:val="007F7259"/>
    <w:rsid w:val="008040A8"/>
    <w:rsid w:val="008279FA"/>
    <w:rsid w:val="00847DB8"/>
    <w:rsid w:val="008535B7"/>
    <w:rsid w:val="008626E7"/>
    <w:rsid w:val="00863018"/>
    <w:rsid w:val="00870EE7"/>
    <w:rsid w:val="00872CA9"/>
    <w:rsid w:val="008863B9"/>
    <w:rsid w:val="008A0D5D"/>
    <w:rsid w:val="008A3025"/>
    <w:rsid w:val="008A45A6"/>
    <w:rsid w:val="008A55E2"/>
    <w:rsid w:val="008C7320"/>
    <w:rsid w:val="008F3789"/>
    <w:rsid w:val="008F686C"/>
    <w:rsid w:val="009148DE"/>
    <w:rsid w:val="00915048"/>
    <w:rsid w:val="00921DC1"/>
    <w:rsid w:val="00926F1C"/>
    <w:rsid w:val="00937A5E"/>
    <w:rsid w:val="00941E30"/>
    <w:rsid w:val="0095216E"/>
    <w:rsid w:val="00952F40"/>
    <w:rsid w:val="009777D9"/>
    <w:rsid w:val="00991B88"/>
    <w:rsid w:val="009A1430"/>
    <w:rsid w:val="009A5753"/>
    <w:rsid w:val="009A579D"/>
    <w:rsid w:val="009B0C3B"/>
    <w:rsid w:val="009C3ADF"/>
    <w:rsid w:val="009E3297"/>
    <w:rsid w:val="009E3609"/>
    <w:rsid w:val="009F734F"/>
    <w:rsid w:val="00A06311"/>
    <w:rsid w:val="00A1055C"/>
    <w:rsid w:val="00A246B6"/>
    <w:rsid w:val="00A30BAE"/>
    <w:rsid w:val="00A37C31"/>
    <w:rsid w:val="00A47E70"/>
    <w:rsid w:val="00A50CF0"/>
    <w:rsid w:val="00A52768"/>
    <w:rsid w:val="00A7671C"/>
    <w:rsid w:val="00AA2CBC"/>
    <w:rsid w:val="00AC5820"/>
    <w:rsid w:val="00AD1CD8"/>
    <w:rsid w:val="00AF6B0A"/>
    <w:rsid w:val="00B05699"/>
    <w:rsid w:val="00B258BB"/>
    <w:rsid w:val="00B44430"/>
    <w:rsid w:val="00B514C5"/>
    <w:rsid w:val="00B63085"/>
    <w:rsid w:val="00B67B97"/>
    <w:rsid w:val="00B77890"/>
    <w:rsid w:val="00B968C8"/>
    <w:rsid w:val="00BA3EC5"/>
    <w:rsid w:val="00BA51D9"/>
    <w:rsid w:val="00BB5DFC"/>
    <w:rsid w:val="00BD279D"/>
    <w:rsid w:val="00BD6BB8"/>
    <w:rsid w:val="00BE179D"/>
    <w:rsid w:val="00BE3383"/>
    <w:rsid w:val="00BE6F27"/>
    <w:rsid w:val="00C01F92"/>
    <w:rsid w:val="00C462F9"/>
    <w:rsid w:val="00C66BA2"/>
    <w:rsid w:val="00C95454"/>
    <w:rsid w:val="00C95985"/>
    <w:rsid w:val="00CA44A0"/>
    <w:rsid w:val="00CC5026"/>
    <w:rsid w:val="00CC68D0"/>
    <w:rsid w:val="00CE6D50"/>
    <w:rsid w:val="00D03794"/>
    <w:rsid w:val="00D03F9A"/>
    <w:rsid w:val="00D06D51"/>
    <w:rsid w:val="00D24991"/>
    <w:rsid w:val="00D330A6"/>
    <w:rsid w:val="00D44D27"/>
    <w:rsid w:val="00D50255"/>
    <w:rsid w:val="00D66520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13F3D"/>
    <w:rsid w:val="00E259B2"/>
    <w:rsid w:val="00E34898"/>
    <w:rsid w:val="00E667B7"/>
    <w:rsid w:val="00E73E1B"/>
    <w:rsid w:val="00E81ED2"/>
    <w:rsid w:val="00E85415"/>
    <w:rsid w:val="00EA1116"/>
    <w:rsid w:val="00EB09B7"/>
    <w:rsid w:val="00EE7D7C"/>
    <w:rsid w:val="00F16B4A"/>
    <w:rsid w:val="00F25D98"/>
    <w:rsid w:val="00F2602F"/>
    <w:rsid w:val="00F300FB"/>
    <w:rsid w:val="00F556AD"/>
    <w:rsid w:val="00F7019E"/>
    <w:rsid w:val="00F751B6"/>
    <w:rsid w:val="00F8082F"/>
    <w:rsid w:val="00F87D67"/>
    <w:rsid w:val="00F93B4E"/>
    <w:rsid w:val="00F97C82"/>
    <w:rsid w:val="00FB6386"/>
    <w:rsid w:val="00FC79FD"/>
    <w:rsid w:val="00FE3A5B"/>
    <w:rsid w:val="00FE3E62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F1D11F56-BC3B-4E13-9BD1-58F3F7A35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64130D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9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9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A55B1-F553-45ED-AB95-EA248A058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935</TotalTime>
  <Pages>5</Pages>
  <Words>774</Words>
  <Characters>8206</Characters>
  <Application>Microsoft Office Word</Application>
  <DocSecurity>0</DocSecurity>
  <Lines>68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8963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26</cp:revision>
  <cp:lastPrinted>1900-01-01T00:00:00Z</cp:lastPrinted>
  <dcterms:created xsi:type="dcterms:W3CDTF">2020-12-08T10:56:00Z</dcterms:created>
  <dcterms:modified xsi:type="dcterms:W3CDTF">2021-10-05T13:20:00Z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