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105562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D3192" w:rsidRPr="00DD3192">
        <w:rPr>
          <w:rFonts w:cs="Arial"/>
          <w:b/>
          <w:bCs/>
          <w:i/>
          <w:iCs/>
          <w:sz w:val="26"/>
          <w:szCs w:val="26"/>
        </w:rPr>
        <w:t>R5s21</w:t>
      </w:r>
      <w:r w:rsidR="00EC0515">
        <w:rPr>
          <w:rFonts w:cs="Arial"/>
          <w:b/>
          <w:bCs/>
          <w:i/>
          <w:iCs/>
          <w:sz w:val="26"/>
          <w:szCs w:val="26"/>
        </w:rPr>
        <w:t>1387</w:t>
      </w:r>
    </w:p>
    <w:p w14:paraId="5D6FC58C" w14:textId="307A0302" w:rsidR="001A09A3" w:rsidRDefault="006D1E2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37C4BEC" w:rsidR="001E41F3" w:rsidRPr="00DA5F2B" w:rsidRDefault="006A460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A4607">
              <w:rPr>
                <w:b/>
                <w:noProof/>
                <w:sz w:val="28"/>
              </w:rPr>
              <w:t>1814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1CCBCF8" w:rsidR="001E41F3" w:rsidRPr="00A1055C" w:rsidRDefault="00EC051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24815" w:rsidR="001E41F3" w:rsidRPr="00EB295A" w:rsidRDefault="00EC05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17.0</w:t>
            </w:r>
            <w:r w:rsidR="00EB295A"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CEAED52" w:rsidR="001E41F3" w:rsidRDefault="00DD3192">
            <w:pPr>
              <w:pStyle w:val="CRCoverPage"/>
              <w:spacing w:after="0"/>
              <w:ind w:left="100"/>
              <w:rPr>
                <w:noProof/>
              </w:rPr>
            </w:pPr>
            <w:r w:rsidRPr="00CD2D8B">
              <w:fldChar w:fldCharType="begin"/>
            </w:r>
            <w:r w:rsidRPr="00CD2D8B">
              <w:instrText xml:space="preserve"> DOCPROPERTY  CrTitle  \* MERGEFORMAT </w:instrText>
            </w:r>
            <w:r w:rsidRPr="00CD2D8B">
              <w:fldChar w:fldCharType="separate"/>
            </w:r>
            <w:r w:rsidRPr="00CD2D8B">
              <w:rPr>
                <w:rFonts w:cs="Arial"/>
                <w:color w:val="000000"/>
              </w:rPr>
              <w:t xml:space="preserve">Addition of NR-DC test case </w:t>
            </w:r>
            <w:r w:rsidR="006A4607">
              <w:rPr>
                <w:rFonts w:cs="Arial"/>
                <w:color w:val="000000"/>
              </w:rPr>
              <w:t>8.2.2.5.2</w:t>
            </w:r>
            <w:r w:rsidRPr="00CD2D8B">
              <w:rPr>
                <w:rFonts w:cs="Arial"/>
                <w:color w:val="000000"/>
              </w:rPr>
              <w:t xml:space="preserve"> in FR1+FR2</w:t>
            </w:r>
            <w:r w:rsidRPr="00CD2D8B">
              <w:t xml:space="preserve"> </w:t>
            </w:r>
            <w:r w:rsidRPr="00CD2D8B">
              <w:fldChar w:fldCharType="end"/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535E4B2" w:rsidR="00235975" w:rsidRDefault="003311E7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6D1E2E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ACE09B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6A4607">
              <w:t>7</w:t>
            </w:r>
            <w:r>
              <w:t>-</w:t>
            </w:r>
            <w:r w:rsidR="006A4607">
              <w:t>02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723F50C" w:rsidR="00235975" w:rsidRDefault="006D1E2E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C0515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AEBA52F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 w:rsidR="00DD3192">
              <w:rPr>
                <w:rFonts w:cs="Arial"/>
                <w:szCs w:val="18"/>
              </w:rPr>
              <w:t>-DC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6A4607">
              <w:rPr>
                <w:rFonts w:cs="Arial"/>
                <w:szCs w:val="18"/>
              </w:rPr>
              <w:t>8.2.2.5.2</w:t>
            </w:r>
            <w:r w:rsidR="00F966B7">
              <w:rPr>
                <w:lang w:val="en-US" w:eastAsia="en-GB"/>
              </w:rPr>
              <w:t xml:space="preserve"> </w:t>
            </w:r>
            <w:proofErr w:type="spellStart"/>
            <w:r w:rsidR="001731EA" w:rsidRPr="001731EA">
              <w:rPr>
                <w:lang w:val="en-US" w:eastAsia="en-GB"/>
              </w:rPr>
              <w:t>PSCell</w:t>
            </w:r>
            <w:proofErr w:type="spellEnd"/>
            <w:r w:rsidR="001731EA" w:rsidRPr="001731EA">
              <w:rPr>
                <w:lang w:val="en-US" w:eastAsia="en-GB"/>
              </w:rPr>
              <w:t xml:space="preserve"> addition, modification and release / Split DRB / NR-DC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C5FDEFD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DD3192"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6A4607">
              <w:rPr>
                <w:rFonts w:cs="Arial"/>
                <w:noProof/>
              </w:rPr>
              <w:t>8.2.2.5.2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4FCE4D3" w:rsidR="00EA45BE" w:rsidRDefault="006A4607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8.2.2.5.2</w:t>
            </w:r>
            <w:r w:rsidR="006B48BC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FEF313A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  <w:r>
              <w:rPr>
                <w:noProof/>
              </w:rPr>
              <w:t xml:space="preserve">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612603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F375D0F" w14:textId="13156C7A" w:rsidR="006E5918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E5918" w:rsidRPr="004A3E67">
        <w:rPr>
          <w:rFonts w:cs="Arial"/>
          <w:iCs/>
        </w:rPr>
        <w:t>Table of Contents</w:t>
      </w:r>
      <w:r w:rsidR="006E5918">
        <w:tab/>
      </w:r>
      <w:r w:rsidR="006E5918">
        <w:fldChar w:fldCharType="begin"/>
      </w:r>
      <w:r w:rsidR="006E5918">
        <w:instrText xml:space="preserve"> PAGEREF _Toc76126031 \h </w:instrText>
      </w:r>
      <w:r w:rsidR="006E5918">
        <w:fldChar w:fldCharType="separate"/>
      </w:r>
      <w:r w:rsidR="006E5918">
        <w:t>2</w:t>
      </w:r>
      <w:r w:rsidR="006E5918">
        <w:fldChar w:fldCharType="end"/>
      </w:r>
    </w:p>
    <w:p w14:paraId="59F9B2B5" w14:textId="5493CAA8" w:rsidR="006E5918" w:rsidRDefault="006E591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A3E6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A3E6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_Toc76126032 \h </w:instrText>
      </w:r>
      <w:r>
        <w:fldChar w:fldCharType="separate"/>
      </w:r>
      <w:r>
        <w:t>3</w:t>
      </w:r>
      <w:r>
        <w:fldChar w:fldCharType="end"/>
      </w:r>
    </w:p>
    <w:p w14:paraId="5B49B4AD" w14:textId="4FD686F7" w:rsidR="006E5918" w:rsidRDefault="006E591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E67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A3E67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_Toc76126033 \h </w:instrText>
      </w:r>
      <w:r>
        <w:fldChar w:fldCharType="separate"/>
      </w:r>
      <w:r>
        <w:t>3</w:t>
      </w:r>
      <w:r>
        <w:fldChar w:fldCharType="end"/>
      </w:r>
    </w:p>
    <w:p w14:paraId="35A53268" w14:textId="7FBCCF86" w:rsidR="006E5918" w:rsidRDefault="006E591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A3E6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A3E6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_Toc76126034 \h </w:instrText>
      </w:r>
      <w:r>
        <w:fldChar w:fldCharType="separate"/>
      </w:r>
      <w:r>
        <w:t>3</w:t>
      </w:r>
      <w:r>
        <w:fldChar w:fldCharType="end"/>
      </w:r>
    </w:p>
    <w:p w14:paraId="1D8B864B" w14:textId="26F77AA3" w:rsidR="006E5918" w:rsidRDefault="006E591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E6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A3E67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_Toc76126035 \h </w:instrText>
      </w:r>
      <w:r>
        <w:fldChar w:fldCharType="separate"/>
      </w:r>
      <w:r>
        <w:t>4</w:t>
      </w:r>
      <w:r>
        <w:fldChar w:fldCharType="end"/>
      </w:r>
    </w:p>
    <w:p w14:paraId="0CAB9BCE" w14:textId="7BBAEB61" w:rsidR="006E5918" w:rsidRDefault="006E591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E67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A3E67">
        <w:rPr>
          <w:rFonts w:cs="Arial"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_Toc76126036 \h </w:instrText>
      </w:r>
      <w:r>
        <w:fldChar w:fldCharType="separate"/>
      </w:r>
      <w:r>
        <w:t>6</w:t>
      </w:r>
      <w:r>
        <w:fldChar w:fldCharType="end"/>
      </w:r>
    </w:p>
    <w:p w14:paraId="2E84D5ED" w14:textId="4C9F6EB3" w:rsidR="006E5918" w:rsidRDefault="006E591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A3E67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A3E67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_Toc76126037 \h </w:instrText>
      </w:r>
      <w:r>
        <w:fldChar w:fldCharType="separate"/>
      </w:r>
      <w:r>
        <w:t>9</w:t>
      </w:r>
      <w:r>
        <w:fldChar w:fldCharType="end"/>
      </w:r>
    </w:p>
    <w:p w14:paraId="390F9F65" w14:textId="2107BBF4" w:rsidR="006E5918" w:rsidRDefault="006E591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A3E6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A3E6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_Toc76126038 \h </w:instrText>
      </w:r>
      <w:r>
        <w:fldChar w:fldCharType="separate"/>
      </w:r>
      <w:r>
        <w:t>9</w:t>
      </w:r>
      <w:r>
        <w:fldChar w:fldCharType="end"/>
      </w:r>
    </w:p>
    <w:p w14:paraId="2762A54F" w14:textId="6FFA1C4D" w:rsidR="006E5918" w:rsidRDefault="006E591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E6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A3E67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_Toc76126039 \h </w:instrText>
      </w:r>
      <w:r>
        <w:fldChar w:fldCharType="separate"/>
      </w:r>
      <w:r>
        <w:t>9</w:t>
      </w:r>
      <w:r>
        <w:fldChar w:fldCharType="end"/>
      </w:r>
    </w:p>
    <w:p w14:paraId="0E6C8358" w14:textId="2F40D453" w:rsidR="006E5918" w:rsidRDefault="006E591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A3E67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A3E67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_Toc76126040 \h </w:instrText>
      </w:r>
      <w:r>
        <w:fldChar w:fldCharType="separate"/>
      </w:r>
      <w:r>
        <w:t>9</w:t>
      </w:r>
      <w:r>
        <w:fldChar w:fldCharType="end"/>
      </w:r>
    </w:p>
    <w:p w14:paraId="2E4D4796" w14:textId="73F790E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6458179"/>
      <w:bookmarkStart w:id="5" w:name="_Toc76126032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C55F032" w14:textId="3A7A35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6A4607">
        <w:rPr>
          <w:rFonts w:cs="Arial"/>
        </w:rPr>
        <w:t>8.2.2.5.2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6126033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2EAE91F5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6A4607">
        <w:rPr>
          <w:lang w:eastAsia="ja-JP"/>
        </w:rPr>
        <w:t>8.2.2.5.2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bookmarkEnd w:id="11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3D2C8D6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76126034"/>
      <w:r w:rsidRPr="00854C55">
        <w:rPr>
          <w:b/>
        </w:rPr>
        <w:t>Corrections required</w:t>
      </w:r>
      <w:bookmarkEnd w:id="12"/>
      <w:bookmarkEnd w:id="13"/>
      <w:bookmarkEnd w:id="14"/>
    </w:p>
    <w:p w14:paraId="71397B96" w14:textId="32FE948A" w:rsidR="00121BE4" w:rsidRPr="00121BE4" w:rsidRDefault="00121BE4" w:rsidP="00121BE4">
      <w:r>
        <w:t>Change 1, 4,5,6 of R5s210716(</w:t>
      </w:r>
      <w:r w:rsidR="00EC0515">
        <w:fldChar w:fldCharType="begin"/>
      </w:r>
      <w:r w:rsidR="00EC0515">
        <w:instrText xml:space="preserve"> DOCPROPERTY  CrTitle  \* MERGEFORMAT </w:instrText>
      </w:r>
      <w:r w:rsidR="00EC0515">
        <w:fldChar w:fldCharType="separate"/>
      </w:r>
      <w:r w:rsidRPr="00CD2D8B">
        <w:rPr>
          <w:rFonts w:cs="Arial"/>
          <w:color w:val="000000"/>
        </w:rPr>
        <w:t>Addition of NR-DC test case 8.2.2.4.2 in FR1+FR2</w:t>
      </w:r>
      <w:r w:rsidRPr="00CD2D8B">
        <w:t xml:space="preserve"> </w:t>
      </w:r>
      <w:r w:rsidR="00EC0515">
        <w:fldChar w:fldCharType="end"/>
      </w:r>
      <w:r>
        <w:t>) are also required in addition to the below changes.</w:t>
      </w:r>
    </w:p>
    <w:p w14:paraId="24CF0DE4" w14:textId="77777777" w:rsidR="004F064E" w:rsidRDefault="004F064E" w:rsidP="004F064E">
      <w:pPr>
        <w:spacing w:after="0"/>
        <w:rPr>
          <w:lang w:eastAsia="en-GB"/>
        </w:rPr>
      </w:pPr>
      <w:bookmarkStart w:id="15" w:name="_Toc54186269"/>
      <w:bookmarkStart w:id="16" w:name="OLE_LINK12"/>
      <w:bookmarkStart w:id="17" w:name="OLE_LINK13"/>
      <w:bookmarkStart w:id="18" w:name="OLE_LINK2"/>
      <w:bookmarkStart w:id="19" w:name="OLE_LINK3"/>
      <w:bookmarkStart w:id="20" w:name="OLE_LINK10"/>
      <w:bookmarkStart w:id="21" w:name="OLE_LINK11"/>
      <w:r>
        <w:rPr>
          <w:lang w:eastAsia="en-GB"/>
        </w:rPr>
        <w:br w:type="page"/>
      </w:r>
    </w:p>
    <w:p w14:paraId="3444E0E8" w14:textId="16497C4E" w:rsidR="00077771" w:rsidRDefault="00077771" w:rsidP="00077771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2" w:name="_Toc76126035"/>
      <w:bookmarkStart w:id="23" w:name="_Toc64047190"/>
      <w:r>
        <w:rPr>
          <w:rFonts w:cs="Arial"/>
          <w:color w:val="000000"/>
          <w:lang w:eastAsia="en-GB"/>
        </w:rPr>
        <w:lastRenderedPageBreak/>
        <w:t>Change 1</w:t>
      </w:r>
      <w:bookmarkEnd w:id="2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77771" w14:paraId="4924D231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EF0F" w14:textId="77777777" w:rsidR="00077771" w:rsidRPr="00F706D7" w:rsidRDefault="00077771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F6EE" w14:textId="77777777" w:rsidR="00077771" w:rsidRPr="00CF18A2" w:rsidRDefault="00077771" w:rsidP="007F004D">
            <w:pPr>
              <w:rPr>
                <w:rFonts w:ascii="Arial" w:hAnsi="Arial" w:cs="Arial"/>
                <w:lang w:eastAsia="en-GB"/>
              </w:rPr>
            </w:pPr>
            <w:r w:rsidRPr="00875AF5">
              <w:rPr>
                <w:rFonts w:ascii="Arial" w:hAnsi="Arial" w:cs="Arial"/>
                <w:lang w:eastAsia="en-GB"/>
              </w:rPr>
              <w:t>f_TC_8_2_2_</w:t>
            </w:r>
            <w:r>
              <w:rPr>
                <w:rFonts w:ascii="Arial" w:hAnsi="Arial" w:cs="Arial"/>
                <w:lang w:eastAsia="en-GB"/>
              </w:rPr>
              <w:t>5</w:t>
            </w:r>
            <w:r w:rsidRPr="00875AF5">
              <w:rPr>
                <w:rFonts w:ascii="Arial" w:hAnsi="Arial" w:cs="Arial"/>
                <w:lang w:eastAsia="en-GB"/>
              </w:rPr>
              <w:t>_2_NR5GC()</w:t>
            </w:r>
          </w:p>
        </w:tc>
      </w:tr>
      <w:tr w:rsidR="00077771" w14:paraId="3A25D168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7174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25D7" w14:textId="77777777" w:rsidR="00077771" w:rsidRDefault="00077771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OSI removal to align with prose. Also, FR2 Cell cannot be advertised on OSI as it cannot be a Stand Alone cell.</w:t>
            </w:r>
          </w:p>
          <w:p w14:paraId="71117382" w14:textId="77777777" w:rsidR="00077771" w:rsidRDefault="00077771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5892A3A" w14:textId="77777777" w:rsidR="00077771" w:rsidRPr="00391FB8" w:rsidRDefault="00077771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Do not close UE test loop mode at the end of the preamble since the SCG bearer to be tested is configured in the Test Body.</w:t>
            </w:r>
          </w:p>
        </w:tc>
      </w:tr>
      <w:tr w:rsidR="00077771" w14:paraId="5C2B7319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508E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4642" w14:textId="77777777" w:rsidR="00077771" w:rsidRDefault="00077771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 system info to NR_1 when initializing the NR cells.</w:t>
            </w:r>
          </w:p>
          <w:p w14:paraId="16EE1052" w14:textId="77777777" w:rsidR="00077771" w:rsidRDefault="00077771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45F4D20F" w14:textId="77777777" w:rsidR="00077771" w:rsidRPr="00C91E2F" w:rsidRDefault="00077771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Change </w:t>
            </w:r>
            <w:proofErr w:type="spellStart"/>
            <w:r>
              <w:rPr>
                <w:rFonts w:cs="Arial"/>
                <w:lang w:eastAsia="zh-CN"/>
              </w:rPr>
              <w:t>TestLoopMode</w:t>
            </w:r>
            <w:proofErr w:type="spellEnd"/>
            <w:r>
              <w:rPr>
                <w:rFonts w:cs="Arial"/>
                <w:lang w:eastAsia="zh-CN"/>
              </w:rPr>
              <w:t xml:space="preserve"> input parameter to the function f_NR5GC_Preamble()</w:t>
            </w:r>
          </w:p>
        </w:tc>
      </w:tr>
      <w:tr w:rsidR="00077771" w14:paraId="0E7C16D5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6445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6AE8" w14:textId="77777777" w:rsidR="00077771" w:rsidRPr="00C91E2F" w:rsidRDefault="00077771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RRC_Reconfiguration_NRDC_NR5GC.ttcn</w:t>
            </w:r>
          </w:p>
        </w:tc>
      </w:tr>
      <w:tr w:rsidR="00077771" w14:paraId="6C483B0F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A6F8" w14:textId="77777777" w:rsidR="00077771" w:rsidRPr="00EE1104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5DC7" w14:textId="77777777" w:rsidR="00077771" w:rsidRPr="00EE1104" w:rsidRDefault="00077771" w:rsidP="007F004D">
            <w:pPr>
              <w:rPr>
                <w:rFonts w:ascii="Arial" w:hAnsi="Arial"/>
                <w:lang w:eastAsia="zh-CN"/>
              </w:rPr>
            </w:pPr>
          </w:p>
        </w:tc>
      </w:tr>
    </w:tbl>
    <w:p w14:paraId="2A0EAF41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</w:p>
    <w:p w14:paraId="106618EC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77771" w14:paraId="18436035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D413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function f_TC_8_2_2_5</w:t>
            </w:r>
            <w:r w:rsidRPr="00875AF5">
              <w:rPr>
                <w:rFonts w:ascii="Courier New" w:hAnsi="Courier New" w:cs="Courier New"/>
                <w:lang w:eastAsia="de-DE"/>
              </w:rPr>
              <w:t>_2_NR5GC() runs on NR5GC_PTC</w:t>
            </w:r>
          </w:p>
          <w:p w14:paraId="4792BB89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{ //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 xml:space="preserve"> addition, modification and release / SCG DRB / NR-DC</w:t>
            </w:r>
          </w:p>
          <w:p w14:paraId="6331606B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// @sic R5-203650 sic@</w:t>
            </w:r>
          </w:p>
          <w:p w14:paraId="784CC70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875AF5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875AF5">
              <w:rPr>
                <w:rFonts w:ascii="Courier New" w:hAnsi="Courier New" w:cs="Courier New"/>
                <w:lang w:eastAsia="de-DE"/>
              </w:rPr>
              <w:t>, {nr_Cell1, nr_Cell10});</w:t>
            </w:r>
          </w:p>
          <w:p w14:paraId="347D4A4A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597C96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6B1764EA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B874AAF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10490826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CA54EC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f_NR5GC_Preamble (nr_Cell1, STATE_CONNECTED_3A, </w:t>
            </w:r>
            <w:proofErr w:type="spellStart"/>
            <w:r w:rsidRPr="00875AF5">
              <w:rPr>
                <w:rFonts w:ascii="Courier New" w:hAnsi="Courier New" w:cs="Courier New"/>
                <w:highlight w:val="yellow"/>
                <w:lang w:eastAsia="de-DE"/>
              </w:rPr>
              <w:t>PING_Or_TEST_LOOPModeB_ON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);</w:t>
            </w:r>
          </w:p>
          <w:p w14:paraId="5928C7A3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7F9342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1540F2B1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7AB2E1D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fl_TC_8_2_2_5</w:t>
            </w:r>
            <w:r w:rsidRPr="00875AF5">
              <w:rPr>
                <w:rFonts w:ascii="Courier New" w:hAnsi="Courier New" w:cs="Courier New"/>
                <w:lang w:eastAsia="de-DE"/>
              </w:rPr>
              <w:t>_2_TestBody();</w:t>
            </w:r>
          </w:p>
          <w:p w14:paraId="7D15091D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B0BA408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78A0A28A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888DF4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pc_IP_Ping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) {</w:t>
            </w:r>
          </w:p>
          <w:p w14:paraId="22BAB35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  f_NR5GC_OpenUE_TestLoopMode_Deactivate_TestMode(nr_Cell1);</w:t>
            </w:r>
          </w:p>
          <w:p w14:paraId="6F7FDBF0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7256845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11DF011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448F7D37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4FC373EE" w14:textId="77777777" w:rsidR="00077771" w:rsidRPr="00CA4CF2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BCE968F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</w:p>
    <w:p w14:paraId="6F72ECD3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77771" w14:paraId="1A53AD57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44A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function f_TC_8_2_2_5</w:t>
            </w:r>
            <w:r w:rsidRPr="00875AF5">
              <w:rPr>
                <w:rFonts w:ascii="Courier New" w:hAnsi="Courier New" w:cs="Courier New"/>
                <w:lang w:eastAsia="en-GB"/>
              </w:rPr>
              <w:t>_2_NR5GC() runs on NR5GC_PTC</w:t>
            </w:r>
          </w:p>
          <w:p w14:paraId="03FB7B97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{ //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PSCell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 xml:space="preserve"> addition, modification and release / SCG DRB / NR-DC</w:t>
            </w:r>
          </w:p>
          <w:p w14:paraId="61C1020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// @sic R5-203650 sic@</w:t>
            </w:r>
          </w:p>
          <w:p w14:paraId="4478C7C0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f_NR5GC_Init_NRDC(</w:t>
            </w:r>
            <w:r w:rsidRPr="00875AF5">
              <w:rPr>
                <w:rFonts w:ascii="Courier New" w:hAnsi="Courier New" w:cs="Courier New"/>
                <w:highlight w:val="yellow"/>
                <w:lang w:eastAsia="en-GB"/>
              </w:rPr>
              <w:t>NR_1</w:t>
            </w:r>
            <w:r w:rsidRPr="00875AF5">
              <w:rPr>
                <w:rFonts w:ascii="Courier New" w:hAnsi="Courier New" w:cs="Courier New"/>
                <w:lang w:eastAsia="en-GB"/>
              </w:rPr>
              <w:t>, {nr_Cell1, nr_Cell10});</w:t>
            </w:r>
          </w:p>
          <w:p w14:paraId="6893E378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C8A60D1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//Create and configure NR cell1 and NR cell 10.</w:t>
            </w:r>
          </w:p>
          <w:p w14:paraId="33B0ECD2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f_NR_CellConfig_Def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(nr_Cell1);</w:t>
            </w:r>
          </w:p>
          <w:p w14:paraId="257A054A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f_NR_CellConfig_Def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(nr_Cell10);</w:t>
            </w:r>
          </w:p>
          <w:p w14:paraId="5529A8EB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A4232B0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f_NR5GC_Preamble (nr_Cell1, STATE_CONNECTED_3A, </w:t>
            </w:r>
            <w:proofErr w:type="spellStart"/>
            <w:r w:rsidRPr="00875AF5">
              <w:rPr>
                <w:rFonts w:ascii="Courier New" w:hAnsi="Courier New" w:cs="Courier New"/>
                <w:highlight w:val="yellow"/>
                <w:lang w:eastAsia="en-GB"/>
              </w:rPr>
              <w:t>PING_Or_TESTModeB_ON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);</w:t>
            </w:r>
          </w:p>
          <w:p w14:paraId="189F5252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325D919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f_NR_TestBody_Set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(true);</w:t>
            </w:r>
          </w:p>
          <w:p w14:paraId="4E066E98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7CDA73D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fl_TC_8_2_2_5</w:t>
            </w:r>
            <w:r w:rsidRPr="00875AF5">
              <w:rPr>
                <w:rFonts w:ascii="Courier New" w:hAnsi="Courier New" w:cs="Courier New"/>
                <w:lang w:eastAsia="en-GB"/>
              </w:rPr>
              <w:t>_2_TestBody();</w:t>
            </w:r>
          </w:p>
          <w:p w14:paraId="5795D030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9609309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f_NR_TestBody_Set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(false);</w:t>
            </w:r>
          </w:p>
          <w:p w14:paraId="78F592B0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00962A7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if (not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pc_IP_Ping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) {</w:t>
            </w:r>
          </w:p>
          <w:p w14:paraId="031A45C3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lastRenderedPageBreak/>
              <w:t xml:space="preserve">      f_NR5GC_OpenUE_TestLoopMode_Deactivate_TestMode(nr_Cell1);</w:t>
            </w:r>
          </w:p>
          <w:p w14:paraId="21F2F9F3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016B9194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16BC81C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// Switch/Power off UE</w:t>
            </w:r>
          </w:p>
          <w:p w14:paraId="58CC87AA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f_NR_Postamble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(nr_Cell1, STATE_CONNECTED_3A);</w:t>
            </w:r>
          </w:p>
          <w:p w14:paraId="397D6335" w14:textId="77777777" w:rsidR="00077771" w:rsidRPr="00CA4CF2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172DA837" w14:textId="77777777" w:rsidR="00077771" w:rsidRDefault="00077771" w:rsidP="00077771">
      <w:pPr>
        <w:spacing w:after="0"/>
        <w:rPr>
          <w:lang w:eastAsia="en-GB"/>
        </w:rPr>
      </w:pPr>
      <w:r>
        <w:rPr>
          <w:lang w:eastAsia="en-GB"/>
        </w:rPr>
        <w:lastRenderedPageBreak/>
        <w:br w:type="page"/>
      </w:r>
    </w:p>
    <w:p w14:paraId="4D9B1601" w14:textId="552679AD" w:rsidR="00077771" w:rsidRDefault="00077771" w:rsidP="00077771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4" w:name="_Toc76126036"/>
      <w:r>
        <w:rPr>
          <w:rFonts w:cs="Arial"/>
          <w:color w:val="000000"/>
          <w:lang w:eastAsia="en-GB"/>
        </w:rPr>
        <w:lastRenderedPageBreak/>
        <w:t>Change 2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77771" w14:paraId="6D19E023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FDE7" w14:textId="77777777" w:rsidR="00077771" w:rsidRPr="00F706D7" w:rsidRDefault="00077771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6315" w14:textId="77777777" w:rsidR="00077771" w:rsidRPr="00F706D7" w:rsidRDefault="00077771" w:rsidP="007F004D">
            <w:pPr>
              <w:rPr>
                <w:rFonts w:ascii="Arial" w:hAnsi="Arial" w:cs="Arial"/>
                <w:lang w:val="en-US" w:eastAsia="en-GB"/>
              </w:rPr>
            </w:pPr>
            <w:r w:rsidRPr="00C834CE">
              <w:rPr>
                <w:rFonts w:ascii="Arial" w:hAnsi="Arial" w:cs="Arial"/>
                <w:lang w:val="en-US" w:eastAsia="en-GB"/>
              </w:rPr>
              <w:t>fl_TC_8_2_2_</w:t>
            </w:r>
            <w:r>
              <w:rPr>
                <w:rFonts w:ascii="Arial" w:hAnsi="Arial" w:cs="Arial"/>
                <w:lang w:val="en-US" w:eastAsia="en-GB"/>
              </w:rPr>
              <w:t>5</w:t>
            </w:r>
            <w:r w:rsidRPr="00C834CE">
              <w:rPr>
                <w:rFonts w:ascii="Arial" w:hAnsi="Arial" w:cs="Arial"/>
                <w:lang w:val="en-US" w:eastAsia="en-GB"/>
              </w:rPr>
              <w:t>_2_TestBody()</w:t>
            </w:r>
          </w:p>
        </w:tc>
      </w:tr>
      <w:tr w:rsidR="00077771" w14:paraId="25EB5FFB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91CF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5AE" w14:textId="77777777" w:rsidR="00077771" w:rsidRDefault="00077771" w:rsidP="0007777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Typo Error when adding SCG, MCG is set to nr_Cell11</w:t>
            </w:r>
          </w:p>
          <w:p w14:paraId="2E4F6F85" w14:textId="77777777" w:rsidR="00077771" w:rsidRDefault="00077771" w:rsidP="0007777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Close UE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TestLoopMode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needs to be executed after SCG bearer addition for Test loopback mode to work on SCG bearer.</w:t>
            </w:r>
          </w:p>
          <w:p w14:paraId="38761AB5" w14:textId="77777777" w:rsidR="00077771" w:rsidRPr="00266664" w:rsidRDefault="00077771" w:rsidP="0007777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Since SCG config is not included in the Reconfiguration message sent in Step 4, the Reconfiguration Complete expected in Step 5 should also not expect nr-SCG-response. </w:t>
            </w:r>
          </w:p>
        </w:tc>
      </w:tr>
      <w:tr w:rsidR="00077771" w14:paraId="3EB7AE3A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EBEF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222A" w14:textId="77777777" w:rsidR="00077771" w:rsidRDefault="00077771" w:rsidP="00077771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Correct typo error from nr_Cell11 to nr_Cell1</w:t>
            </w:r>
          </w:p>
          <w:p w14:paraId="4EE88624" w14:textId="77777777" w:rsidR="00077771" w:rsidRDefault="00077771" w:rsidP="00077771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Close UE </w:t>
            </w:r>
            <w:proofErr w:type="spellStart"/>
            <w:r>
              <w:rPr>
                <w:rFonts w:cs="Arial"/>
                <w:lang w:eastAsia="zh-CN"/>
              </w:rPr>
              <w:t>testloopmode</w:t>
            </w:r>
            <w:proofErr w:type="spellEnd"/>
            <w:r>
              <w:rPr>
                <w:rFonts w:cs="Arial"/>
                <w:lang w:eastAsia="zh-CN"/>
              </w:rPr>
              <w:t xml:space="preserve"> after SCG bearer addition</w:t>
            </w:r>
          </w:p>
          <w:p w14:paraId="496EE799" w14:textId="77777777" w:rsidR="00077771" w:rsidRPr="00C91E2F" w:rsidRDefault="00077771" w:rsidP="00077771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Expect a regular </w:t>
            </w:r>
            <w:proofErr w:type="spellStart"/>
            <w:r>
              <w:rPr>
                <w:rFonts w:cs="Arial"/>
                <w:lang w:eastAsia="zh-CN"/>
              </w:rPr>
              <w:t>ReconfigurationComplete</w:t>
            </w:r>
            <w:proofErr w:type="spellEnd"/>
            <w:r>
              <w:rPr>
                <w:rFonts w:cs="Arial"/>
                <w:lang w:eastAsia="zh-CN"/>
              </w:rPr>
              <w:t xml:space="preserve"> message in Step5</w:t>
            </w:r>
          </w:p>
        </w:tc>
      </w:tr>
      <w:tr w:rsidR="00077771" w14:paraId="797A8C5A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B226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35CB" w14:textId="77777777" w:rsidR="00077771" w:rsidRPr="00C91E2F" w:rsidRDefault="00077771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RRC_Reconfiguration_NRDC_NR5GC.ttcn</w:t>
            </w:r>
          </w:p>
        </w:tc>
      </w:tr>
      <w:tr w:rsidR="00077771" w14:paraId="62500C16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5034" w14:textId="77777777" w:rsidR="00077771" w:rsidRPr="00EE1104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D04E" w14:textId="77777777" w:rsidR="00077771" w:rsidRPr="00EE1104" w:rsidRDefault="00077771" w:rsidP="007F004D">
            <w:pPr>
              <w:rPr>
                <w:rFonts w:ascii="Arial" w:hAnsi="Arial"/>
                <w:lang w:eastAsia="zh-CN"/>
              </w:rPr>
            </w:pPr>
          </w:p>
        </w:tc>
      </w:tr>
    </w:tbl>
    <w:p w14:paraId="33EC9A55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</w:p>
    <w:p w14:paraId="16E98FC4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77771" w14:paraId="33B3457C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005D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>function fl_TC_8_2_2_</w:t>
            </w:r>
            <w:r>
              <w:rPr>
                <w:rFonts w:ascii="Courier New" w:hAnsi="Courier New" w:cs="Courier New"/>
                <w:lang w:eastAsia="de-DE"/>
              </w:rPr>
              <w:t>5</w:t>
            </w:r>
            <w:r w:rsidRPr="00A1096C">
              <w:rPr>
                <w:rFonts w:ascii="Courier New" w:hAnsi="Courier New" w:cs="Courier New"/>
                <w:lang w:eastAsia="de-DE"/>
              </w:rPr>
              <w:t>_2_TestBody() runs on NR5GC_PTC</w:t>
            </w:r>
          </w:p>
          <w:p w14:paraId="54439F10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13A1A41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;</w:t>
            </w:r>
          </w:p>
          <w:p w14:paraId="6D0E099A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;</w:t>
            </w:r>
          </w:p>
          <w:p w14:paraId="4E93388E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template (value) RRCReconfiguration_v1530_IEs v_V1530Ext;</w:t>
            </w:r>
          </w:p>
          <w:p w14:paraId="00ED70BD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v_RadioBearerConfig2;</w:t>
            </w:r>
          </w:p>
          <w:p w14:paraId="300AAB4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24596124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3F076B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06F109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@siclog "Step 1"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245997FD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The SS transmits an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message and a PDU SESSION MODIFICATION COMMAND to add NR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with SCG DRB.</w:t>
            </w:r>
          </w:p>
          <w:p w14:paraId="1C28791A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@siclog "Step 2"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57BA8E68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Check: Does the UE transmit the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message including nr-SCG-Response?</w:t>
            </w:r>
          </w:p>
          <w:p w14:paraId="2AF61791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@siclog "Step 2A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3DF2E77F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The UE transmits a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ULInformationTransfer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message and an PDU SESSION MODIFICATION COMPLETE message.</w:t>
            </w:r>
          </w:p>
          <w:p w14:paraId="2AA7DA77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(nr_Cell10, tsc_NR_ServingCellSSS_EPRE_FR1, tsc_NR_ServingCellSSS_EPRE_FR2);</w:t>
            </w:r>
          </w:p>
          <w:p w14:paraId="0474CD38" w14:textId="77777777" w:rsidR="00077771" w:rsidRPr="00B637F1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B637F1">
              <w:rPr>
                <w:rFonts w:ascii="Courier New" w:hAnsi="Courier New" w:cs="Courier New"/>
                <w:lang w:eastAsia="de-DE"/>
              </w:rPr>
              <w:t>f_NR_RRCReconfig_AddSCG_DRBs_NRDC(</w:t>
            </w:r>
            <w:r w:rsidRPr="00B637F1">
              <w:rPr>
                <w:rFonts w:ascii="Courier New" w:hAnsi="Courier New" w:cs="Courier New"/>
                <w:highlight w:val="yellow"/>
                <w:lang w:eastAsia="de-DE"/>
              </w:rPr>
              <w:t>nr_Cell11</w:t>
            </w:r>
            <w:r w:rsidRPr="00B637F1">
              <w:rPr>
                <w:rFonts w:ascii="Courier New" w:hAnsi="Courier New" w:cs="Courier New"/>
                <w:lang w:eastAsia="de-DE"/>
              </w:rPr>
              <w:t>,nr_Cell10,MCG_Split); // @sic R5-206342 sic@</w:t>
            </w:r>
          </w:p>
          <w:p w14:paraId="0FF1837C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(__FILE__, __LINE__, "Step 2");</w:t>
            </w:r>
          </w:p>
          <w:p w14:paraId="3F4DF0FB" w14:textId="77777777" w:rsidR="00077771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C22AB38" w14:textId="77777777" w:rsidR="00077771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//insert new code here</w:t>
            </w: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90F5B9C" w14:textId="77777777" w:rsidR="00077771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D3A487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6FFABA12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subclause 4.9.1 indicate that the UE is capable of exchanging IP data on SCG DRB?</w:t>
            </w:r>
          </w:p>
          <w:p w14:paraId="00C13144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();</w:t>
            </w:r>
          </w:p>
          <w:p w14:paraId="0E8BA06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f_NR5GC_CheckDataPath(nr_Cell10, f_NR5GC_GetPdnIndex(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[0]),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dedicatedBearer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, "Step 3");</w:t>
            </w:r>
          </w:p>
          <w:p w14:paraId="1D95205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D0703F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[0] :=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,-,-,cs_38508_PDCP_Config (ms500));</w:t>
            </w:r>
          </w:p>
          <w:p w14:paraId="1130B03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v_RadioBearerConfig2 := cs_38508_RadioBearerConfigDef(-,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);</w:t>
            </w:r>
          </w:p>
          <w:p w14:paraId="13E582D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v_V1530Ext := f_NRDC_BuildRRCReconfiguration_v1530(omit, omit, v_RadioBearerConfig2);</w:t>
            </w:r>
          </w:p>
          <w:p w14:paraId="66D9C09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ABEEB3A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@siclog "Step 4"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1952DFA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lastRenderedPageBreak/>
              <w:t xml:space="preserve">    //SS transmits an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message containing NR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to modify PDCP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discardTimer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value of SCG DRB.</w:t>
            </w:r>
          </w:p>
          <w:p w14:paraId="1B5A9309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(nr_Cell1,-,-,v_V1530Ext,-,-,-,false);</w:t>
            </w:r>
          </w:p>
          <w:p w14:paraId="7CC78ECA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// @siclog "Step 5" </w:t>
            </w:r>
            <w:proofErr w:type="spellStart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@</w:t>
            </w:r>
          </w:p>
          <w:p w14:paraId="0EBDE960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    //  Check: Does the UE transmit an </w:t>
            </w:r>
            <w:proofErr w:type="spellStart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RRCReconfigurationComplete</w:t>
            </w:r>
            <w:proofErr w:type="spellEnd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 message including nr-SCG-Response?</w:t>
            </w:r>
          </w:p>
          <w:p w14:paraId="26AEC372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SRB.receive</w:t>
            </w:r>
            <w:proofErr w:type="spellEnd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(car_NR_SRB1_RrcPdu_IND(nr_Cell1, cr_38508_RRCReconfigurationComplete(cr_RRCReconfigurationComplete_v1530(-, cr_RRCReconfigurationComplete_v1560(?)))));</w:t>
            </w:r>
          </w:p>
          <w:p w14:paraId="198CAF67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(__FILE__, __LINE__, "Step 5");</w:t>
            </w:r>
          </w:p>
          <w:p w14:paraId="4531C4B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1550A42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5677550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subclause 4.9.1 indicate that the UE is capable of exchanging IP data on SCG DRB?</w:t>
            </w:r>
          </w:p>
          <w:p w14:paraId="3B05B939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659F84B7" w14:textId="77777777" w:rsidR="00077771" w:rsidRPr="00CA4CF2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  <w:tr w:rsidR="00077771" w14:paraId="0BC582F8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A30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33E1D91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</w:p>
    <w:p w14:paraId="7101035D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77771" w14:paraId="69264196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EFC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>function fl_TC_8_2_2_</w:t>
            </w:r>
            <w:r>
              <w:rPr>
                <w:rFonts w:ascii="Courier New" w:hAnsi="Courier New" w:cs="Courier New"/>
                <w:lang w:eastAsia="en-GB"/>
              </w:rPr>
              <w:t>5</w:t>
            </w:r>
            <w:r w:rsidRPr="00C30F48">
              <w:rPr>
                <w:rFonts w:ascii="Courier New" w:hAnsi="Courier New" w:cs="Courier New"/>
                <w:lang w:eastAsia="en-GB"/>
              </w:rPr>
              <w:t>_2_TestBody() runs on NR5GC_PTC</w:t>
            </w:r>
          </w:p>
          <w:p w14:paraId="25FCD1C0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6F077848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integer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;</w:t>
            </w:r>
          </w:p>
          <w:p w14:paraId="0C9E5194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template (value)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DRB_ToAddModList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;</w:t>
            </w:r>
          </w:p>
          <w:p w14:paraId="30AC5224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template (value) RRCReconfiguration_v1530_IEs v_V1530Ext;</w:t>
            </w:r>
          </w:p>
          <w:p w14:paraId="5DD7EB78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template (value)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RadioBearerConfig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v_RadioBearerConfig2;</w:t>
            </w:r>
          </w:p>
          <w:p w14:paraId="3F7143DE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PDUSessionInfoList_Type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:= f_NR5GC_MobileInfo_GetSessionInfoList();</w:t>
            </w:r>
          </w:p>
          <w:p w14:paraId="77457D5A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FE6E081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73F839E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@siclog "Step 1"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7AA8F433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The SS transmits an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and a PDU SESSION MODIFICATION COMMAND to add NR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PSCell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with SCG DRB.</w:t>
            </w:r>
          </w:p>
          <w:p w14:paraId="3EAD446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@siclog "Step 2"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1825472F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Check: Does the UE transmit the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RRCReconfigurationComplete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including nr-SCG-Response?</w:t>
            </w:r>
          </w:p>
          <w:p w14:paraId="692898E8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@siclog "Step 2A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557EFD6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The UE transmits a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ULInformationTransfer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and an PDU SESSION MODIFICATION COMPLETE message.</w:t>
            </w:r>
          </w:p>
          <w:p w14:paraId="03CB712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f_NR_SetCellPower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(nr_Cell10, tsc_NR_ServingCellSSS_EPRE_FR1, tsc_NR_ServingCellSSS_EPRE_FR2);</w:t>
            </w:r>
          </w:p>
          <w:p w14:paraId="2EC14CE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f_NR_RRCReconfig_AddSCG_DRBs_NRDC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(</w:t>
            </w:r>
            <w:r w:rsidRPr="00B637F1">
              <w:rPr>
                <w:rFonts w:ascii="Courier New" w:hAnsi="Courier New" w:cs="Courier New"/>
                <w:highlight w:val="yellow"/>
                <w:lang w:eastAsia="en-GB"/>
              </w:rPr>
              <w:t>nr_Cell1</w:t>
            </w:r>
            <w:r w:rsidRPr="00C30F48">
              <w:rPr>
                <w:rFonts w:ascii="Courier New" w:hAnsi="Courier New" w:cs="Courier New"/>
                <w:lang w:eastAsia="en-GB"/>
              </w:rPr>
              <w:t xml:space="preserve">, nr_Cell10,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MCG_</w:t>
            </w:r>
            <w:r>
              <w:rPr>
                <w:rFonts w:ascii="Courier New" w:hAnsi="Courier New" w:cs="Courier New"/>
                <w:lang w:eastAsia="en-GB"/>
              </w:rPr>
              <w:t>Split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);// @sic R5-206342 sic@</w:t>
            </w:r>
          </w:p>
          <w:p w14:paraId="48B0CC74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f_NR_PreliminaryPass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(__FILE__, __LINE__, "Step 2");</w:t>
            </w:r>
          </w:p>
          <w:p w14:paraId="41A06C5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269E6AE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if(not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pc_IP_Ping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) {</w:t>
            </w:r>
          </w:p>
          <w:p w14:paraId="73C37235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  f_NR5GC_CloseUE_TestLoopModeB (nr_Cell1, '00'O);</w:t>
            </w:r>
          </w:p>
          <w:p w14:paraId="2C0142A8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}</w:t>
            </w:r>
          </w:p>
          <w:p w14:paraId="4766F3F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3AAD2ED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//@siclog "Step 3"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5B6AB9C5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subclause 4.9.1 indicate that the UE is capable of exchanging IP data on SCG DRB?</w:t>
            </w:r>
          </w:p>
          <w:p w14:paraId="28659515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f_NR_GetDefaultDRB_SCG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();</w:t>
            </w:r>
          </w:p>
          <w:p w14:paraId="5C150A4A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f_NR5GC_CheckDataPath(nr_Cell10, f_NR5GC_GetPdnIndex(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[0]),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dedicatedBearer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, "Step 3");</w:t>
            </w:r>
          </w:p>
          <w:p w14:paraId="2E38938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B813375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[0] :=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cs_NR_DRB_ToAddMod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(omit,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,-,-,cs_38508_PDCP_Config (ms500));</w:t>
            </w:r>
          </w:p>
          <w:p w14:paraId="369FE1ED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v_RadioBearerConfig2 := cs_38508_RadioBearerConfigDef(-,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);</w:t>
            </w:r>
          </w:p>
          <w:p w14:paraId="2EAB137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lastRenderedPageBreak/>
              <w:t xml:space="preserve">    v_V1530Ext := f_NRDC_BuildRRCReconfiguration_v1530(omit, omit, v_RadioBearerConfig2);</w:t>
            </w:r>
          </w:p>
          <w:p w14:paraId="7415C7CA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29E8640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@siclog "Step 4"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1690EE17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//SS transmits an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containing NR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RadioBearerConfig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to modify PDCP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discardTimer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value of SCG DRB.</w:t>
            </w:r>
          </w:p>
          <w:p w14:paraId="510A9B9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f_NR_SendRRCReconfiguration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(nr_Cell1,-,-,v_V1530Ext,-,-,-,false);</w:t>
            </w:r>
          </w:p>
          <w:p w14:paraId="1F00837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// @siclog "Step 5"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@</w:t>
            </w:r>
          </w:p>
          <w:p w14:paraId="71BF62B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//  Check: Does the UE transmit an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RRCReconfigurationComplete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message </w:t>
            </w:r>
          </w:p>
          <w:p w14:paraId="563BBA96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SRB.receive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(car_NR_SRB1_RrcPdu_IND(nr_Cell1, cr_38508_RRCReconfigurationComplete));</w:t>
            </w:r>
          </w:p>
          <w:p w14:paraId="4C71E2B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</w:t>
            </w:r>
            <w:r w:rsidRPr="00C30F48">
              <w:rPr>
                <w:rFonts w:ascii="Courier New" w:hAnsi="Courier New" w:cs="Courier New"/>
                <w:lang w:eastAsia="en-GB"/>
              </w:rPr>
              <w:t>_NR_PreliminaryPass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(__FILE__, __LINE__, "Step 5");</w:t>
            </w:r>
          </w:p>
          <w:p w14:paraId="481422C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7864BD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//@siclog "Step 6"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06191988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subclause 4.9.1 indicate that the UE is capable of exchanging IP data on SCG DRB?</w:t>
            </w:r>
          </w:p>
          <w:p w14:paraId="0BF52B6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f_NR5GC_CheckDataPath(nr_Cell10, f_NR5GC_GetPdnIndex(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[0]),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dedicatedBearer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, "Step 6");</w:t>
            </w:r>
          </w:p>
          <w:p w14:paraId="578E1230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lang w:eastAsia="en-GB"/>
              </w:rPr>
              <w:t>…</w:t>
            </w:r>
          </w:p>
          <w:p w14:paraId="005C8F23" w14:textId="77777777" w:rsidR="00077771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`</w:t>
            </w:r>
            <w:r w:rsidRPr="00C30F48">
              <w:rPr>
                <w:rFonts w:ascii="Courier New" w:hAnsi="Courier New" w:cs="Courier New"/>
                <w:lang w:eastAsia="en-GB"/>
              </w:rPr>
              <w:t xml:space="preserve">  }</w:t>
            </w:r>
          </w:p>
          <w:p w14:paraId="79EBE111" w14:textId="77777777" w:rsidR="00077771" w:rsidRPr="00CA4CF2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}</w:t>
            </w:r>
          </w:p>
        </w:tc>
      </w:tr>
    </w:tbl>
    <w:p w14:paraId="7BAEFBD1" w14:textId="77777777" w:rsidR="00077771" w:rsidRDefault="00077771" w:rsidP="00077771">
      <w:pPr>
        <w:rPr>
          <w:lang w:eastAsia="en-GB"/>
        </w:rPr>
      </w:pPr>
    </w:p>
    <w:p w14:paraId="1696DA64" w14:textId="69D10E95" w:rsidR="00077771" w:rsidRDefault="00077771" w:rsidP="008A112A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3"/>
    <w:p w14:paraId="62E8B1C5" w14:textId="77777777" w:rsidR="004F064E" w:rsidRDefault="004F064E" w:rsidP="004F064E">
      <w:pPr>
        <w:rPr>
          <w:lang w:eastAsia="en-GB"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5" w:name="_Toc58491298"/>
      <w:bookmarkStart w:id="26" w:name="_Toc60751532"/>
      <w:bookmarkStart w:id="27" w:name="_Toc60757078"/>
      <w:bookmarkStart w:id="28" w:name="_Toc76126037"/>
      <w:r w:rsidRPr="00DE7BF5">
        <w:rPr>
          <w:b/>
        </w:rPr>
        <w:t>Branches Executed</w:t>
      </w:r>
      <w:bookmarkEnd w:id="25"/>
      <w:bookmarkEnd w:id="26"/>
      <w:bookmarkEnd w:id="27"/>
      <w:bookmarkEnd w:id="28"/>
    </w:p>
    <w:p w14:paraId="441C1DD0" w14:textId="399DFF49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DC_n79A_n257A</w:t>
      </w:r>
      <w:r w:rsidRPr="000A26C1"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9" w:name="_Toc122434494"/>
      <w:bookmarkStart w:id="30" w:name="_Toc295288971"/>
      <w:bookmarkStart w:id="31" w:name="_Toc325725666"/>
      <w:bookmarkStart w:id="32" w:name="_Toc51622108"/>
      <w:bookmarkStart w:id="33" w:name="_Toc56072723"/>
      <w:bookmarkStart w:id="34" w:name="_Toc76126038"/>
      <w:r w:rsidRPr="00854C55">
        <w:rPr>
          <w:rFonts w:cs="Arial"/>
          <w:b/>
        </w:rPr>
        <w:t>Execution Log Files</w:t>
      </w:r>
      <w:bookmarkEnd w:id="29"/>
      <w:bookmarkEnd w:id="30"/>
      <w:bookmarkEnd w:id="31"/>
      <w:bookmarkEnd w:id="32"/>
      <w:bookmarkEnd w:id="33"/>
      <w:bookmarkEnd w:id="34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5" w:name="_Toc76126039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35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636D2047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4F064E">
        <w:rPr>
          <w:rFonts w:cs="Arial"/>
        </w:rPr>
        <w:t>8_2_2_</w:t>
      </w:r>
      <w:r w:rsidR="00077ED5">
        <w:rPr>
          <w:rFonts w:cs="Arial"/>
        </w:rPr>
        <w:t>5</w:t>
      </w:r>
      <w:r w:rsidR="004F064E">
        <w:rPr>
          <w:rFonts w:cs="Arial"/>
        </w:rPr>
        <w:t>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75972753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4F064E">
        <w:rPr>
          <w:rFonts w:cs="Arial"/>
        </w:rPr>
        <w:t>8_2_2_</w:t>
      </w:r>
      <w:r w:rsidR="00077ED5">
        <w:rPr>
          <w:rFonts w:cs="Arial"/>
        </w:rPr>
        <w:t>5</w:t>
      </w:r>
      <w:r w:rsidR="004F064E">
        <w:rPr>
          <w:rFonts w:cs="Arial"/>
        </w:rPr>
        <w:t>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6" w:name="_Toc122434496"/>
      <w:bookmarkStart w:id="37" w:name="_Toc295288973"/>
      <w:bookmarkStart w:id="38" w:name="_Toc325725668"/>
      <w:bookmarkStart w:id="39" w:name="_Toc51622110"/>
      <w:bookmarkStart w:id="40" w:name="_Toc56072725"/>
      <w:bookmarkStart w:id="41" w:name="_Toc76126040"/>
      <w:r w:rsidRPr="000A26C1">
        <w:rPr>
          <w:rFonts w:cs="Arial"/>
        </w:rPr>
        <w:t>References</w:t>
      </w:r>
      <w:bookmarkEnd w:id="36"/>
      <w:bookmarkEnd w:id="37"/>
      <w:bookmarkEnd w:id="38"/>
      <w:bookmarkEnd w:id="39"/>
      <w:bookmarkEnd w:id="40"/>
      <w:bookmarkEnd w:id="4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0A26C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6A2A61C5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4F064E">
              <w:rPr>
                <w:rFonts w:ascii="Arial" w:hAnsi="Arial"/>
                <w:b/>
              </w:rPr>
              <w:t>7</w:t>
            </w:r>
            <w:r w:rsidR="00077ED5">
              <w:rPr>
                <w:rFonts w:ascii="Arial" w:hAnsi="Arial"/>
                <w:b/>
              </w:rPr>
              <w:t>56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E297B" w14:textId="77777777" w:rsidR="006D1E2E" w:rsidRDefault="006D1E2E">
      <w:r>
        <w:separator/>
      </w:r>
    </w:p>
  </w:endnote>
  <w:endnote w:type="continuationSeparator" w:id="0">
    <w:p w14:paraId="341D2AA9" w14:textId="77777777" w:rsidR="006D1E2E" w:rsidRDefault="006D1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174FC" w14:textId="77777777" w:rsidR="006D1E2E" w:rsidRDefault="006D1E2E">
      <w:r>
        <w:separator/>
      </w:r>
    </w:p>
  </w:footnote>
  <w:footnote w:type="continuationSeparator" w:id="0">
    <w:p w14:paraId="634B0B28" w14:textId="77777777" w:rsidR="006D1E2E" w:rsidRDefault="006D1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 w:numId="10">
    <w:abstractNumId w:val="4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6C00"/>
    <w:rsid w:val="00042C19"/>
    <w:rsid w:val="000501B2"/>
    <w:rsid w:val="00054302"/>
    <w:rsid w:val="0006347E"/>
    <w:rsid w:val="00077771"/>
    <w:rsid w:val="00077ED5"/>
    <w:rsid w:val="00094B38"/>
    <w:rsid w:val="000A26C1"/>
    <w:rsid w:val="000A6394"/>
    <w:rsid w:val="000B7FED"/>
    <w:rsid w:val="000C038A"/>
    <w:rsid w:val="000C6598"/>
    <w:rsid w:val="000C774B"/>
    <w:rsid w:val="000D44B3"/>
    <w:rsid w:val="000D6C25"/>
    <w:rsid w:val="00111C37"/>
    <w:rsid w:val="001141C8"/>
    <w:rsid w:val="00121BE4"/>
    <w:rsid w:val="001301B9"/>
    <w:rsid w:val="0013177A"/>
    <w:rsid w:val="00134C93"/>
    <w:rsid w:val="001357DC"/>
    <w:rsid w:val="001375B5"/>
    <w:rsid w:val="00145D43"/>
    <w:rsid w:val="00156413"/>
    <w:rsid w:val="00170442"/>
    <w:rsid w:val="001731EA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40F93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3186"/>
    <w:rsid w:val="0032507B"/>
    <w:rsid w:val="003311E7"/>
    <w:rsid w:val="0033690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4F064E"/>
    <w:rsid w:val="0050079B"/>
    <w:rsid w:val="00512666"/>
    <w:rsid w:val="0051580D"/>
    <w:rsid w:val="00516F0C"/>
    <w:rsid w:val="00547111"/>
    <w:rsid w:val="00562F49"/>
    <w:rsid w:val="005705B8"/>
    <w:rsid w:val="0057194A"/>
    <w:rsid w:val="00573386"/>
    <w:rsid w:val="005746E7"/>
    <w:rsid w:val="00592D74"/>
    <w:rsid w:val="00593F28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4607"/>
    <w:rsid w:val="006A7E95"/>
    <w:rsid w:val="006B0FCF"/>
    <w:rsid w:val="006B3C17"/>
    <w:rsid w:val="006B46FB"/>
    <w:rsid w:val="006B48BC"/>
    <w:rsid w:val="006D1D69"/>
    <w:rsid w:val="006D1E2E"/>
    <w:rsid w:val="006D3308"/>
    <w:rsid w:val="006E21FB"/>
    <w:rsid w:val="006E352D"/>
    <w:rsid w:val="006E5918"/>
    <w:rsid w:val="006E6C23"/>
    <w:rsid w:val="007032C7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77A8"/>
    <w:rsid w:val="007B512A"/>
    <w:rsid w:val="007B6F59"/>
    <w:rsid w:val="007C2097"/>
    <w:rsid w:val="007C3286"/>
    <w:rsid w:val="007D6A07"/>
    <w:rsid w:val="007F7259"/>
    <w:rsid w:val="00800565"/>
    <w:rsid w:val="008040A8"/>
    <w:rsid w:val="00806399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112A"/>
    <w:rsid w:val="008A45A6"/>
    <w:rsid w:val="008B7086"/>
    <w:rsid w:val="008E58DC"/>
    <w:rsid w:val="008F3789"/>
    <w:rsid w:val="008F686C"/>
    <w:rsid w:val="009008B1"/>
    <w:rsid w:val="009148DE"/>
    <w:rsid w:val="00937A5E"/>
    <w:rsid w:val="00941E30"/>
    <w:rsid w:val="009777D9"/>
    <w:rsid w:val="00983AD3"/>
    <w:rsid w:val="00991B88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E1B"/>
    <w:rsid w:val="00A32F63"/>
    <w:rsid w:val="00A34937"/>
    <w:rsid w:val="00A47E70"/>
    <w:rsid w:val="00A50CF0"/>
    <w:rsid w:val="00A56C44"/>
    <w:rsid w:val="00A7671C"/>
    <w:rsid w:val="00A80A8A"/>
    <w:rsid w:val="00A92ADA"/>
    <w:rsid w:val="00A93437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D0B1F"/>
    <w:rsid w:val="00BD279D"/>
    <w:rsid w:val="00BD6BB8"/>
    <w:rsid w:val="00C068AF"/>
    <w:rsid w:val="00C32A09"/>
    <w:rsid w:val="00C350C5"/>
    <w:rsid w:val="00C462F9"/>
    <w:rsid w:val="00C46B54"/>
    <w:rsid w:val="00C5019A"/>
    <w:rsid w:val="00C66BA2"/>
    <w:rsid w:val="00C95985"/>
    <w:rsid w:val="00CA3B19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63C2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D3192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668E3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C0515"/>
    <w:rsid w:val="00EC201F"/>
    <w:rsid w:val="00EE7D7C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476</TotalTime>
  <Pages>8</Pages>
  <Words>1258</Words>
  <Characters>10479</Characters>
  <Application>Microsoft Office Word</Application>
  <DocSecurity>0</DocSecurity>
  <Lines>87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107</cp:revision>
  <cp:lastPrinted>1900-01-01T00:00:00Z</cp:lastPrinted>
  <dcterms:created xsi:type="dcterms:W3CDTF">2020-12-17T19:51:00Z</dcterms:created>
  <dcterms:modified xsi:type="dcterms:W3CDTF">2021-10-05T12:05:00Z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