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484B0" w14:textId="670FA610" w:rsidR="001E41F3" w:rsidRDefault="00D03794">
      <w:pPr>
        <w:pStyle w:val="CRCoverPage"/>
        <w:tabs>
          <w:tab w:val="right" w:pos="9639"/>
        </w:tabs>
        <w:spacing w:after="0"/>
        <w:rPr>
          <w:b/>
          <w:i/>
          <w:noProof/>
          <w:sz w:val="28"/>
        </w:rPr>
      </w:pPr>
      <w:r w:rsidRPr="00D03794">
        <w:rPr>
          <w:b/>
          <w:noProof/>
          <w:sz w:val="24"/>
        </w:rPr>
        <w:t>3GPP TSG-RAN5 Meeting #202</w:t>
      </w:r>
      <w:r w:rsidR="00BC48DA">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w:t>
      </w:r>
      <w:r w:rsidR="00573DBD">
        <w:rPr>
          <w:b/>
          <w:i/>
          <w:sz w:val="28"/>
          <w:lang w:eastAsia="zh-CN"/>
        </w:rPr>
        <w:t>1386</w:t>
      </w:r>
    </w:p>
    <w:p w14:paraId="470484B1" w14:textId="77777777" w:rsidR="001A09A3" w:rsidRDefault="00573DBD" w:rsidP="001A09A3">
      <w:pPr>
        <w:pStyle w:val="CRCoverPage"/>
        <w:outlineLvl w:val="0"/>
        <w:rPr>
          <w:b/>
          <w:noProof/>
          <w:sz w:val="24"/>
          <w:lang w:eastAsia="zh-CN"/>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r>
        <w:rPr>
          <w:b/>
          <w:noProof/>
          <w:sz w:val="24"/>
          <w:lang w:eastAsia="zh-CN"/>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F7684F">
        <w:rPr>
          <w:rFonts w:hint="eastAsia"/>
          <w:b/>
          <w:noProof/>
          <w:sz w:val="24"/>
          <w:lang w:eastAsia="zh-CN"/>
        </w:rPr>
        <w:t>1</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470484B3" w14:textId="77777777" w:rsidTr="00547111">
        <w:tc>
          <w:tcPr>
            <w:tcW w:w="9641" w:type="dxa"/>
            <w:gridSpan w:val="9"/>
            <w:tcBorders>
              <w:top w:val="single" w:sz="4" w:space="0" w:color="auto"/>
              <w:left w:val="single" w:sz="4" w:space="0" w:color="auto"/>
              <w:right w:val="single" w:sz="4" w:space="0" w:color="auto"/>
            </w:tcBorders>
          </w:tcPr>
          <w:p w14:paraId="470484B2"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470484B5" w14:textId="77777777" w:rsidTr="00547111">
        <w:tc>
          <w:tcPr>
            <w:tcW w:w="9641" w:type="dxa"/>
            <w:gridSpan w:val="9"/>
            <w:tcBorders>
              <w:left w:val="single" w:sz="4" w:space="0" w:color="auto"/>
              <w:right w:val="single" w:sz="4" w:space="0" w:color="auto"/>
            </w:tcBorders>
          </w:tcPr>
          <w:p w14:paraId="470484B4"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470484B7" w14:textId="77777777" w:rsidTr="00547111">
        <w:tc>
          <w:tcPr>
            <w:tcW w:w="9641" w:type="dxa"/>
            <w:gridSpan w:val="9"/>
            <w:tcBorders>
              <w:left w:val="single" w:sz="4" w:space="0" w:color="auto"/>
              <w:right w:val="single" w:sz="4" w:space="0" w:color="auto"/>
            </w:tcBorders>
          </w:tcPr>
          <w:p w14:paraId="470484B6" w14:textId="77777777" w:rsidR="001E41F3" w:rsidRPr="00C8354F" w:rsidRDefault="001E41F3">
            <w:pPr>
              <w:pStyle w:val="CRCoverPage"/>
              <w:spacing w:after="0"/>
              <w:rPr>
                <w:noProof/>
                <w:sz w:val="8"/>
                <w:szCs w:val="8"/>
              </w:rPr>
            </w:pPr>
          </w:p>
        </w:tc>
      </w:tr>
      <w:tr w:rsidR="001E41F3" w:rsidRPr="00C8354F" w14:paraId="470484C1" w14:textId="77777777" w:rsidTr="00547111">
        <w:tc>
          <w:tcPr>
            <w:tcW w:w="142" w:type="dxa"/>
            <w:tcBorders>
              <w:left w:val="single" w:sz="4" w:space="0" w:color="auto"/>
            </w:tcBorders>
          </w:tcPr>
          <w:p w14:paraId="470484B8" w14:textId="77777777" w:rsidR="001E41F3" w:rsidRPr="00C8354F" w:rsidRDefault="001E41F3">
            <w:pPr>
              <w:pStyle w:val="CRCoverPage"/>
              <w:spacing w:after="0"/>
              <w:jc w:val="right"/>
              <w:rPr>
                <w:noProof/>
              </w:rPr>
            </w:pPr>
          </w:p>
        </w:tc>
        <w:tc>
          <w:tcPr>
            <w:tcW w:w="1559" w:type="dxa"/>
            <w:shd w:val="pct30" w:color="FFFF00" w:fill="auto"/>
          </w:tcPr>
          <w:p w14:paraId="470484B9"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14:paraId="470484BA"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470484BB" w14:textId="77777777" w:rsidR="001E41F3" w:rsidRPr="00C8354F" w:rsidRDefault="005A6337" w:rsidP="00E973E8">
            <w:pPr>
              <w:pStyle w:val="CRCoverPage"/>
              <w:spacing w:after="0"/>
              <w:rPr>
                <w:noProof/>
              </w:rPr>
            </w:pPr>
            <w:r>
              <w:rPr>
                <w:rFonts w:hint="eastAsia"/>
                <w:b/>
                <w:sz w:val="28"/>
                <w:lang w:val="en-US" w:eastAsia="zh-CN"/>
              </w:rPr>
              <w:t>17</w:t>
            </w:r>
            <w:r w:rsidR="00DF6C79">
              <w:rPr>
                <w:rFonts w:hint="eastAsia"/>
                <w:b/>
                <w:sz w:val="28"/>
                <w:lang w:val="en-US" w:eastAsia="zh-CN"/>
              </w:rPr>
              <w:t>6</w:t>
            </w:r>
            <w:r w:rsidR="00306653">
              <w:rPr>
                <w:rFonts w:hint="eastAsia"/>
                <w:b/>
                <w:sz w:val="28"/>
                <w:lang w:val="en-US" w:eastAsia="zh-CN"/>
              </w:rPr>
              <w:t>9</w:t>
            </w:r>
          </w:p>
        </w:tc>
        <w:tc>
          <w:tcPr>
            <w:tcW w:w="709" w:type="dxa"/>
          </w:tcPr>
          <w:p w14:paraId="470484BC"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470484BD" w14:textId="08A71166" w:rsidR="001E41F3" w:rsidRPr="00C8354F" w:rsidRDefault="00573DBD" w:rsidP="00E13F3D">
            <w:pPr>
              <w:pStyle w:val="CRCoverPage"/>
              <w:spacing w:after="0"/>
              <w:jc w:val="center"/>
              <w:rPr>
                <w:b/>
                <w:bCs/>
                <w:noProof/>
              </w:rPr>
            </w:pPr>
            <w:r>
              <w:rPr>
                <w:b/>
                <w:bCs/>
                <w:sz w:val="28"/>
                <w:szCs w:val="28"/>
              </w:rPr>
              <w:t>1</w:t>
            </w:r>
          </w:p>
        </w:tc>
        <w:tc>
          <w:tcPr>
            <w:tcW w:w="2410" w:type="dxa"/>
          </w:tcPr>
          <w:p w14:paraId="470484BE"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470484BF" w14:textId="601A84CF" w:rsidR="001E41F3" w:rsidRPr="00C8354F" w:rsidRDefault="00573DBD" w:rsidP="005A6337">
            <w:pPr>
              <w:pStyle w:val="CRCoverPage"/>
              <w:spacing w:after="0"/>
              <w:jc w:val="center"/>
              <w:rPr>
                <w:noProof/>
                <w:sz w:val="28"/>
              </w:rPr>
            </w:pPr>
            <w:r>
              <w:rPr>
                <w:b/>
                <w:sz w:val="28"/>
                <w:lang w:val="en-US" w:eastAsia="zh-CN"/>
              </w:rPr>
              <w:t>17.0</w:t>
            </w:r>
            <w:r w:rsidR="00375F92" w:rsidRPr="00C8354F">
              <w:rPr>
                <w:b/>
                <w:sz w:val="28"/>
                <w:lang w:val="zh-CN" w:eastAsia="zh-CN"/>
              </w:rPr>
              <w:t>.0</w:t>
            </w:r>
          </w:p>
        </w:tc>
        <w:tc>
          <w:tcPr>
            <w:tcW w:w="143" w:type="dxa"/>
            <w:tcBorders>
              <w:right w:val="single" w:sz="4" w:space="0" w:color="auto"/>
            </w:tcBorders>
          </w:tcPr>
          <w:p w14:paraId="470484C0" w14:textId="77777777" w:rsidR="001E41F3" w:rsidRPr="00C8354F" w:rsidRDefault="001E41F3">
            <w:pPr>
              <w:pStyle w:val="CRCoverPage"/>
              <w:spacing w:after="0"/>
              <w:rPr>
                <w:noProof/>
              </w:rPr>
            </w:pPr>
          </w:p>
        </w:tc>
      </w:tr>
      <w:tr w:rsidR="001E41F3" w:rsidRPr="00C8354F" w14:paraId="470484C3" w14:textId="77777777" w:rsidTr="00547111">
        <w:tc>
          <w:tcPr>
            <w:tcW w:w="9641" w:type="dxa"/>
            <w:gridSpan w:val="9"/>
            <w:tcBorders>
              <w:left w:val="single" w:sz="4" w:space="0" w:color="auto"/>
              <w:right w:val="single" w:sz="4" w:space="0" w:color="auto"/>
            </w:tcBorders>
          </w:tcPr>
          <w:p w14:paraId="470484C2" w14:textId="77777777" w:rsidR="001E41F3" w:rsidRPr="00C8354F" w:rsidRDefault="001E41F3">
            <w:pPr>
              <w:pStyle w:val="CRCoverPage"/>
              <w:spacing w:after="0"/>
              <w:rPr>
                <w:noProof/>
              </w:rPr>
            </w:pPr>
          </w:p>
        </w:tc>
      </w:tr>
      <w:tr w:rsidR="001E41F3" w:rsidRPr="00C8354F" w14:paraId="470484C5" w14:textId="77777777" w:rsidTr="00547111">
        <w:tc>
          <w:tcPr>
            <w:tcW w:w="9641" w:type="dxa"/>
            <w:gridSpan w:val="9"/>
            <w:tcBorders>
              <w:top w:val="single" w:sz="4" w:space="0" w:color="auto"/>
            </w:tcBorders>
          </w:tcPr>
          <w:p w14:paraId="470484C4"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470484C7" w14:textId="77777777" w:rsidTr="00547111">
        <w:tc>
          <w:tcPr>
            <w:tcW w:w="9641" w:type="dxa"/>
            <w:gridSpan w:val="9"/>
          </w:tcPr>
          <w:p w14:paraId="470484C6" w14:textId="77777777" w:rsidR="001E41F3" w:rsidRPr="00C8354F" w:rsidRDefault="001E41F3">
            <w:pPr>
              <w:pStyle w:val="CRCoverPage"/>
              <w:spacing w:after="0"/>
              <w:rPr>
                <w:noProof/>
                <w:sz w:val="8"/>
                <w:szCs w:val="8"/>
              </w:rPr>
            </w:pPr>
          </w:p>
        </w:tc>
      </w:tr>
    </w:tbl>
    <w:p w14:paraId="470484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470484D2" w14:textId="77777777" w:rsidTr="00A7671C">
        <w:tc>
          <w:tcPr>
            <w:tcW w:w="2835" w:type="dxa"/>
          </w:tcPr>
          <w:p w14:paraId="470484C9"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470484CA"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484CB"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470484CC"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484CD" w14:textId="77777777" w:rsidR="00F25D98" w:rsidRPr="00C8354F" w:rsidRDefault="00F25D98" w:rsidP="001E41F3">
            <w:pPr>
              <w:pStyle w:val="CRCoverPage"/>
              <w:spacing w:after="0"/>
              <w:jc w:val="center"/>
              <w:rPr>
                <w:b/>
                <w:caps/>
                <w:noProof/>
              </w:rPr>
            </w:pPr>
          </w:p>
        </w:tc>
        <w:tc>
          <w:tcPr>
            <w:tcW w:w="2126" w:type="dxa"/>
          </w:tcPr>
          <w:p w14:paraId="470484CE"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484CF" w14:textId="77777777" w:rsidR="00F25D98" w:rsidRPr="00C8354F" w:rsidRDefault="00F25D98" w:rsidP="001E41F3">
            <w:pPr>
              <w:pStyle w:val="CRCoverPage"/>
              <w:spacing w:after="0"/>
              <w:jc w:val="center"/>
              <w:rPr>
                <w:b/>
                <w:caps/>
                <w:noProof/>
              </w:rPr>
            </w:pPr>
          </w:p>
        </w:tc>
        <w:tc>
          <w:tcPr>
            <w:tcW w:w="1418" w:type="dxa"/>
            <w:tcBorders>
              <w:left w:val="nil"/>
            </w:tcBorders>
          </w:tcPr>
          <w:p w14:paraId="470484D0"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484D1" w14:textId="77777777" w:rsidR="00F25D98" w:rsidRPr="00C8354F" w:rsidRDefault="00F25D98" w:rsidP="001E41F3">
            <w:pPr>
              <w:pStyle w:val="CRCoverPage"/>
              <w:spacing w:after="0"/>
              <w:jc w:val="center"/>
              <w:rPr>
                <w:b/>
                <w:bCs/>
                <w:caps/>
                <w:noProof/>
              </w:rPr>
            </w:pPr>
          </w:p>
        </w:tc>
      </w:tr>
    </w:tbl>
    <w:p w14:paraId="470484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470484D5" w14:textId="77777777" w:rsidTr="00547111">
        <w:tc>
          <w:tcPr>
            <w:tcW w:w="9640" w:type="dxa"/>
            <w:gridSpan w:val="11"/>
          </w:tcPr>
          <w:p w14:paraId="470484D4" w14:textId="77777777" w:rsidR="001E41F3" w:rsidRPr="00C8354F" w:rsidRDefault="001E41F3">
            <w:pPr>
              <w:pStyle w:val="CRCoverPage"/>
              <w:spacing w:after="0"/>
              <w:rPr>
                <w:noProof/>
                <w:sz w:val="8"/>
                <w:szCs w:val="8"/>
              </w:rPr>
            </w:pPr>
          </w:p>
        </w:tc>
      </w:tr>
      <w:tr w:rsidR="001E41F3" w:rsidRPr="00C8354F" w14:paraId="470484D8" w14:textId="77777777" w:rsidTr="00547111">
        <w:tc>
          <w:tcPr>
            <w:tcW w:w="1843" w:type="dxa"/>
            <w:tcBorders>
              <w:top w:val="single" w:sz="4" w:space="0" w:color="auto"/>
              <w:left w:val="single" w:sz="4" w:space="0" w:color="auto"/>
            </w:tcBorders>
          </w:tcPr>
          <w:p w14:paraId="470484D6"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470484D7" w14:textId="77777777"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306653">
              <w:rPr>
                <w:rFonts w:hint="eastAsia"/>
                <w:lang w:eastAsia="zh-CN"/>
              </w:rPr>
              <w:t>11.1.2</w:t>
            </w:r>
            <w:r w:rsidRPr="00C8354F">
              <w:rPr>
                <w:rFonts w:hint="eastAsia"/>
                <w:lang w:eastAsia="zh-CN"/>
              </w:rPr>
              <w:t xml:space="preserve"> in FR1</w:t>
            </w:r>
          </w:p>
        </w:tc>
      </w:tr>
      <w:tr w:rsidR="001E41F3" w:rsidRPr="00C8354F" w14:paraId="470484DB" w14:textId="77777777" w:rsidTr="00547111">
        <w:tc>
          <w:tcPr>
            <w:tcW w:w="1843" w:type="dxa"/>
            <w:tcBorders>
              <w:left w:val="single" w:sz="4" w:space="0" w:color="auto"/>
            </w:tcBorders>
          </w:tcPr>
          <w:p w14:paraId="470484D9"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470484DA" w14:textId="77777777" w:rsidR="001E41F3" w:rsidRPr="00C8354F" w:rsidRDefault="001E41F3">
            <w:pPr>
              <w:pStyle w:val="CRCoverPage"/>
              <w:spacing w:after="0"/>
              <w:rPr>
                <w:noProof/>
                <w:sz w:val="8"/>
                <w:szCs w:val="8"/>
              </w:rPr>
            </w:pPr>
          </w:p>
        </w:tc>
      </w:tr>
      <w:tr w:rsidR="001E41F3" w:rsidRPr="00C8354F" w14:paraId="470484DE" w14:textId="77777777" w:rsidTr="00547111">
        <w:tc>
          <w:tcPr>
            <w:tcW w:w="1843" w:type="dxa"/>
            <w:tcBorders>
              <w:left w:val="single" w:sz="4" w:space="0" w:color="auto"/>
            </w:tcBorders>
          </w:tcPr>
          <w:p w14:paraId="470484DC"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470484DD" w14:textId="77777777" w:rsidR="001E41F3" w:rsidRPr="00C8354F" w:rsidRDefault="00375F92" w:rsidP="00D666BE">
            <w:pPr>
              <w:pStyle w:val="CRCoverPage"/>
              <w:spacing w:after="0"/>
              <w:ind w:left="100"/>
              <w:rPr>
                <w:noProof/>
                <w:lang w:eastAsia="zh-CN"/>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p>
        </w:tc>
      </w:tr>
      <w:tr w:rsidR="001E41F3" w:rsidRPr="00C8354F" w14:paraId="470484E1" w14:textId="77777777" w:rsidTr="00547111">
        <w:tc>
          <w:tcPr>
            <w:tcW w:w="1843" w:type="dxa"/>
            <w:tcBorders>
              <w:left w:val="single" w:sz="4" w:space="0" w:color="auto"/>
            </w:tcBorders>
          </w:tcPr>
          <w:p w14:paraId="470484DF"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470484E0" w14:textId="77777777" w:rsidR="001E41F3" w:rsidRPr="00C8354F" w:rsidRDefault="006B3C17" w:rsidP="00547111">
            <w:pPr>
              <w:pStyle w:val="CRCoverPage"/>
              <w:spacing w:after="0"/>
              <w:ind w:left="100"/>
              <w:rPr>
                <w:noProof/>
              </w:rPr>
            </w:pPr>
            <w:r w:rsidRPr="00C8354F">
              <w:t>R5</w:t>
            </w:r>
          </w:p>
        </w:tc>
      </w:tr>
      <w:tr w:rsidR="001E41F3" w:rsidRPr="00C8354F" w14:paraId="470484E4" w14:textId="77777777" w:rsidTr="00547111">
        <w:tc>
          <w:tcPr>
            <w:tcW w:w="1843" w:type="dxa"/>
            <w:tcBorders>
              <w:left w:val="single" w:sz="4" w:space="0" w:color="auto"/>
            </w:tcBorders>
          </w:tcPr>
          <w:p w14:paraId="470484E2"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470484E3" w14:textId="77777777" w:rsidR="001E41F3" w:rsidRPr="00C8354F" w:rsidRDefault="001E41F3">
            <w:pPr>
              <w:pStyle w:val="CRCoverPage"/>
              <w:spacing w:after="0"/>
              <w:rPr>
                <w:noProof/>
                <w:sz w:val="8"/>
                <w:szCs w:val="8"/>
              </w:rPr>
            </w:pPr>
          </w:p>
        </w:tc>
      </w:tr>
      <w:tr w:rsidR="001E41F3" w:rsidRPr="00C8354F" w14:paraId="470484EA" w14:textId="77777777" w:rsidTr="00547111">
        <w:tc>
          <w:tcPr>
            <w:tcW w:w="1843" w:type="dxa"/>
            <w:tcBorders>
              <w:left w:val="single" w:sz="4" w:space="0" w:color="auto"/>
            </w:tcBorders>
          </w:tcPr>
          <w:p w14:paraId="470484E5"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470484E6"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470484E7" w14:textId="77777777" w:rsidR="001E41F3" w:rsidRPr="00C8354F" w:rsidRDefault="001E41F3">
            <w:pPr>
              <w:pStyle w:val="CRCoverPage"/>
              <w:spacing w:after="0"/>
              <w:ind w:right="100"/>
              <w:rPr>
                <w:noProof/>
              </w:rPr>
            </w:pPr>
          </w:p>
        </w:tc>
        <w:tc>
          <w:tcPr>
            <w:tcW w:w="1417" w:type="dxa"/>
            <w:gridSpan w:val="3"/>
            <w:tcBorders>
              <w:left w:val="nil"/>
            </w:tcBorders>
          </w:tcPr>
          <w:p w14:paraId="470484E8"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470484E9" w14:textId="77777777" w:rsidR="001E41F3" w:rsidRPr="00C8354F" w:rsidRDefault="00375F92" w:rsidP="00E973E8">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D666BE">
              <w:rPr>
                <w:rFonts w:hint="eastAsia"/>
                <w:lang w:val="zh-CN" w:eastAsia="zh-CN"/>
              </w:rPr>
              <w:t>6</w:t>
            </w:r>
            <w:r w:rsidRPr="00C8354F">
              <w:rPr>
                <w:lang w:val="zh-CN" w:eastAsia="zh-CN"/>
              </w:rPr>
              <w:t>-</w:t>
            </w:r>
            <w:r w:rsidRPr="00C8354F">
              <w:rPr>
                <w:lang w:val="zh-CN" w:eastAsia="zh-CN"/>
              </w:rPr>
              <w:fldChar w:fldCharType="end"/>
            </w:r>
            <w:r w:rsidR="00DF6C79">
              <w:rPr>
                <w:rFonts w:hint="eastAsia"/>
                <w:lang w:val="zh-CN" w:eastAsia="zh-CN"/>
              </w:rPr>
              <w:t>2</w:t>
            </w:r>
            <w:r w:rsidR="000D4874">
              <w:rPr>
                <w:rFonts w:hint="eastAsia"/>
                <w:lang w:val="zh-CN" w:eastAsia="zh-CN"/>
              </w:rPr>
              <w:t>2</w:t>
            </w:r>
          </w:p>
        </w:tc>
      </w:tr>
      <w:tr w:rsidR="001E41F3" w:rsidRPr="00C8354F" w14:paraId="470484F0" w14:textId="77777777" w:rsidTr="00547111">
        <w:tc>
          <w:tcPr>
            <w:tcW w:w="1843" w:type="dxa"/>
            <w:tcBorders>
              <w:left w:val="single" w:sz="4" w:space="0" w:color="auto"/>
            </w:tcBorders>
          </w:tcPr>
          <w:p w14:paraId="470484EB" w14:textId="77777777" w:rsidR="001E41F3" w:rsidRPr="00C8354F" w:rsidRDefault="001E41F3">
            <w:pPr>
              <w:pStyle w:val="CRCoverPage"/>
              <w:spacing w:after="0"/>
              <w:rPr>
                <w:b/>
                <w:i/>
                <w:noProof/>
                <w:sz w:val="8"/>
                <w:szCs w:val="8"/>
              </w:rPr>
            </w:pPr>
          </w:p>
        </w:tc>
        <w:tc>
          <w:tcPr>
            <w:tcW w:w="1986" w:type="dxa"/>
            <w:gridSpan w:val="4"/>
          </w:tcPr>
          <w:p w14:paraId="470484EC" w14:textId="77777777" w:rsidR="001E41F3" w:rsidRPr="00C8354F" w:rsidRDefault="001E41F3">
            <w:pPr>
              <w:pStyle w:val="CRCoverPage"/>
              <w:spacing w:after="0"/>
              <w:rPr>
                <w:noProof/>
                <w:sz w:val="8"/>
                <w:szCs w:val="8"/>
              </w:rPr>
            </w:pPr>
          </w:p>
        </w:tc>
        <w:tc>
          <w:tcPr>
            <w:tcW w:w="2267" w:type="dxa"/>
            <w:gridSpan w:val="2"/>
          </w:tcPr>
          <w:p w14:paraId="470484ED" w14:textId="77777777" w:rsidR="001E41F3" w:rsidRPr="00C8354F" w:rsidRDefault="001E41F3">
            <w:pPr>
              <w:pStyle w:val="CRCoverPage"/>
              <w:spacing w:after="0"/>
              <w:rPr>
                <w:noProof/>
                <w:sz w:val="8"/>
                <w:szCs w:val="8"/>
              </w:rPr>
            </w:pPr>
          </w:p>
        </w:tc>
        <w:tc>
          <w:tcPr>
            <w:tcW w:w="1417" w:type="dxa"/>
            <w:gridSpan w:val="3"/>
          </w:tcPr>
          <w:p w14:paraId="470484EE"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470484EF" w14:textId="77777777" w:rsidR="001E41F3" w:rsidRPr="00C8354F" w:rsidRDefault="001E41F3">
            <w:pPr>
              <w:pStyle w:val="CRCoverPage"/>
              <w:spacing w:after="0"/>
              <w:rPr>
                <w:noProof/>
                <w:sz w:val="8"/>
                <w:szCs w:val="8"/>
              </w:rPr>
            </w:pPr>
          </w:p>
        </w:tc>
      </w:tr>
      <w:tr w:rsidR="001E41F3" w:rsidRPr="00C8354F" w14:paraId="470484F6" w14:textId="77777777" w:rsidTr="00547111">
        <w:trPr>
          <w:cantSplit/>
        </w:trPr>
        <w:tc>
          <w:tcPr>
            <w:tcW w:w="1843" w:type="dxa"/>
            <w:tcBorders>
              <w:left w:val="single" w:sz="4" w:space="0" w:color="auto"/>
            </w:tcBorders>
          </w:tcPr>
          <w:p w14:paraId="470484F1"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470484F2" w14:textId="77777777"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14:paraId="470484F3" w14:textId="77777777" w:rsidR="001E41F3" w:rsidRPr="00C8354F" w:rsidRDefault="001E41F3">
            <w:pPr>
              <w:pStyle w:val="CRCoverPage"/>
              <w:spacing w:after="0"/>
              <w:rPr>
                <w:noProof/>
              </w:rPr>
            </w:pPr>
          </w:p>
        </w:tc>
        <w:tc>
          <w:tcPr>
            <w:tcW w:w="1417" w:type="dxa"/>
            <w:gridSpan w:val="3"/>
            <w:tcBorders>
              <w:left w:val="nil"/>
            </w:tcBorders>
          </w:tcPr>
          <w:p w14:paraId="470484F4"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470484F5" w14:textId="05A52709" w:rsidR="001E41F3" w:rsidRPr="00C8354F" w:rsidRDefault="00375F92" w:rsidP="00252362">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573DBD">
              <w:rPr>
                <w:lang w:val="en-US" w:eastAsia="zh-CN"/>
              </w:rPr>
              <w:t>7</w:t>
            </w:r>
          </w:p>
        </w:tc>
      </w:tr>
      <w:tr w:rsidR="001E41F3" w:rsidRPr="00C8354F" w14:paraId="470484FB" w14:textId="77777777" w:rsidTr="00547111">
        <w:tc>
          <w:tcPr>
            <w:tcW w:w="1843" w:type="dxa"/>
            <w:tcBorders>
              <w:left w:val="single" w:sz="4" w:space="0" w:color="auto"/>
              <w:bottom w:val="single" w:sz="4" w:space="0" w:color="auto"/>
            </w:tcBorders>
          </w:tcPr>
          <w:p w14:paraId="470484F7"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470484F8"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470484F9"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470484FA"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470484FE" w14:textId="77777777" w:rsidTr="00547111">
        <w:tc>
          <w:tcPr>
            <w:tcW w:w="1843" w:type="dxa"/>
          </w:tcPr>
          <w:p w14:paraId="470484FC" w14:textId="77777777" w:rsidR="001E41F3" w:rsidRPr="00C8354F" w:rsidRDefault="001E41F3">
            <w:pPr>
              <w:pStyle w:val="CRCoverPage"/>
              <w:spacing w:after="0"/>
              <w:rPr>
                <w:b/>
                <w:i/>
                <w:noProof/>
                <w:sz w:val="8"/>
                <w:szCs w:val="8"/>
              </w:rPr>
            </w:pPr>
          </w:p>
        </w:tc>
        <w:tc>
          <w:tcPr>
            <w:tcW w:w="7797" w:type="dxa"/>
            <w:gridSpan w:val="10"/>
          </w:tcPr>
          <w:p w14:paraId="470484FD" w14:textId="77777777" w:rsidR="001E41F3" w:rsidRPr="00C8354F" w:rsidRDefault="001E41F3">
            <w:pPr>
              <w:pStyle w:val="CRCoverPage"/>
              <w:spacing w:after="0"/>
              <w:rPr>
                <w:noProof/>
                <w:sz w:val="8"/>
                <w:szCs w:val="8"/>
              </w:rPr>
            </w:pPr>
          </w:p>
        </w:tc>
      </w:tr>
      <w:tr w:rsidR="001E41F3" w:rsidRPr="00C8354F" w14:paraId="47048501" w14:textId="77777777" w:rsidTr="00547111">
        <w:tc>
          <w:tcPr>
            <w:tcW w:w="2694" w:type="dxa"/>
            <w:gridSpan w:val="2"/>
            <w:tcBorders>
              <w:top w:val="single" w:sz="4" w:space="0" w:color="auto"/>
              <w:left w:val="single" w:sz="4" w:space="0" w:color="auto"/>
            </w:tcBorders>
          </w:tcPr>
          <w:p w14:paraId="470484FF" w14:textId="77777777"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47048500" w14:textId="77777777" w:rsidR="001E41F3" w:rsidRPr="00C8354F" w:rsidRDefault="00375F92" w:rsidP="00C4324E">
            <w:pPr>
              <w:pStyle w:val="CRCoverPage"/>
              <w:spacing w:after="0"/>
              <w:ind w:left="100"/>
              <w:rPr>
                <w:noProof/>
              </w:rPr>
            </w:pPr>
            <w:r w:rsidRPr="00C8354F">
              <w:t>To add Rel-1</w:t>
            </w:r>
            <w:r w:rsidR="00C4324E">
              <w:rPr>
                <w:rFonts w:hint="eastAsia"/>
                <w:lang w:eastAsia="zh-CN"/>
              </w:rPr>
              <w:t>5</w:t>
            </w:r>
            <w:r w:rsidRPr="00C8354F">
              <w:t xml:space="preserve"> </w:t>
            </w:r>
            <w:r w:rsidRPr="00C8354F">
              <w:rPr>
                <w:rFonts w:hint="eastAsia"/>
                <w:lang w:eastAsia="zh-CN"/>
              </w:rPr>
              <w:t>NR5GC</w:t>
            </w:r>
            <w:r w:rsidRPr="00C8354F">
              <w:t xml:space="preserve"> test case </w:t>
            </w:r>
            <w:r w:rsidR="00306653">
              <w:rPr>
                <w:rFonts w:hint="eastAsia"/>
                <w:lang w:eastAsia="zh-CN"/>
              </w:rPr>
              <w:t>11.1.2</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14:paraId="47048504" w14:textId="77777777" w:rsidTr="00547111">
        <w:tc>
          <w:tcPr>
            <w:tcW w:w="2694" w:type="dxa"/>
            <w:gridSpan w:val="2"/>
            <w:tcBorders>
              <w:left w:val="single" w:sz="4" w:space="0" w:color="auto"/>
            </w:tcBorders>
          </w:tcPr>
          <w:p w14:paraId="47048502"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47048503" w14:textId="77777777" w:rsidR="001E41F3" w:rsidRPr="00C8354F" w:rsidRDefault="001E41F3">
            <w:pPr>
              <w:pStyle w:val="CRCoverPage"/>
              <w:spacing w:after="0"/>
              <w:rPr>
                <w:noProof/>
                <w:sz w:val="8"/>
                <w:szCs w:val="8"/>
              </w:rPr>
            </w:pPr>
          </w:p>
        </w:tc>
      </w:tr>
      <w:tr w:rsidR="001E41F3" w:rsidRPr="00C8354F" w14:paraId="47048507" w14:textId="77777777" w:rsidTr="00547111">
        <w:tc>
          <w:tcPr>
            <w:tcW w:w="2694" w:type="dxa"/>
            <w:gridSpan w:val="2"/>
            <w:tcBorders>
              <w:left w:val="single" w:sz="4" w:space="0" w:color="auto"/>
            </w:tcBorders>
          </w:tcPr>
          <w:p w14:paraId="47048505" w14:textId="77777777"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14:paraId="47048506" w14:textId="77777777"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306653">
              <w:rPr>
                <w:rFonts w:hint="eastAsia"/>
                <w:lang w:eastAsia="zh-CN"/>
              </w:rPr>
              <w:t>11.1.2</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14:paraId="4704850A" w14:textId="77777777" w:rsidTr="00547111">
        <w:tc>
          <w:tcPr>
            <w:tcW w:w="2694" w:type="dxa"/>
            <w:gridSpan w:val="2"/>
            <w:tcBorders>
              <w:left w:val="single" w:sz="4" w:space="0" w:color="auto"/>
            </w:tcBorders>
          </w:tcPr>
          <w:p w14:paraId="47048508"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47048509" w14:textId="77777777" w:rsidR="001E41F3" w:rsidRPr="00C8354F" w:rsidRDefault="001E41F3">
            <w:pPr>
              <w:pStyle w:val="CRCoverPage"/>
              <w:spacing w:after="0"/>
              <w:rPr>
                <w:noProof/>
                <w:sz w:val="8"/>
                <w:szCs w:val="8"/>
              </w:rPr>
            </w:pPr>
          </w:p>
        </w:tc>
      </w:tr>
      <w:tr w:rsidR="001E41F3" w:rsidRPr="00C8354F" w14:paraId="4704850D" w14:textId="77777777" w:rsidTr="00547111">
        <w:tc>
          <w:tcPr>
            <w:tcW w:w="2694" w:type="dxa"/>
            <w:gridSpan w:val="2"/>
            <w:tcBorders>
              <w:left w:val="single" w:sz="4" w:space="0" w:color="auto"/>
              <w:bottom w:val="single" w:sz="4" w:space="0" w:color="auto"/>
            </w:tcBorders>
          </w:tcPr>
          <w:p w14:paraId="4704850B" w14:textId="77777777"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4850C" w14:textId="77777777"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14:paraId="47048510" w14:textId="77777777" w:rsidTr="00547111">
        <w:tc>
          <w:tcPr>
            <w:tcW w:w="2694" w:type="dxa"/>
            <w:gridSpan w:val="2"/>
          </w:tcPr>
          <w:p w14:paraId="4704850E" w14:textId="77777777" w:rsidR="001E41F3" w:rsidRPr="00C8354F" w:rsidRDefault="001E41F3">
            <w:pPr>
              <w:pStyle w:val="CRCoverPage"/>
              <w:spacing w:after="0"/>
              <w:rPr>
                <w:b/>
                <w:i/>
                <w:noProof/>
                <w:sz w:val="8"/>
                <w:szCs w:val="8"/>
              </w:rPr>
            </w:pPr>
          </w:p>
        </w:tc>
        <w:tc>
          <w:tcPr>
            <w:tcW w:w="6946" w:type="dxa"/>
            <w:gridSpan w:val="9"/>
          </w:tcPr>
          <w:p w14:paraId="4704850F" w14:textId="77777777" w:rsidR="001E41F3" w:rsidRPr="00C8354F" w:rsidRDefault="001E41F3">
            <w:pPr>
              <w:pStyle w:val="CRCoverPage"/>
              <w:spacing w:after="0"/>
              <w:rPr>
                <w:noProof/>
                <w:sz w:val="8"/>
                <w:szCs w:val="8"/>
              </w:rPr>
            </w:pPr>
          </w:p>
        </w:tc>
      </w:tr>
      <w:tr w:rsidR="001E41F3" w:rsidRPr="00C8354F" w14:paraId="47048513" w14:textId="77777777" w:rsidTr="00547111">
        <w:tc>
          <w:tcPr>
            <w:tcW w:w="2694" w:type="dxa"/>
            <w:gridSpan w:val="2"/>
            <w:tcBorders>
              <w:top w:val="single" w:sz="4" w:space="0" w:color="auto"/>
              <w:left w:val="single" w:sz="4" w:space="0" w:color="auto"/>
            </w:tcBorders>
          </w:tcPr>
          <w:p w14:paraId="47048511"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47048512" w14:textId="77777777" w:rsidR="001E41F3" w:rsidRPr="00C8354F" w:rsidRDefault="00306653">
            <w:pPr>
              <w:pStyle w:val="CRCoverPage"/>
              <w:spacing w:after="0"/>
              <w:ind w:left="100"/>
              <w:rPr>
                <w:noProof/>
              </w:rPr>
            </w:pPr>
            <w:r>
              <w:rPr>
                <w:rFonts w:hint="eastAsia"/>
                <w:lang w:val="zh-CN" w:eastAsia="zh-CN"/>
              </w:rPr>
              <w:t>11.1.2</w:t>
            </w:r>
            <w:r w:rsidR="00375F92" w:rsidRPr="00C8354F">
              <w:rPr>
                <w:rFonts w:hint="eastAsia"/>
                <w:lang w:val="zh-CN" w:eastAsia="zh-CN"/>
              </w:rPr>
              <w:t>.NR5GC</w:t>
            </w:r>
          </w:p>
        </w:tc>
      </w:tr>
      <w:tr w:rsidR="001E41F3" w:rsidRPr="00C8354F" w14:paraId="47048516" w14:textId="77777777" w:rsidTr="00547111">
        <w:tc>
          <w:tcPr>
            <w:tcW w:w="2694" w:type="dxa"/>
            <w:gridSpan w:val="2"/>
            <w:tcBorders>
              <w:left w:val="single" w:sz="4" w:space="0" w:color="auto"/>
            </w:tcBorders>
          </w:tcPr>
          <w:p w14:paraId="47048514"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47048515" w14:textId="77777777" w:rsidR="001E41F3" w:rsidRPr="00C8354F" w:rsidRDefault="001E41F3">
            <w:pPr>
              <w:pStyle w:val="CRCoverPage"/>
              <w:spacing w:after="0"/>
              <w:rPr>
                <w:noProof/>
                <w:sz w:val="8"/>
                <w:szCs w:val="8"/>
              </w:rPr>
            </w:pPr>
          </w:p>
        </w:tc>
      </w:tr>
      <w:tr w:rsidR="001E41F3" w:rsidRPr="00C8354F" w14:paraId="4704851C" w14:textId="77777777" w:rsidTr="00547111">
        <w:tc>
          <w:tcPr>
            <w:tcW w:w="2694" w:type="dxa"/>
            <w:gridSpan w:val="2"/>
            <w:tcBorders>
              <w:left w:val="single" w:sz="4" w:space="0" w:color="auto"/>
            </w:tcBorders>
          </w:tcPr>
          <w:p w14:paraId="47048517"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48518"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048519"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4704851A"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4851B" w14:textId="77777777" w:rsidR="001E41F3" w:rsidRPr="00C8354F" w:rsidRDefault="001E41F3">
            <w:pPr>
              <w:pStyle w:val="CRCoverPage"/>
              <w:spacing w:after="0"/>
              <w:ind w:left="99"/>
              <w:rPr>
                <w:noProof/>
              </w:rPr>
            </w:pPr>
          </w:p>
        </w:tc>
      </w:tr>
      <w:tr w:rsidR="001E41F3" w:rsidRPr="00C8354F" w14:paraId="47048522" w14:textId="77777777" w:rsidTr="00547111">
        <w:tc>
          <w:tcPr>
            <w:tcW w:w="2694" w:type="dxa"/>
            <w:gridSpan w:val="2"/>
            <w:tcBorders>
              <w:left w:val="single" w:sz="4" w:space="0" w:color="auto"/>
            </w:tcBorders>
          </w:tcPr>
          <w:p w14:paraId="4704851D"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04851E"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4851F"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47048520"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47048521"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47048528" w14:textId="77777777" w:rsidTr="00547111">
        <w:tc>
          <w:tcPr>
            <w:tcW w:w="2694" w:type="dxa"/>
            <w:gridSpan w:val="2"/>
            <w:tcBorders>
              <w:left w:val="single" w:sz="4" w:space="0" w:color="auto"/>
            </w:tcBorders>
          </w:tcPr>
          <w:p w14:paraId="47048523"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48524" w14:textId="77777777" w:rsidR="001E41F3" w:rsidRPr="00C8354F" w:rsidRDefault="004C5539">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48525" w14:textId="77777777" w:rsidR="001E41F3" w:rsidRPr="00C8354F" w:rsidRDefault="001E41F3">
            <w:pPr>
              <w:pStyle w:val="CRCoverPage"/>
              <w:spacing w:after="0"/>
              <w:jc w:val="center"/>
              <w:rPr>
                <w:b/>
                <w:caps/>
                <w:noProof/>
              </w:rPr>
            </w:pPr>
          </w:p>
        </w:tc>
        <w:tc>
          <w:tcPr>
            <w:tcW w:w="2977" w:type="dxa"/>
            <w:gridSpan w:val="4"/>
          </w:tcPr>
          <w:p w14:paraId="47048526"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47048527" w14:textId="77777777" w:rsidR="001E41F3" w:rsidRPr="00C8354F" w:rsidRDefault="004C5539" w:rsidP="00F7684F">
            <w:pPr>
              <w:pStyle w:val="CRCoverPage"/>
              <w:spacing w:after="0"/>
              <w:ind w:left="99"/>
              <w:rPr>
                <w:noProof/>
                <w:lang w:eastAsia="zh-CN"/>
              </w:rPr>
            </w:pPr>
            <w:r>
              <w:rPr>
                <w:rFonts w:hint="eastAsia"/>
                <w:noProof/>
                <w:lang w:eastAsia="zh-CN"/>
              </w:rPr>
              <w:t>38.523-1</w:t>
            </w:r>
          </w:p>
        </w:tc>
      </w:tr>
      <w:tr w:rsidR="001E41F3" w:rsidRPr="00C8354F" w14:paraId="4704852E" w14:textId="77777777" w:rsidTr="00547111">
        <w:tc>
          <w:tcPr>
            <w:tcW w:w="2694" w:type="dxa"/>
            <w:gridSpan w:val="2"/>
            <w:tcBorders>
              <w:left w:val="single" w:sz="4" w:space="0" w:color="auto"/>
            </w:tcBorders>
          </w:tcPr>
          <w:p w14:paraId="47048529"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4704852A"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4852B"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4704852C"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4704852D"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47048531" w14:textId="77777777" w:rsidTr="008863B9">
        <w:tc>
          <w:tcPr>
            <w:tcW w:w="2694" w:type="dxa"/>
            <w:gridSpan w:val="2"/>
            <w:tcBorders>
              <w:left w:val="single" w:sz="4" w:space="0" w:color="auto"/>
            </w:tcBorders>
          </w:tcPr>
          <w:p w14:paraId="4704852F"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47048530" w14:textId="77777777" w:rsidR="001E41F3" w:rsidRPr="00C8354F" w:rsidRDefault="001E41F3">
            <w:pPr>
              <w:pStyle w:val="CRCoverPage"/>
              <w:spacing w:after="0"/>
              <w:rPr>
                <w:noProof/>
              </w:rPr>
            </w:pPr>
          </w:p>
        </w:tc>
      </w:tr>
      <w:tr w:rsidR="001E41F3" w:rsidRPr="00C8354F" w14:paraId="47048534" w14:textId="77777777" w:rsidTr="008863B9">
        <w:tc>
          <w:tcPr>
            <w:tcW w:w="2694" w:type="dxa"/>
            <w:gridSpan w:val="2"/>
            <w:tcBorders>
              <w:left w:val="single" w:sz="4" w:space="0" w:color="auto"/>
              <w:bottom w:val="single" w:sz="4" w:space="0" w:color="auto"/>
            </w:tcBorders>
          </w:tcPr>
          <w:p w14:paraId="47048532"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47048533" w14:textId="77777777" w:rsidR="001E41F3" w:rsidRPr="00C8354F" w:rsidRDefault="001E41F3">
            <w:pPr>
              <w:pStyle w:val="CRCoverPage"/>
              <w:spacing w:after="0"/>
              <w:ind w:left="100"/>
              <w:rPr>
                <w:noProof/>
              </w:rPr>
            </w:pPr>
          </w:p>
        </w:tc>
      </w:tr>
      <w:tr w:rsidR="008863B9" w:rsidRPr="00C8354F" w14:paraId="47048537" w14:textId="77777777" w:rsidTr="00937A5E">
        <w:tc>
          <w:tcPr>
            <w:tcW w:w="2694" w:type="dxa"/>
            <w:gridSpan w:val="2"/>
            <w:tcBorders>
              <w:top w:val="single" w:sz="4" w:space="0" w:color="auto"/>
              <w:bottom w:val="single" w:sz="4" w:space="0" w:color="auto"/>
            </w:tcBorders>
          </w:tcPr>
          <w:p w14:paraId="47048535"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048536" w14:textId="77777777" w:rsidR="008863B9" w:rsidRPr="00C8354F" w:rsidRDefault="008863B9">
            <w:pPr>
              <w:pStyle w:val="CRCoverPage"/>
              <w:spacing w:after="0"/>
              <w:ind w:left="100"/>
              <w:rPr>
                <w:noProof/>
                <w:sz w:val="8"/>
                <w:szCs w:val="8"/>
              </w:rPr>
            </w:pPr>
          </w:p>
        </w:tc>
      </w:tr>
      <w:tr w:rsidR="008863B9" w:rsidRPr="00C8354F" w14:paraId="4704853A" w14:textId="77777777" w:rsidTr="008863B9">
        <w:tc>
          <w:tcPr>
            <w:tcW w:w="2694" w:type="dxa"/>
            <w:gridSpan w:val="2"/>
            <w:tcBorders>
              <w:top w:val="single" w:sz="4" w:space="0" w:color="auto"/>
              <w:left w:val="single" w:sz="4" w:space="0" w:color="auto"/>
              <w:bottom w:val="single" w:sz="4" w:space="0" w:color="auto"/>
            </w:tcBorders>
          </w:tcPr>
          <w:p w14:paraId="47048538"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48539" w14:textId="77777777" w:rsidR="008863B9" w:rsidRPr="00C8354F" w:rsidRDefault="008863B9">
            <w:pPr>
              <w:pStyle w:val="CRCoverPage"/>
              <w:spacing w:after="0"/>
              <w:ind w:left="100"/>
              <w:rPr>
                <w:noProof/>
              </w:rPr>
            </w:pPr>
          </w:p>
        </w:tc>
      </w:tr>
    </w:tbl>
    <w:p w14:paraId="4704853B" w14:textId="77777777" w:rsidR="001E41F3" w:rsidRDefault="001E41F3">
      <w:pPr>
        <w:pStyle w:val="CRCoverPage"/>
        <w:spacing w:after="0"/>
        <w:rPr>
          <w:noProof/>
          <w:sz w:val="8"/>
          <w:szCs w:val="8"/>
        </w:rPr>
      </w:pPr>
    </w:p>
    <w:p w14:paraId="470485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04853D" w14:textId="77777777" w:rsidR="003A22C0" w:rsidRPr="00D83A7A" w:rsidRDefault="003A22C0" w:rsidP="003A22C0">
      <w:pPr>
        <w:pStyle w:val="Title"/>
        <w:jc w:val="left"/>
        <w:rPr>
          <w:rStyle w:val="Emphasis"/>
          <w:rFonts w:cs="Arial"/>
          <w:i w:val="0"/>
          <w:lang w:eastAsia="en-GB"/>
        </w:rPr>
      </w:pPr>
      <w:bookmarkStart w:id="1" w:name="_Toc75012969"/>
      <w:r w:rsidRPr="00D83A7A">
        <w:rPr>
          <w:rStyle w:val="Emphasis"/>
          <w:rFonts w:cs="Arial"/>
          <w:i w:val="0"/>
        </w:rPr>
        <w:lastRenderedPageBreak/>
        <w:t>Table of Contents</w:t>
      </w:r>
      <w:bookmarkEnd w:id="1"/>
    </w:p>
    <w:p w14:paraId="4704853E" w14:textId="77777777" w:rsidR="00FA2B70" w:rsidRDefault="003A22C0">
      <w:pPr>
        <w:pStyle w:val="TOC1"/>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FA2B70" w:rsidRPr="00F0219E">
        <w:rPr>
          <w:rFonts w:cs="Arial"/>
          <w:iCs/>
        </w:rPr>
        <w:t>Table of Contents</w:t>
      </w:r>
      <w:r w:rsidR="00FA2B70">
        <w:tab/>
      </w:r>
      <w:r w:rsidR="00FA2B70">
        <w:fldChar w:fldCharType="begin"/>
      </w:r>
      <w:r w:rsidR="00FA2B70">
        <w:instrText xml:space="preserve"> PAGEREF _Toc75012969 \h </w:instrText>
      </w:r>
      <w:r w:rsidR="00FA2B70">
        <w:fldChar w:fldCharType="separate"/>
      </w:r>
      <w:r w:rsidR="00FA2B70">
        <w:t>2</w:t>
      </w:r>
      <w:r w:rsidR="00FA2B70">
        <w:fldChar w:fldCharType="end"/>
      </w:r>
    </w:p>
    <w:p w14:paraId="4704853F"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b/>
          <w:lang w:eastAsia="ja-JP"/>
        </w:rPr>
        <w:t>1</w:t>
      </w:r>
      <w:r>
        <w:rPr>
          <w:rFonts w:asciiTheme="minorHAnsi" w:eastAsiaTheme="minorEastAsia" w:hAnsiTheme="minorHAnsi" w:cstheme="minorBidi"/>
          <w:kern w:val="2"/>
          <w:sz w:val="21"/>
          <w:szCs w:val="22"/>
          <w:lang w:val="en-US" w:eastAsia="zh-CN"/>
        </w:rPr>
        <w:tab/>
      </w:r>
      <w:r w:rsidRPr="00F0219E">
        <w:rPr>
          <w:b/>
          <w:lang w:eastAsia="ja-JP"/>
        </w:rPr>
        <w:t>Overview</w:t>
      </w:r>
      <w:r>
        <w:tab/>
      </w:r>
      <w:r>
        <w:fldChar w:fldCharType="begin"/>
      </w:r>
      <w:r>
        <w:instrText xml:space="preserve"> PAGEREF _Toc75012970 \h </w:instrText>
      </w:r>
      <w:r>
        <w:fldChar w:fldCharType="separate"/>
      </w:r>
      <w:r>
        <w:t>3</w:t>
      </w:r>
      <w:r>
        <w:fldChar w:fldCharType="end"/>
      </w:r>
    </w:p>
    <w:p w14:paraId="47048540"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rPr>
        <w:t>1.1</w:t>
      </w:r>
      <w:r>
        <w:rPr>
          <w:rFonts w:asciiTheme="minorHAnsi" w:eastAsiaTheme="minorEastAsia" w:hAnsiTheme="minorHAnsi" w:cstheme="minorBidi"/>
          <w:kern w:val="2"/>
          <w:sz w:val="21"/>
          <w:szCs w:val="22"/>
          <w:lang w:val="en-US" w:eastAsia="zh-CN"/>
        </w:rPr>
        <w:tab/>
      </w:r>
      <w:r w:rsidRPr="00F0219E">
        <w:rPr>
          <w:b/>
        </w:rPr>
        <w:t>Verification Test Summary</w:t>
      </w:r>
      <w:r>
        <w:tab/>
      </w:r>
      <w:r>
        <w:fldChar w:fldCharType="begin"/>
      </w:r>
      <w:r>
        <w:instrText xml:space="preserve"> PAGEREF _Toc75012971 \h </w:instrText>
      </w:r>
      <w:r>
        <w:fldChar w:fldCharType="separate"/>
      </w:r>
      <w:r>
        <w:t>3</w:t>
      </w:r>
      <w:r>
        <w:fldChar w:fldCharType="end"/>
      </w:r>
    </w:p>
    <w:p w14:paraId="47048541"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b/>
        </w:rPr>
        <w:t>2</w:t>
      </w:r>
      <w:r>
        <w:rPr>
          <w:rFonts w:asciiTheme="minorHAnsi" w:eastAsiaTheme="minorEastAsia" w:hAnsiTheme="minorHAnsi" w:cstheme="minorBidi"/>
          <w:kern w:val="2"/>
          <w:sz w:val="21"/>
          <w:szCs w:val="22"/>
          <w:lang w:val="en-US" w:eastAsia="zh-CN"/>
        </w:rPr>
        <w:tab/>
      </w:r>
      <w:r w:rsidRPr="00F0219E">
        <w:rPr>
          <w:b/>
        </w:rPr>
        <w:t>Corrections required</w:t>
      </w:r>
      <w:r>
        <w:tab/>
      </w:r>
      <w:r>
        <w:fldChar w:fldCharType="begin"/>
      </w:r>
      <w:r>
        <w:instrText xml:space="preserve"> PAGEREF _Toc75012972 \h </w:instrText>
      </w:r>
      <w:r>
        <w:fldChar w:fldCharType="separate"/>
      </w:r>
      <w:r>
        <w:t>3</w:t>
      </w:r>
      <w:r>
        <w:fldChar w:fldCharType="end"/>
      </w:r>
    </w:p>
    <w:p w14:paraId="47048542"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2.1</w:t>
      </w:r>
      <w:r>
        <w:rPr>
          <w:rFonts w:asciiTheme="minorHAnsi" w:eastAsiaTheme="minorEastAsia" w:hAnsiTheme="minorHAnsi" w:cstheme="minorBidi"/>
          <w:kern w:val="2"/>
          <w:sz w:val="21"/>
          <w:szCs w:val="22"/>
          <w:lang w:val="en-US" w:eastAsia="zh-CN"/>
        </w:rPr>
        <w:tab/>
      </w:r>
      <w:r w:rsidRPr="00F0219E">
        <w:rPr>
          <w:b/>
          <w:lang w:val="pt-BR"/>
        </w:rPr>
        <w:t>Change 1</w:t>
      </w:r>
      <w:r>
        <w:tab/>
      </w:r>
      <w:r>
        <w:fldChar w:fldCharType="begin"/>
      </w:r>
      <w:r>
        <w:instrText xml:space="preserve"> PAGEREF _Toc75012973 \h </w:instrText>
      </w:r>
      <w:r>
        <w:fldChar w:fldCharType="separate"/>
      </w:r>
      <w:r>
        <w:t>3</w:t>
      </w:r>
      <w:r>
        <w:fldChar w:fldCharType="end"/>
      </w:r>
    </w:p>
    <w:p w14:paraId="47048543"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2.2</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2</w:t>
      </w:r>
      <w:r>
        <w:tab/>
      </w:r>
      <w:r>
        <w:fldChar w:fldCharType="begin"/>
      </w:r>
      <w:r>
        <w:instrText xml:space="preserve"> PAGEREF _Toc75012974 \h </w:instrText>
      </w:r>
      <w:r>
        <w:fldChar w:fldCharType="separate"/>
      </w:r>
      <w:r>
        <w:t>7</w:t>
      </w:r>
      <w:r>
        <w:fldChar w:fldCharType="end"/>
      </w:r>
    </w:p>
    <w:p w14:paraId="47048544"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2.3</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3</w:t>
      </w:r>
      <w:r>
        <w:tab/>
      </w:r>
      <w:r>
        <w:fldChar w:fldCharType="begin"/>
      </w:r>
      <w:r>
        <w:instrText xml:space="preserve"> PAGEREF _Toc75012975 \h </w:instrText>
      </w:r>
      <w:r>
        <w:fldChar w:fldCharType="separate"/>
      </w:r>
      <w:r>
        <w:t>10</w:t>
      </w:r>
      <w:r>
        <w:fldChar w:fldCharType="end"/>
      </w:r>
    </w:p>
    <w:p w14:paraId="47048545"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2.4</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4</w:t>
      </w:r>
      <w:r>
        <w:tab/>
      </w:r>
      <w:r>
        <w:fldChar w:fldCharType="begin"/>
      </w:r>
      <w:r>
        <w:instrText xml:space="preserve"> PAGEREF _Toc75012976 \h </w:instrText>
      </w:r>
      <w:r>
        <w:fldChar w:fldCharType="separate"/>
      </w:r>
      <w:r>
        <w:t>11</w:t>
      </w:r>
      <w:r>
        <w:fldChar w:fldCharType="end"/>
      </w:r>
    </w:p>
    <w:p w14:paraId="47048546"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2.5</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5</w:t>
      </w:r>
      <w:r>
        <w:tab/>
      </w:r>
      <w:r>
        <w:fldChar w:fldCharType="begin"/>
      </w:r>
      <w:r>
        <w:instrText xml:space="preserve"> PAGEREF _Toc75012977 \h </w:instrText>
      </w:r>
      <w:r>
        <w:fldChar w:fldCharType="separate"/>
      </w:r>
      <w:r>
        <w:t>13</w:t>
      </w:r>
      <w:r>
        <w:fldChar w:fldCharType="end"/>
      </w:r>
    </w:p>
    <w:p w14:paraId="47048547"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2.6</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6</w:t>
      </w:r>
      <w:r>
        <w:tab/>
      </w:r>
      <w:r>
        <w:fldChar w:fldCharType="begin"/>
      </w:r>
      <w:r>
        <w:instrText xml:space="preserve"> PAGEREF _Toc75012978 \h </w:instrText>
      </w:r>
      <w:r>
        <w:fldChar w:fldCharType="separate"/>
      </w:r>
      <w:r>
        <w:t>16</w:t>
      </w:r>
      <w:r>
        <w:fldChar w:fldCharType="end"/>
      </w:r>
    </w:p>
    <w:p w14:paraId="47048548"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rFonts w:cs="Arial"/>
          <w:b/>
        </w:rPr>
        <w:t>3</w:t>
      </w:r>
      <w:r>
        <w:rPr>
          <w:rFonts w:asciiTheme="minorHAnsi" w:eastAsiaTheme="minorEastAsia" w:hAnsiTheme="minorHAnsi" w:cstheme="minorBidi"/>
          <w:kern w:val="2"/>
          <w:sz w:val="21"/>
          <w:szCs w:val="22"/>
          <w:lang w:val="en-US" w:eastAsia="zh-CN"/>
        </w:rPr>
        <w:tab/>
      </w:r>
      <w:r w:rsidRPr="00F0219E">
        <w:rPr>
          <w:rFonts w:cs="Arial"/>
          <w:b/>
        </w:rPr>
        <w:t>Branches executed</w:t>
      </w:r>
      <w:r>
        <w:tab/>
      </w:r>
      <w:r>
        <w:fldChar w:fldCharType="begin"/>
      </w:r>
      <w:r>
        <w:instrText xml:space="preserve"> PAGEREF _Toc75012979 \h </w:instrText>
      </w:r>
      <w:r>
        <w:fldChar w:fldCharType="separate"/>
      </w:r>
      <w:r>
        <w:t>16</w:t>
      </w:r>
      <w:r>
        <w:fldChar w:fldCharType="end"/>
      </w:r>
    </w:p>
    <w:p w14:paraId="47048549"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rFonts w:cs="Arial"/>
          <w:b/>
        </w:rPr>
        <w:t>4</w:t>
      </w:r>
      <w:r>
        <w:rPr>
          <w:rFonts w:asciiTheme="minorHAnsi" w:eastAsiaTheme="minorEastAsia" w:hAnsiTheme="minorHAnsi" w:cstheme="minorBidi"/>
          <w:kern w:val="2"/>
          <w:sz w:val="21"/>
          <w:szCs w:val="22"/>
          <w:lang w:val="en-US" w:eastAsia="zh-CN"/>
        </w:rPr>
        <w:tab/>
      </w:r>
      <w:r w:rsidRPr="00F0219E">
        <w:rPr>
          <w:rFonts w:cs="Arial"/>
          <w:b/>
        </w:rPr>
        <w:t>Execution Log Files</w:t>
      </w:r>
      <w:r>
        <w:tab/>
      </w:r>
      <w:r>
        <w:fldChar w:fldCharType="begin"/>
      </w:r>
      <w:r>
        <w:instrText xml:space="preserve"> PAGEREF _Toc75012980 \h </w:instrText>
      </w:r>
      <w:r>
        <w:fldChar w:fldCharType="separate"/>
      </w:r>
      <w:r>
        <w:t>16</w:t>
      </w:r>
      <w:r>
        <w:fldChar w:fldCharType="end"/>
      </w:r>
    </w:p>
    <w:p w14:paraId="4704854A"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4.1</w:t>
      </w:r>
      <w:r>
        <w:rPr>
          <w:rFonts w:asciiTheme="minorHAnsi" w:eastAsiaTheme="minorEastAsia" w:hAnsiTheme="minorHAnsi" w:cstheme="minorBidi"/>
          <w:kern w:val="2"/>
          <w:sz w:val="21"/>
          <w:szCs w:val="22"/>
          <w:lang w:val="en-US" w:eastAsia="zh-CN"/>
        </w:rPr>
        <w:tab/>
      </w:r>
      <w:r w:rsidRPr="00F0219E">
        <w:rPr>
          <w:b/>
          <w:lang w:val="pt-BR"/>
        </w:rPr>
        <w:t>HiSilicon Balong 5000</w:t>
      </w:r>
      <w:r>
        <w:tab/>
      </w:r>
      <w:r>
        <w:fldChar w:fldCharType="begin"/>
      </w:r>
      <w:r>
        <w:instrText xml:space="preserve"> PAGEREF _Toc75012981 \h </w:instrText>
      </w:r>
      <w:r>
        <w:fldChar w:fldCharType="separate"/>
      </w:r>
      <w:r>
        <w:t>16</w:t>
      </w:r>
      <w:r>
        <w:fldChar w:fldCharType="end"/>
      </w:r>
    </w:p>
    <w:p w14:paraId="4704854B"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rFonts w:cs="Arial"/>
          <w:b/>
        </w:rPr>
        <w:t>5</w:t>
      </w:r>
      <w:r>
        <w:rPr>
          <w:rFonts w:asciiTheme="minorHAnsi" w:eastAsiaTheme="minorEastAsia" w:hAnsiTheme="minorHAnsi" w:cstheme="minorBidi"/>
          <w:kern w:val="2"/>
          <w:sz w:val="21"/>
          <w:szCs w:val="22"/>
          <w:lang w:val="en-US" w:eastAsia="zh-CN"/>
        </w:rPr>
        <w:tab/>
      </w:r>
      <w:r w:rsidRPr="00F0219E">
        <w:rPr>
          <w:rFonts w:cs="Arial"/>
          <w:b/>
        </w:rPr>
        <w:t>References</w:t>
      </w:r>
      <w:r>
        <w:tab/>
      </w:r>
      <w:r>
        <w:fldChar w:fldCharType="begin"/>
      </w:r>
      <w:r>
        <w:instrText xml:space="preserve"> PAGEREF _Toc75012982 \h </w:instrText>
      </w:r>
      <w:r>
        <w:fldChar w:fldCharType="separate"/>
      </w:r>
      <w:r>
        <w:t>17</w:t>
      </w:r>
      <w:r>
        <w:fldChar w:fldCharType="end"/>
      </w:r>
    </w:p>
    <w:p w14:paraId="4704854C" w14:textId="77777777" w:rsidR="003A22C0" w:rsidRDefault="003A22C0" w:rsidP="003A22C0">
      <w:pPr>
        <w:rPr>
          <w:b/>
          <w:sz w:val="24"/>
          <w:lang w:eastAsia="ja-JP"/>
        </w:rPr>
      </w:pPr>
      <w:r>
        <w:rPr>
          <w:rFonts w:cs="Arial"/>
          <w:noProof/>
        </w:rPr>
        <w:fldChar w:fldCharType="end"/>
      </w:r>
      <w:r>
        <w:rPr>
          <w:lang w:val="pt-BR"/>
        </w:rPr>
        <w:br w:type="page"/>
      </w:r>
    </w:p>
    <w:p w14:paraId="4704854D" w14:textId="77777777" w:rsidR="003A22C0" w:rsidRDefault="003A22C0" w:rsidP="003A22C0">
      <w:pPr>
        <w:pStyle w:val="Heading1"/>
        <w:numPr>
          <w:ilvl w:val="0"/>
          <w:numId w:val="1"/>
        </w:numPr>
        <w:autoSpaceDN w:val="0"/>
        <w:rPr>
          <w:b/>
          <w:lang w:eastAsia="ja-JP"/>
        </w:rPr>
      </w:pPr>
      <w:bookmarkStart w:id="2" w:name="_Toc122434485"/>
      <w:bookmarkStart w:id="3" w:name="_Toc75012970"/>
      <w:r>
        <w:rPr>
          <w:b/>
          <w:lang w:eastAsia="ja-JP"/>
        </w:rPr>
        <w:lastRenderedPageBreak/>
        <w:t>Overview</w:t>
      </w:r>
      <w:bookmarkEnd w:id="2"/>
      <w:bookmarkEnd w:id="3"/>
    </w:p>
    <w:p w14:paraId="4704854E"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306653">
        <w:rPr>
          <w:rFonts w:cs="Arial" w:hint="eastAsia"/>
          <w:color w:val="000000"/>
          <w:lang w:eastAsia="zh-CN"/>
        </w:rPr>
        <w:t>11.1.2</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14:paraId="4704854F"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47048550"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r w:rsidR="00F7684F">
        <w:rPr>
          <w:rFonts w:ascii="Arial" w:hAnsi="Arial" w:hint="eastAsia"/>
          <w:sz w:val="24"/>
          <w:lang w:val="en-US" w:eastAsia="zh-CN"/>
        </w:rPr>
        <w:t>Shen</w:t>
      </w:r>
      <w:r>
        <w:rPr>
          <w:rFonts w:cs="Arial"/>
          <w:sz w:val="24"/>
          <w:lang w:eastAsia="ja-JP"/>
        </w:rPr>
        <w:br/>
      </w:r>
      <w:r>
        <w:rPr>
          <w:rFonts w:cs="Arial"/>
          <w:b/>
          <w:lang w:eastAsia="ja-JP"/>
        </w:rPr>
        <w:tab/>
      </w:r>
      <w:hyperlink r:id="rId13" w:history="1">
        <w:r w:rsidR="00F7684F" w:rsidRPr="00234EE5">
          <w:rPr>
            <w:rStyle w:val="Hyperlink"/>
            <w:rFonts w:cs="Arial" w:hint="eastAsia"/>
            <w:b/>
            <w:lang w:val="en-US" w:eastAsia="zh-CN"/>
          </w:rPr>
          <w:t>shenpengchong@datangmobile.cn</w:t>
        </w:r>
      </w:hyperlink>
    </w:p>
    <w:p w14:paraId="47048551" w14:textId="77777777"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75012971"/>
      <w:r w:rsidRPr="007036CE">
        <w:rPr>
          <w:b/>
        </w:rPr>
        <w:t>Verification Test Summary</w:t>
      </w:r>
      <w:bookmarkEnd w:id="4"/>
    </w:p>
    <w:p w14:paraId="47048552"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306653">
        <w:rPr>
          <w:rFonts w:cs="Arial" w:hint="eastAsia"/>
          <w:sz w:val="21"/>
          <w:szCs w:val="22"/>
          <w:lang w:val="en-US" w:eastAsia="zh-CN"/>
        </w:rPr>
        <w:t>11.1.2</w:t>
      </w:r>
    </w:p>
    <w:p w14:paraId="47048553"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14:paraId="47048554" w14:textId="77777777" w:rsidR="000617E1" w:rsidRDefault="003A22C0" w:rsidP="00D666BE">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14:paraId="47048555" w14:textId="77777777"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Balong 5000</w:t>
      </w:r>
    </w:p>
    <w:p w14:paraId="47048556"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47048557" w14:textId="77777777" w:rsidR="003A22C0" w:rsidRDefault="003A22C0" w:rsidP="003A22C0"/>
    <w:p w14:paraId="47048558"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75012972"/>
      <w:r w:rsidRPr="00854C55">
        <w:rPr>
          <w:b/>
        </w:rPr>
        <w:t>Corrections required</w:t>
      </w:r>
      <w:bookmarkEnd w:id="5"/>
      <w:bookmarkEnd w:id="6"/>
      <w:bookmarkEnd w:id="7"/>
    </w:p>
    <w:p w14:paraId="47048559" w14:textId="77777777" w:rsidR="00B823DB" w:rsidRPr="0065443B" w:rsidRDefault="00B823DB" w:rsidP="00B823DB">
      <w:pPr>
        <w:pStyle w:val="Heading2"/>
        <w:numPr>
          <w:ilvl w:val="1"/>
          <w:numId w:val="1"/>
        </w:numPr>
        <w:overflowPunct w:val="0"/>
        <w:autoSpaceDE w:val="0"/>
        <w:autoSpaceDN w:val="0"/>
        <w:adjustRightInd w:val="0"/>
        <w:spacing w:before="480"/>
        <w:rPr>
          <w:b/>
          <w:lang w:val="pt-BR"/>
        </w:rPr>
      </w:pPr>
      <w:bookmarkStart w:id="8" w:name="_Toc67572156"/>
      <w:bookmarkStart w:id="9" w:name="_Toc75012973"/>
      <w:bookmarkStart w:id="10" w:name="OLE_LINK4"/>
      <w:bookmarkStart w:id="11" w:name="OLE_LINK5"/>
      <w:bookmarkStart w:id="12" w:name="OLE_LINK6"/>
      <w:bookmarkStart w:id="13" w:name="_Toc122434493"/>
      <w:bookmarkStart w:id="14" w:name="_Toc295288970"/>
      <w:bookmarkStart w:id="15" w:name="_Toc325725665"/>
      <w:r>
        <w:rPr>
          <w:b/>
          <w:lang w:val="pt-BR"/>
        </w:rPr>
        <w:t>Change 1</w:t>
      </w:r>
      <w:bookmarkEnd w:id="8"/>
      <w:bookmarkEnd w:id="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14:paraId="4704855C" w14:textId="77777777" w:rsidTr="00F56933">
        <w:trPr>
          <w:trHeight w:val="447"/>
        </w:trPr>
        <w:tc>
          <w:tcPr>
            <w:tcW w:w="2075" w:type="dxa"/>
          </w:tcPr>
          <w:p w14:paraId="4704855A" w14:textId="77777777"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704855B" w14:textId="77777777" w:rsidR="00B823DB" w:rsidRPr="002D56A7" w:rsidRDefault="007A185B" w:rsidP="00F56933">
            <w:pPr>
              <w:spacing w:after="0"/>
            </w:pPr>
            <w:r>
              <w:rPr>
                <w:noProof/>
              </w:rPr>
              <w:t>f_TC_11_1_</w:t>
            </w:r>
            <w:r w:rsidR="00161C84">
              <w:rPr>
                <w:rFonts w:hint="eastAsia"/>
                <w:noProof/>
                <w:lang w:eastAsia="zh-CN"/>
              </w:rPr>
              <w:t>2</w:t>
            </w:r>
            <w:r>
              <w:rPr>
                <w:noProof/>
              </w:rPr>
              <w:t>_NR5GC</w:t>
            </w:r>
          </w:p>
        </w:tc>
      </w:tr>
      <w:tr w:rsidR="00B823DB" w:rsidRPr="004A6B5A" w14:paraId="47048560" w14:textId="77777777" w:rsidTr="00F56933">
        <w:trPr>
          <w:trHeight w:val="775"/>
        </w:trPr>
        <w:tc>
          <w:tcPr>
            <w:tcW w:w="2075" w:type="dxa"/>
          </w:tcPr>
          <w:p w14:paraId="4704855D" w14:textId="77777777"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14:paraId="4704855E" w14:textId="77777777" w:rsidR="00B823DB" w:rsidRDefault="00B823DB" w:rsidP="00F56933">
            <w:pPr>
              <w:numPr>
                <w:ilvl w:val="0"/>
                <w:numId w:val="14"/>
              </w:numPr>
              <w:spacing w:after="0"/>
              <w:rPr>
                <w:lang w:val="en-US"/>
              </w:rPr>
            </w:pPr>
            <w:r>
              <w:rPr>
                <w:rFonts w:hint="eastAsia"/>
                <w:lang w:val="en-US" w:eastAsia="zh-CN"/>
              </w:rPr>
              <w:t>NR side should to use</w:t>
            </w:r>
            <w:r>
              <w:rPr>
                <w:lang w:val="en-US" w:eastAsia="zh-CN"/>
              </w:rPr>
              <w:t xml:space="preserve"> </w:t>
            </w:r>
            <w:r w:rsidRPr="00465C28">
              <w:rPr>
                <w:lang w:val="en-US" w:eastAsia="zh-CN"/>
              </w:rPr>
              <w:t>f_NR5GC_IRAT_UECapabilityTransfer</w:t>
            </w:r>
            <w:r w:rsidRPr="00465C28">
              <w:rPr>
                <w:rFonts w:hint="eastAsia"/>
                <w:lang w:val="en-US" w:eastAsia="zh-CN"/>
              </w:rPr>
              <w:t xml:space="preserve"> to complete LTE registration process at preamble.</w:t>
            </w:r>
          </w:p>
          <w:p w14:paraId="4704855F" w14:textId="77777777" w:rsidR="00B823DB" w:rsidRPr="00993C1B" w:rsidRDefault="00B823DB" w:rsidP="00F56933">
            <w:pPr>
              <w:numPr>
                <w:ilvl w:val="0"/>
                <w:numId w:val="14"/>
              </w:numPr>
              <w:spacing w:after="0"/>
              <w:rPr>
                <w:lang w:val="en-US"/>
              </w:rPr>
            </w:pPr>
            <w:r>
              <w:rPr>
                <w:rFonts w:hint="eastAsia"/>
                <w:lang w:val="en-US" w:eastAsia="zh-CN"/>
              </w:rPr>
              <w:t xml:space="preserve">It should to </w:t>
            </w:r>
            <w:r w:rsidR="00F13791">
              <w:rPr>
                <w:rFonts w:hint="eastAsia"/>
                <w:lang w:val="en-US" w:eastAsia="zh-CN"/>
              </w:rPr>
              <w:t>set</w:t>
            </w:r>
            <w:r>
              <w:rPr>
                <w:rFonts w:hint="eastAsia"/>
                <w:lang w:val="en-US" w:eastAsia="zh-CN"/>
              </w:rPr>
              <w:t xml:space="preserve"> cell power on and UE power on command before NR registration</w:t>
            </w:r>
            <w:r>
              <w:rPr>
                <w:lang w:val="en-US"/>
              </w:rPr>
              <w:t>.</w:t>
            </w:r>
          </w:p>
        </w:tc>
      </w:tr>
      <w:tr w:rsidR="00B823DB" w14:paraId="47048564" w14:textId="77777777" w:rsidTr="00F56933">
        <w:tc>
          <w:tcPr>
            <w:tcW w:w="2075" w:type="dxa"/>
          </w:tcPr>
          <w:p w14:paraId="47048561" w14:textId="77777777"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14:paraId="47048562" w14:textId="77777777" w:rsidR="00B823DB" w:rsidRPr="00465C28" w:rsidRDefault="00B823DB" w:rsidP="00F56933">
            <w:pPr>
              <w:pStyle w:val="CRCoverPage"/>
              <w:numPr>
                <w:ilvl w:val="0"/>
                <w:numId w:val="15"/>
              </w:numPr>
              <w:spacing w:after="0"/>
              <w:rPr>
                <w:rFonts w:ascii="Times New Roman" w:hAnsi="Times New Roman"/>
                <w:lang w:val="en-US" w:eastAsia="zh-CN"/>
              </w:rPr>
            </w:pPr>
            <w:r>
              <w:rPr>
                <w:rFonts w:ascii="Times New Roman" w:hAnsi="Times New Roman" w:hint="eastAsia"/>
                <w:lang w:eastAsia="zh-CN"/>
              </w:rPr>
              <w:t>A</w:t>
            </w:r>
            <w:r w:rsidRPr="00465C28">
              <w:rPr>
                <w:rFonts w:ascii="Times New Roman" w:hAnsi="Times New Roman" w:hint="eastAsia"/>
                <w:lang w:val="en-US" w:eastAsia="zh-CN"/>
              </w:rPr>
              <w:t xml:space="preserve">dd </w:t>
            </w:r>
            <w:r w:rsidRPr="00465C28">
              <w:rPr>
                <w:rFonts w:ascii="Times New Roman" w:hAnsi="Times New Roman"/>
                <w:lang w:val="en-US" w:eastAsia="zh-CN"/>
              </w:rPr>
              <w:t>f_NR5GC_IRAT_UECapabilityTransfer</w:t>
            </w:r>
            <w:r w:rsidRPr="00465C28">
              <w:rPr>
                <w:rFonts w:ascii="Times New Roman" w:hAnsi="Times New Roman" w:hint="eastAsia"/>
                <w:lang w:val="en-US" w:eastAsia="zh-CN"/>
              </w:rPr>
              <w:t xml:space="preserve"> after NR cell setup.</w:t>
            </w:r>
          </w:p>
          <w:p w14:paraId="47048563" w14:textId="77777777" w:rsidR="00B823DB" w:rsidRPr="00993C1B" w:rsidRDefault="00F56933" w:rsidP="00F56933">
            <w:pPr>
              <w:pStyle w:val="CRCoverPage"/>
              <w:numPr>
                <w:ilvl w:val="0"/>
                <w:numId w:val="15"/>
              </w:numPr>
              <w:spacing w:after="0"/>
              <w:rPr>
                <w:rFonts w:ascii="Times New Roman" w:hAnsi="Times New Roman"/>
              </w:rPr>
            </w:pPr>
            <w:r>
              <w:rPr>
                <w:rFonts w:ascii="Times New Roman" w:hAnsi="Times New Roman" w:hint="eastAsia"/>
                <w:lang w:eastAsia="zh-CN"/>
              </w:rPr>
              <w:t xml:space="preserve">Instead </w:t>
            </w:r>
            <w:r w:rsidR="00B823DB" w:rsidRPr="00465C28">
              <w:rPr>
                <w:rFonts w:ascii="Times New Roman" w:hAnsi="Times New Roman" w:hint="eastAsia"/>
                <w:lang w:val="en-US" w:eastAsia="zh-CN"/>
              </w:rPr>
              <w:t>NR preamble</w:t>
            </w:r>
            <w:r>
              <w:rPr>
                <w:rFonts w:ascii="Times New Roman" w:hAnsi="Times New Roman" w:hint="eastAsia"/>
                <w:lang w:val="en-US" w:eastAsia="zh-CN"/>
              </w:rPr>
              <w:t xml:space="preserve"> to </w:t>
            </w:r>
            <w:r w:rsidRPr="00F56933">
              <w:rPr>
                <w:rFonts w:ascii="Times New Roman" w:hAnsi="Times New Roman"/>
                <w:lang w:val="en-US" w:eastAsia="zh-CN"/>
              </w:rPr>
              <w:t>f_NR5GC_Preamble_Steps1_13</w:t>
            </w:r>
            <w:r w:rsidR="00B823DB">
              <w:rPr>
                <w:rFonts w:ascii="Times New Roman" w:hAnsi="Times New Roman" w:hint="eastAsia"/>
                <w:lang w:val="en-US" w:eastAsia="zh-CN"/>
              </w:rPr>
              <w:t>.</w:t>
            </w:r>
          </w:p>
        </w:tc>
      </w:tr>
      <w:tr w:rsidR="00B823DB" w14:paraId="47048567" w14:textId="77777777" w:rsidTr="00F56933">
        <w:tc>
          <w:tcPr>
            <w:tcW w:w="2075" w:type="dxa"/>
          </w:tcPr>
          <w:p w14:paraId="47048565" w14:textId="77777777"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14:paraId="47048566" w14:textId="77777777" w:rsidR="00B823DB" w:rsidRPr="007015EF" w:rsidRDefault="00B823DB" w:rsidP="00F56933">
            <w:pPr>
              <w:spacing w:after="0"/>
            </w:pPr>
            <w:r w:rsidRPr="00993C1B">
              <w:t>EPS_Fallback_NR5GC_NR.ttcn</w:t>
            </w:r>
          </w:p>
        </w:tc>
      </w:tr>
      <w:tr w:rsidR="00B823DB" w:rsidRPr="00E751F5" w14:paraId="4704856A" w14:textId="77777777" w:rsidTr="00F56933">
        <w:tc>
          <w:tcPr>
            <w:tcW w:w="2075" w:type="dxa"/>
          </w:tcPr>
          <w:p w14:paraId="47048568" w14:textId="77777777"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14:paraId="47048569" w14:textId="77777777" w:rsidR="00B823DB" w:rsidRPr="00E751F5" w:rsidRDefault="00B823DB" w:rsidP="00F56933">
            <w:pPr>
              <w:rPr>
                <w:rFonts w:ascii="Arial" w:hAnsi="Arial"/>
                <w:highlight w:val="cyan"/>
              </w:rPr>
            </w:pPr>
          </w:p>
        </w:tc>
      </w:tr>
    </w:tbl>
    <w:p w14:paraId="4704856B" w14:textId="77777777" w:rsidR="00B823DB" w:rsidRDefault="00B823DB" w:rsidP="00B823DB">
      <w:pPr>
        <w:rPr>
          <w:noProof/>
        </w:rPr>
      </w:pPr>
    </w:p>
    <w:p w14:paraId="4704856C" w14:textId="77777777"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14:paraId="470485AF" w14:textId="77777777" w:rsidTr="00F56933">
        <w:tc>
          <w:tcPr>
            <w:tcW w:w="9855" w:type="dxa"/>
            <w:shd w:val="clear" w:color="auto" w:fill="auto"/>
          </w:tcPr>
          <w:p w14:paraId="4704856D" w14:textId="77777777" w:rsidR="007A185B" w:rsidRDefault="00B823DB" w:rsidP="007A185B">
            <w:pPr>
              <w:rPr>
                <w:noProof/>
              </w:rPr>
            </w:pPr>
            <w:r>
              <w:rPr>
                <w:noProof/>
              </w:rPr>
              <w:t xml:space="preserve">  </w:t>
            </w:r>
            <w:r w:rsidR="007A185B">
              <w:rPr>
                <w:noProof/>
              </w:rPr>
              <w:t>function f_TC_11_1_5_NR5GC() runs on NR5GC_PTC</w:t>
            </w:r>
          </w:p>
          <w:p w14:paraId="4704856E" w14:textId="77777777" w:rsidR="007A185B" w:rsidRDefault="007A185B" w:rsidP="007A185B">
            <w:pPr>
              <w:rPr>
                <w:noProof/>
              </w:rPr>
            </w:pPr>
            <w:r>
              <w:rPr>
                <w:noProof/>
              </w:rPr>
              <w:t xml:space="preserve">  { //MO MMTEL voice call setup from NR RRC_CONNECTED / EPS Fallback with redirection / Single registration mode without N26 interface / E-UTRAN cell reselection using cell status reservation / Success</w:t>
            </w:r>
          </w:p>
          <w:p w14:paraId="4704856F" w14:textId="77777777" w:rsidR="007A185B" w:rsidRDefault="007A185B" w:rsidP="007A185B">
            <w:pPr>
              <w:rPr>
                <w:noProof/>
              </w:rPr>
            </w:pPr>
            <w:r>
              <w:rPr>
                <w:noProof/>
              </w:rPr>
              <w:t xml:space="preserve">  </w:t>
            </w:r>
          </w:p>
          <w:p w14:paraId="47048570" w14:textId="77777777" w:rsidR="007A185B" w:rsidRDefault="007A185B" w:rsidP="007A185B">
            <w:pPr>
              <w:rPr>
                <w:noProof/>
              </w:rPr>
            </w:pPr>
            <w:r>
              <w:rPr>
                <w:noProof/>
              </w:rPr>
              <w:t xml:space="preserve">    var NG_NAS_MSG_Indication_Type v_ReceivedMsg;</w:t>
            </w:r>
          </w:p>
          <w:p w14:paraId="47048571" w14:textId="77777777" w:rsidR="007A185B" w:rsidRDefault="007A185B" w:rsidP="007A185B">
            <w:pPr>
              <w:rPr>
                <w:noProof/>
              </w:rPr>
            </w:pPr>
            <w:r>
              <w:rPr>
                <w:noProof/>
              </w:rPr>
              <w:t xml:space="preserve">    var GMM_MobilityInfo_Type v_GMM_MobilityInfo;</w:t>
            </w:r>
          </w:p>
          <w:p w14:paraId="47048572" w14:textId="77777777" w:rsidR="007A185B" w:rsidRDefault="007A185B" w:rsidP="007A185B">
            <w:pPr>
              <w:rPr>
                <w:noProof/>
              </w:rPr>
            </w:pPr>
            <w:r>
              <w:rPr>
                <w:noProof/>
              </w:rPr>
              <w:t xml:space="preserve">    var template (value) NG_NAS_DL_Message_Type v_MsgToSend;</w:t>
            </w:r>
          </w:p>
          <w:p w14:paraId="47048573" w14:textId="77777777" w:rsidR="007A185B" w:rsidRDefault="007A185B" w:rsidP="007A185B">
            <w:pPr>
              <w:rPr>
                <w:noProof/>
              </w:rPr>
            </w:pPr>
            <w:r>
              <w:rPr>
                <w:noProof/>
              </w:rPr>
              <w:t xml:space="preserve">    var PLMN_Identity v_ASN_PLMN;</w:t>
            </w:r>
          </w:p>
          <w:p w14:paraId="47048574" w14:textId="77777777" w:rsidR="007A185B" w:rsidRDefault="007A185B" w:rsidP="007A185B">
            <w:pPr>
              <w:rPr>
                <w:noProof/>
              </w:rPr>
            </w:pPr>
            <w:r>
              <w:rPr>
                <w:noProof/>
              </w:rPr>
              <w:t xml:space="preserve">    var NAS_PlmnId v_PLMN;</w:t>
            </w:r>
          </w:p>
          <w:p w14:paraId="47048575" w14:textId="77777777" w:rsidR="007A185B" w:rsidRDefault="007A185B" w:rsidP="007A185B">
            <w:pPr>
              <w:rPr>
                <w:noProof/>
              </w:rPr>
            </w:pPr>
            <w:r>
              <w:rPr>
                <w:noProof/>
              </w:rPr>
              <w:t xml:space="preserve">    var NG_NAS_GutiParameters_Type v_GutiParams;</w:t>
            </w:r>
          </w:p>
          <w:p w14:paraId="47048576" w14:textId="77777777" w:rsidR="007A185B" w:rsidRDefault="007A185B" w:rsidP="007A185B">
            <w:pPr>
              <w:rPr>
                <w:noProof/>
              </w:rPr>
            </w:pPr>
            <w:r>
              <w:rPr>
                <w:noProof/>
              </w:rPr>
              <w:lastRenderedPageBreak/>
              <w:t xml:space="preserve">    var template (value) NG_MobileIdentity v_GUTIToSend;</w:t>
            </w:r>
          </w:p>
          <w:p w14:paraId="47048577" w14:textId="77777777" w:rsidR="007A185B" w:rsidRDefault="007A185B" w:rsidP="007A185B">
            <w:pPr>
              <w:rPr>
                <w:noProof/>
              </w:rPr>
            </w:pPr>
            <w:r>
              <w:rPr>
                <w:noProof/>
              </w:rPr>
              <w:t xml:space="preserve">    var TrackingAreaCode v_TAC;</w:t>
            </w:r>
          </w:p>
          <w:p w14:paraId="47048578" w14:textId="77777777" w:rsidR="007A185B" w:rsidRDefault="007A185B" w:rsidP="007A185B">
            <w:pPr>
              <w:rPr>
                <w:noProof/>
              </w:rPr>
            </w:pPr>
            <w:r>
              <w:rPr>
                <w:noProof/>
              </w:rPr>
              <w:t xml:space="preserve">    var template (value) NG_TrackingAreaIdList v_TAIList;</w:t>
            </w:r>
          </w:p>
          <w:p w14:paraId="47048579" w14:textId="77777777" w:rsidR="007A185B" w:rsidRDefault="007A185B" w:rsidP="007A185B">
            <w:pPr>
              <w:rPr>
                <w:noProof/>
              </w:rPr>
            </w:pPr>
            <w:r>
              <w:rPr>
                <w:noProof/>
              </w:rPr>
              <w:t xml:space="preserve">    var template (value) NG_NetworkFeatureSupport v_NwkSupport := cds_NG_NetworkFeatureSupport_NoN26;</w:t>
            </w:r>
          </w:p>
          <w:p w14:paraId="4704857A" w14:textId="77777777" w:rsidR="007A185B" w:rsidRDefault="007A185B" w:rsidP="007A185B">
            <w:pPr>
              <w:rPr>
                <w:noProof/>
              </w:rPr>
            </w:pPr>
            <w:r>
              <w:rPr>
                <w:noProof/>
              </w:rPr>
              <w:t xml:space="preserve">    </w:t>
            </w:r>
          </w:p>
          <w:p w14:paraId="4704857B" w14:textId="77777777" w:rsidR="007A185B" w:rsidRDefault="007A185B" w:rsidP="007A185B">
            <w:pPr>
              <w:rPr>
                <w:noProof/>
              </w:rPr>
            </w:pPr>
            <w:r>
              <w:rPr>
                <w:noProof/>
              </w:rPr>
              <w:t xml:space="preserve">    f_NR5GC_IRAT_Init(NR_6);</w:t>
            </w:r>
          </w:p>
          <w:p w14:paraId="4704857C" w14:textId="77777777" w:rsidR="007A185B" w:rsidRDefault="007A185B" w:rsidP="007A185B">
            <w:pPr>
              <w:rPr>
                <w:noProof/>
              </w:rPr>
            </w:pPr>
          </w:p>
          <w:p w14:paraId="4704857D" w14:textId="77777777" w:rsidR="007A185B" w:rsidRDefault="007A185B" w:rsidP="007A185B">
            <w:pPr>
              <w:rPr>
                <w:noProof/>
              </w:rPr>
            </w:pPr>
            <w:r>
              <w:rPr>
                <w:noProof/>
              </w:rPr>
              <w:t xml:space="preserve">    //Create and configure cell</w:t>
            </w:r>
          </w:p>
          <w:p w14:paraId="4704857E" w14:textId="77777777" w:rsidR="007A185B" w:rsidRDefault="007A185B" w:rsidP="007A185B">
            <w:pPr>
              <w:rPr>
                <w:noProof/>
              </w:rPr>
            </w:pPr>
            <w:r>
              <w:rPr>
                <w:noProof/>
              </w:rPr>
              <w:t xml:space="preserve">    f_NR_CellConfig_Def(nr_Cell1);</w:t>
            </w:r>
          </w:p>
          <w:p w14:paraId="4704857F" w14:textId="77777777" w:rsidR="007A185B" w:rsidRDefault="007A185B" w:rsidP="007A185B">
            <w:pPr>
              <w:rPr>
                <w:noProof/>
              </w:rPr>
            </w:pPr>
            <w:r>
              <w:rPr>
                <w:noProof/>
              </w:rPr>
              <w:t xml:space="preserve">    </w:t>
            </w:r>
          </w:p>
          <w:p w14:paraId="47048580" w14:textId="77777777" w:rsidR="007A185B" w:rsidRDefault="007A185B" w:rsidP="007A185B">
            <w:pPr>
              <w:rPr>
                <w:noProof/>
              </w:rPr>
            </w:pPr>
            <w:r>
              <w:rPr>
                <w:noProof/>
              </w:rPr>
              <w:t xml:space="preserve">    // Wait until UE has attached on EUTRA</w:t>
            </w:r>
          </w:p>
          <w:p w14:paraId="47048581" w14:textId="77777777" w:rsidR="007A185B" w:rsidRDefault="007A185B" w:rsidP="007A185B">
            <w:pPr>
              <w:rPr>
                <w:noProof/>
              </w:rPr>
            </w:pPr>
            <w:r>
              <w:rPr>
                <w:noProof/>
              </w:rPr>
              <w:t xml:space="preserve">    f_EUTRA_NR_WaitForCoOrd_Trigger (EUTRA, "Preamble");</w:t>
            </w:r>
          </w:p>
          <w:p w14:paraId="47048582" w14:textId="77777777" w:rsidR="007A185B" w:rsidRDefault="007A185B" w:rsidP="007A185B">
            <w:pPr>
              <w:rPr>
                <w:noProof/>
              </w:rPr>
            </w:pPr>
            <w:r>
              <w:rPr>
                <w:noProof/>
              </w:rPr>
              <w:t xml:space="preserve">    // Now register on NR</w:t>
            </w:r>
          </w:p>
          <w:p w14:paraId="47048583" w14:textId="77777777" w:rsidR="007A185B" w:rsidRDefault="007A185B" w:rsidP="007A185B">
            <w:pPr>
              <w:rPr>
                <w:noProof/>
              </w:rPr>
            </w:pPr>
            <w:r>
              <w:rPr>
                <w:noProof/>
              </w:rPr>
              <w:t xml:space="preserve">    // Steps 2 - 4</w:t>
            </w:r>
          </w:p>
          <w:p w14:paraId="47048584" w14:textId="77777777" w:rsidR="007A185B" w:rsidRPr="007A185B" w:rsidRDefault="007A185B" w:rsidP="007A185B">
            <w:pPr>
              <w:rPr>
                <w:noProof/>
                <w:highlight w:val="yellow"/>
              </w:rPr>
            </w:pPr>
            <w:r>
              <w:rPr>
                <w:noProof/>
              </w:rPr>
              <w:t xml:space="preserve">    </w:t>
            </w:r>
            <w:r w:rsidRPr="007A185B">
              <w:rPr>
                <w:noProof/>
                <w:highlight w:val="yellow"/>
              </w:rPr>
              <w:t>// RRC Connection Setup</w:t>
            </w:r>
          </w:p>
          <w:p w14:paraId="47048585" w14:textId="77777777" w:rsidR="007A185B" w:rsidRPr="007A185B" w:rsidRDefault="007A185B" w:rsidP="007A185B">
            <w:pPr>
              <w:rPr>
                <w:noProof/>
                <w:highlight w:val="yellow"/>
              </w:rPr>
            </w:pPr>
            <w:r w:rsidRPr="007A185B">
              <w:rPr>
                <w:noProof/>
                <w:highlight w:val="yellow"/>
              </w:rPr>
              <w:t xml:space="preserve">    v_ReceivedMsg := f_NR_RRC_ConnEst_DefWithNas (nr_Cell1, tsc_NR_RRC_TI_Def, ?, (tsc_SHT_NoSecurityProtection, tsc_SHT_IntegrityProtected));</w:t>
            </w:r>
          </w:p>
          <w:p w14:paraId="47048586" w14:textId="77777777" w:rsidR="007A185B" w:rsidRPr="007A185B" w:rsidRDefault="007A185B" w:rsidP="007A185B">
            <w:pPr>
              <w:rPr>
                <w:noProof/>
                <w:highlight w:val="yellow"/>
              </w:rPr>
            </w:pPr>
            <w:r w:rsidRPr="007A185B">
              <w:rPr>
                <w:noProof/>
                <w:highlight w:val="yellow"/>
              </w:rPr>
              <w:t xml:space="preserve">    if (not f_Check_NG_RegistrationReqMsg (v_GMM_MobilityInfo, v_ReceivedMsg.Pdu, Initial_NoSecurity, -, -, -, -, cdr_NG_GMM_Cap_S1)) {</w:t>
            </w:r>
          </w:p>
          <w:p w14:paraId="47048587" w14:textId="77777777" w:rsidR="007A185B" w:rsidRPr="007A185B" w:rsidRDefault="007A185B" w:rsidP="007A185B">
            <w:pPr>
              <w:rPr>
                <w:noProof/>
                <w:highlight w:val="yellow"/>
              </w:rPr>
            </w:pPr>
            <w:r w:rsidRPr="007A185B">
              <w:rPr>
                <w:noProof/>
                <w:highlight w:val="yellow"/>
              </w:rPr>
              <w:t xml:space="preserve">      f_NR_SetVerdictFailOrInconc(__FILE__, __LINE__, "Registration Request Message Failed");</w:t>
            </w:r>
          </w:p>
          <w:p w14:paraId="47048588" w14:textId="77777777" w:rsidR="007A185B" w:rsidRDefault="007A185B" w:rsidP="007A185B">
            <w:pPr>
              <w:rPr>
                <w:noProof/>
              </w:rPr>
            </w:pPr>
            <w:r w:rsidRPr="007A185B">
              <w:rPr>
                <w:noProof/>
                <w:highlight w:val="yellow"/>
              </w:rPr>
              <w:t xml:space="preserve">    }</w:t>
            </w:r>
          </w:p>
          <w:p w14:paraId="47048589" w14:textId="77777777" w:rsidR="007A185B" w:rsidRDefault="007A185B" w:rsidP="007A185B">
            <w:pPr>
              <w:rPr>
                <w:noProof/>
              </w:rPr>
            </w:pPr>
          </w:p>
          <w:p w14:paraId="4704858A" w14:textId="77777777" w:rsidR="007A185B" w:rsidRDefault="007A185B" w:rsidP="007A185B">
            <w:pPr>
              <w:rPr>
                <w:noProof/>
              </w:rPr>
            </w:pPr>
            <w:r>
              <w:rPr>
                <w:noProof/>
              </w:rPr>
              <w:t xml:space="preserve">    v_ASN_PLMN := f_NR_CellInfo_GetPLMN (nr_Cell1);</w:t>
            </w:r>
          </w:p>
          <w:p w14:paraId="4704858B" w14:textId="77777777" w:rsidR="007A185B" w:rsidRDefault="007A185B" w:rsidP="007A185B">
            <w:pPr>
              <w:rPr>
                <w:noProof/>
              </w:rPr>
            </w:pPr>
            <w:r>
              <w:rPr>
                <w:noProof/>
              </w:rPr>
              <w:t xml:space="preserve">    v_PLMN := f_NR_Asn2Nas_PlmnId(v_ASN_PLMN);</w:t>
            </w:r>
          </w:p>
          <w:p w14:paraId="4704858C" w14:textId="77777777" w:rsidR="007A185B" w:rsidRDefault="007A185B" w:rsidP="007A185B">
            <w:pPr>
              <w:rPr>
                <w:noProof/>
              </w:rPr>
            </w:pPr>
            <w:r>
              <w:rPr>
                <w:noProof/>
              </w:rPr>
              <w:t xml:space="preserve">    v_GutiParams := f_NR5GC_CellInfo_GetGutiParameters (nr_Cell1);</w:t>
            </w:r>
          </w:p>
          <w:p w14:paraId="4704858D" w14:textId="77777777" w:rsidR="007A185B" w:rsidRDefault="007A185B" w:rsidP="007A185B">
            <w:pPr>
              <w:rPr>
                <w:noProof/>
              </w:rPr>
            </w:pPr>
            <w:r>
              <w:rPr>
                <w:noProof/>
              </w:rPr>
              <w:t xml:space="preserve">    v_GUTIToSend := f_NG_GutiParameters2MobileIdentity (v_PLMN, v_GutiParams);</w:t>
            </w:r>
          </w:p>
          <w:p w14:paraId="4704858E" w14:textId="77777777" w:rsidR="007A185B" w:rsidRDefault="007A185B" w:rsidP="007A185B">
            <w:pPr>
              <w:rPr>
                <w:noProof/>
              </w:rPr>
            </w:pPr>
            <w:r>
              <w:rPr>
                <w:noProof/>
              </w:rPr>
              <w:t xml:space="preserve">    v_TAC := f_NR_CellInfo_GetTAC (nr_Cell1);</w:t>
            </w:r>
          </w:p>
          <w:p w14:paraId="4704858F" w14:textId="77777777" w:rsidR="007A185B" w:rsidRDefault="007A185B" w:rsidP="007A185B">
            <w:pPr>
              <w:rPr>
                <w:noProof/>
              </w:rPr>
            </w:pPr>
            <w:r>
              <w:rPr>
                <w:noProof/>
              </w:rPr>
              <w:t xml:space="preserve">    v_TAIList := cs_NG_TAIListNonConsecutive(v_PLMN, {bit2oct(v_TAC)});</w:t>
            </w:r>
          </w:p>
          <w:p w14:paraId="47048590" w14:textId="77777777" w:rsidR="007A185B" w:rsidRDefault="007A185B" w:rsidP="007A185B">
            <w:pPr>
              <w:rPr>
                <w:noProof/>
              </w:rPr>
            </w:pPr>
            <w:r>
              <w:rPr>
                <w:noProof/>
              </w:rPr>
              <w:t xml:space="preserve">    </w:t>
            </w:r>
          </w:p>
          <w:p w14:paraId="47048591" w14:textId="77777777" w:rsidR="007A185B" w:rsidRDefault="007A185B" w:rsidP="007A185B">
            <w:pPr>
              <w:rPr>
                <w:noProof/>
              </w:rPr>
            </w:pPr>
            <w:r>
              <w:rPr>
                <w:noProof/>
              </w:rPr>
              <w:t xml:space="preserve">    v_NwkSupport.emc := '00'B; // prose hardcodes these to different values from the default</w:t>
            </w:r>
          </w:p>
          <w:p w14:paraId="47048592" w14:textId="77777777" w:rsidR="007A185B" w:rsidRDefault="007A185B" w:rsidP="007A185B">
            <w:pPr>
              <w:rPr>
                <w:noProof/>
              </w:rPr>
            </w:pPr>
          </w:p>
          <w:p w14:paraId="47048593" w14:textId="77777777" w:rsidR="007A185B" w:rsidRPr="007A185B" w:rsidRDefault="007A185B" w:rsidP="007A185B">
            <w:pPr>
              <w:rPr>
                <w:noProof/>
                <w:highlight w:val="yellow"/>
              </w:rPr>
            </w:pPr>
            <w:r>
              <w:rPr>
                <w:noProof/>
              </w:rPr>
              <w:t xml:space="preserve">    </w:t>
            </w:r>
            <w:r w:rsidRPr="007A185B">
              <w:rPr>
                <w:noProof/>
                <w:highlight w:val="yellow"/>
              </w:rPr>
              <w:t>// Steps 5 - 13</w:t>
            </w:r>
          </w:p>
          <w:p w14:paraId="47048594" w14:textId="77777777" w:rsidR="007A185B" w:rsidRDefault="007A185B" w:rsidP="007A185B">
            <w:pPr>
              <w:rPr>
                <w:noProof/>
              </w:rPr>
            </w:pPr>
            <w:r w:rsidRPr="007A185B">
              <w:rPr>
                <w:noProof/>
                <w:highlight w:val="yellow"/>
              </w:rPr>
              <w:t xml:space="preserve">    f_NR5GC_RRC_Idle_Steps5_13 (v_GMM_MobilityInfo, nr_Cell1, v_ReceivedMsg, v_PLMN, TESTMode_OFF, Initial_NoSecurity);</w:t>
            </w:r>
          </w:p>
          <w:p w14:paraId="47048595" w14:textId="77777777" w:rsidR="007A185B" w:rsidRDefault="007A185B" w:rsidP="007A185B">
            <w:pPr>
              <w:rPr>
                <w:noProof/>
              </w:rPr>
            </w:pPr>
            <w:r>
              <w:rPr>
                <w:noProof/>
              </w:rPr>
              <w:t xml:space="preserve">    </w:t>
            </w:r>
          </w:p>
          <w:p w14:paraId="47048596" w14:textId="77777777" w:rsidR="007A185B" w:rsidRDefault="007A185B" w:rsidP="007A185B">
            <w:pPr>
              <w:rPr>
                <w:noProof/>
              </w:rPr>
            </w:pPr>
            <w:r>
              <w:rPr>
                <w:noProof/>
              </w:rPr>
              <w:t xml:space="preserve">    // Step 14</w:t>
            </w:r>
          </w:p>
          <w:p w14:paraId="47048597" w14:textId="77777777" w:rsidR="007A185B" w:rsidRDefault="007A185B" w:rsidP="007A185B">
            <w:pPr>
              <w:rPr>
                <w:noProof/>
              </w:rPr>
            </w:pPr>
            <w:r>
              <w:rPr>
                <w:noProof/>
              </w:rPr>
              <w:lastRenderedPageBreak/>
              <w:t xml:space="preserve">    // Registration Accept</w:t>
            </w:r>
          </w:p>
          <w:p w14:paraId="47048598" w14:textId="77777777" w:rsidR="007A185B" w:rsidRDefault="007A185B" w:rsidP="007A185B">
            <w:pPr>
              <w:rPr>
                <w:noProof/>
              </w:rPr>
            </w:pPr>
            <w:r>
              <w:rPr>
                <w:noProof/>
              </w:rPr>
              <w:t xml:space="preserve">    v_MsgToSend := f_Get_NG_RegistrationAcceptMsg (Initial_Secure,</w:t>
            </w:r>
          </w:p>
          <w:p w14:paraId="47048599" w14:textId="77777777" w:rsidR="007A185B" w:rsidRDefault="007A185B" w:rsidP="007A185B">
            <w:pPr>
              <w:rPr>
                <w:noProof/>
              </w:rPr>
            </w:pPr>
            <w:r>
              <w:rPr>
                <w:noProof/>
              </w:rPr>
              <w:t xml:space="preserve">                                                   v_GMM_MobilityInfo,</w:t>
            </w:r>
          </w:p>
          <w:p w14:paraId="4704859A" w14:textId="77777777" w:rsidR="007A185B" w:rsidRDefault="007A185B" w:rsidP="007A185B">
            <w:pPr>
              <w:rPr>
                <w:noProof/>
              </w:rPr>
            </w:pPr>
            <w:r>
              <w:rPr>
                <w:noProof/>
              </w:rPr>
              <w:t xml:space="preserve">                                                   v_GUTIToSend,</w:t>
            </w:r>
          </w:p>
          <w:p w14:paraId="4704859B" w14:textId="77777777" w:rsidR="007A185B" w:rsidRDefault="007A185B" w:rsidP="007A185B">
            <w:pPr>
              <w:rPr>
                <w:noProof/>
              </w:rPr>
            </w:pPr>
            <w:r>
              <w:rPr>
                <w:noProof/>
              </w:rPr>
              <w:t xml:space="preserve">                                                   v_TAIList,</w:t>
            </w:r>
          </w:p>
          <w:p w14:paraId="4704859C" w14:textId="77777777" w:rsidR="007A185B" w:rsidRDefault="007A185B" w:rsidP="007A185B">
            <w:pPr>
              <w:rPr>
                <w:noProof/>
              </w:rPr>
            </w:pPr>
            <w:r>
              <w:rPr>
                <w:noProof/>
              </w:rPr>
              <w:t xml:space="preserve">                                                   omit,</w:t>
            </w:r>
          </w:p>
          <w:p w14:paraId="4704859D" w14:textId="77777777" w:rsidR="007A185B" w:rsidRDefault="007A185B" w:rsidP="007A185B">
            <w:pPr>
              <w:rPr>
                <w:noProof/>
              </w:rPr>
            </w:pPr>
            <w:r>
              <w:rPr>
                <w:noProof/>
              </w:rPr>
              <w:t xml:space="preserve">                                                   -, -, -,</w:t>
            </w:r>
          </w:p>
          <w:p w14:paraId="4704859E" w14:textId="77777777" w:rsidR="007A185B" w:rsidRDefault="007A185B" w:rsidP="007A185B">
            <w:pPr>
              <w:rPr>
                <w:noProof/>
              </w:rPr>
            </w:pPr>
            <w:r>
              <w:rPr>
                <w:noProof/>
              </w:rPr>
              <w:t xml:space="preserve">                                                   v_NwkSupport);</w:t>
            </w:r>
          </w:p>
          <w:p w14:paraId="4704859F" w14:textId="77777777" w:rsidR="007A185B" w:rsidRDefault="007A185B" w:rsidP="007A185B">
            <w:pPr>
              <w:rPr>
                <w:noProof/>
              </w:rPr>
            </w:pPr>
            <w:r>
              <w:rPr>
                <w:noProof/>
              </w:rPr>
              <w:t xml:space="preserve">    SRB.send(cas_NR_SRB_NasPdu_REQ(nr_Cell1, tsc_NR_RbId_SRB1, -, cs_NG_NAS_Request(tsc_SHT_IntegrityProtected_Ciphered, v_MsgToSend)));</w:t>
            </w:r>
          </w:p>
          <w:p w14:paraId="470485A0" w14:textId="77777777" w:rsidR="007A185B" w:rsidRDefault="007A185B" w:rsidP="007A185B">
            <w:pPr>
              <w:rPr>
                <w:noProof/>
              </w:rPr>
            </w:pPr>
            <w:r>
              <w:rPr>
                <w:noProof/>
              </w:rPr>
              <w:t xml:space="preserve">    </w:t>
            </w:r>
          </w:p>
          <w:p w14:paraId="470485A1" w14:textId="77777777" w:rsidR="007A185B" w:rsidRDefault="007A185B" w:rsidP="007A185B">
            <w:pPr>
              <w:rPr>
                <w:noProof/>
              </w:rPr>
            </w:pPr>
            <w:r>
              <w:rPr>
                <w:noProof/>
              </w:rPr>
              <w:t xml:space="preserve">    // Steps 15 - 20</w:t>
            </w:r>
          </w:p>
          <w:p w14:paraId="470485A2" w14:textId="77777777" w:rsidR="007A185B" w:rsidRDefault="007A185B" w:rsidP="007A185B">
            <w:pPr>
              <w:rPr>
                <w:noProof/>
              </w:rPr>
            </w:pPr>
            <w:r>
              <w:rPr>
                <w:noProof/>
              </w:rPr>
              <w:t xml:space="preserve">    f_NR5GC_RRC_Idle_Steps15_20(nr_Cell1, TESTMode_OFF);</w:t>
            </w:r>
          </w:p>
          <w:p w14:paraId="470485A3" w14:textId="77777777" w:rsidR="007A185B" w:rsidRDefault="007A185B" w:rsidP="007A185B">
            <w:pPr>
              <w:rPr>
                <w:noProof/>
              </w:rPr>
            </w:pPr>
          </w:p>
          <w:p w14:paraId="470485A4" w14:textId="77777777" w:rsidR="007A185B" w:rsidRDefault="007A185B" w:rsidP="007A185B">
            <w:pPr>
              <w:rPr>
                <w:noProof/>
              </w:rPr>
            </w:pPr>
            <w:r>
              <w:rPr>
                <w:noProof/>
              </w:rPr>
              <w:t xml:space="preserve">    // Now tell EUTRA preamble finished</w:t>
            </w:r>
          </w:p>
          <w:p w14:paraId="470485A5" w14:textId="77777777" w:rsidR="007A185B" w:rsidRDefault="007A185B" w:rsidP="007A185B">
            <w:pPr>
              <w:rPr>
                <w:noProof/>
              </w:rPr>
            </w:pPr>
            <w:r>
              <w:rPr>
                <w:noProof/>
              </w:rPr>
              <w:t xml:space="preserve">    f_EUTRA_NR_SendCoOrd (EUTRA, cms_EUTRA_NR_Trigger("Preamble"));</w:t>
            </w:r>
          </w:p>
          <w:p w14:paraId="470485A6" w14:textId="77777777" w:rsidR="007A185B" w:rsidRDefault="007A185B" w:rsidP="007A185B">
            <w:pPr>
              <w:rPr>
                <w:noProof/>
              </w:rPr>
            </w:pPr>
          </w:p>
          <w:p w14:paraId="470485A7" w14:textId="77777777" w:rsidR="007A185B" w:rsidRDefault="007A185B" w:rsidP="007A185B">
            <w:pPr>
              <w:rPr>
                <w:noProof/>
              </w:rPr>
            </w:pPr>
            <w:r>
              <w:rPr>
                <w:noProof/>
              </w:rPr>
              <w:t xml:space="preserve">    f_NR_TestBody_Set(true);</w:t>
            </w:r>
          </w:p>
          <w:p w14:paraId="470485A8" w14:textId="77777777" w:rsidR="007A185B" w:rsidRDefault="007A185B" w:rsidP="007A185B">
            <w:pPr>
              <w:rPr>
                <w:noProof/>
              </w:rPr>
            </w:pPr>
          </w:p>
          <w:p w14:paraId="470485A9" w14:textId="77777777" w:rsidR="007A185B" w:rsidRDefault="007A185B" w:rsidP="007A185B">
            <w:pPr>
              <w:rPr>
                <w:noProof/>
              </w:rPr>
            </w:pPr>
            <w:r>
              <w:rPr>
                <w:noProof/>
              </w:rPr>
              <w:t xml:space="preserve">    fl_TC_11_1_</w:t>
            </w:r>
            <w:r w:rsidR="00161C84">
              <w:rPr>
                <w:rFonts w:hint="eastAsia"/>
                <w:noProof/>
                <w:lang w:eastAsia="zh-CN"/>
              </w:rPr>
              <w:t>2</w:t>
            </w:r>
            <w:r>
              <w:rPr>
                <w:noProof/>
              </w:rPr>
              <w:t>_NR5GC_TestBody();</w:t>
            </w:r>
          </w:p>
          <w:p w14:paraId="470485AA" w14:textId="77777777" w:rsidR="007A185B" w:rsidRDefault="007A185B" w:rsidP="007A185B">
            <w:pPr>
              <w:rPr>
                <w:noProof/>
              </w:rPr>
            </w:pPr>
          </w:p>
          <w:p w14:paraId="470485AB" w14:textId="77777777" w:rsidR="007A185B" w:rsidRDefault="007A185B" w:rsidP="007A185B">
            <w:pPr>
              <w:rPr>
                <w:noProof/>
              </w:rPr>
            </w:pPr>
            <w:r>
              <w:rPr>
                <w:noProof/>
              </w:rPr>
              <w:t xml:space="preserve">    f_NR_TestBody_Set(false);</w:t>
            </w:r>
          </w:p>
          <w:p w14:paraId="470485AC" w14:textId="77777777" w:rsidR="007A185B" w:rsidRDefault="007A185B" w:rsidP="007A185B">
            <w:pPr>
              <w:rPr>
                <w:noProof/>
              </w:rPr>
            </w:pPr>
            <w:r>
              <w:rPr>
                <w:noProof/>
              </w:rPr>
              <w:t xml:space="preserve">    // UE now on EUTRA</w:t>
            </w:r>
          </w:p>
          <w:p w14:paraId="470485AD" w14:textId="77777777" w:rsidR="007A185B" w:rsidRDefault="007A185B" w:rsidP="007A185B">
            <w:pPr>
              <w:rPr>
                <w:noProof/>
              </w:rPr>
            </w:pPr>
            <w:r>
              <w:rPr>
                <w:noProof/>
              </w:rPr>
              <w:t xml:space="preserve">    f_NR_ReleaseAllCells();</w:t>
            </w:r>
          </w:p>
          <w:p w14:paraId="470485AE" w14:textId="77777777" w:rsidR="00B823DB" w:rsidRDefault="007A185B" w:rsidP="007A185B">
            <w:pPr>
              <w:rPr>
                <w:noProof/>
              </w:rPr>
            </w:pPr>
            <w:r>
              <w:rPr>
                <w:noProof/>
              </w:rPr>
              <w:t xml:space="preserve">  }</w:t>
            </w:r>
          </w:p>
        </w:tc>
      </w:tr>
    </w:tbl>
    <w:p w14:paraId="470485B0" w14:textId="77777777" w:rsidR="00B823DB" w:rsidRDefault="00B823DB" w:rsidP="00B823DB">
      <w:pPr>
        <w:rPr>
          <w:noProof/>
        </w:rPr>
      </w:pPr>
    </w:p>
    <w:p w14:paraId="470485B1" w14:textId="77777777"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14:paraId="470485EB" w14:textId="77777777" w:rsidTr="00F56933">
        <w:tc>
          <w:tcPr>
            <w:tcW w:w="9855" w:type="dxa"/>
            <w:shd w:val="clear" w:color="auto" w:fill="auto"/>
          </w:tcPr>
          <w:p w14:paraId="470485B2" w14:textId="77777777" w:rsidR="007A185B" w:rsidRDefault="00B823DB" w:rsidP="007A185B">
            <w:pPr>
              <w:rPr>
                <w:noProof/>
              </w:rPr>
            </w:pPr>
            <w:r>
              <w:rPr>
                <w:noProof/>
              </w:rPr>
              <w:t xml:space="preserve">   </w:t>
            </w:r>
            <w:r w:rsidR="007A185B">
              <w:rPr>
                <w:noProof/>
              </w:rPr>
              <w:t>function f_TC_11_1_5_NR5GC() runs on NR5GC_PTC</w:t>
            </w:r>
          </w:p>
          <w:p w14:paraId="470485B3" w14:textId="77777777" w:rsidR="007A185B" w:rsidRDefault="007A185B" w:rsidP="007A185B">
            <w:pPr>
              <w:rPr>
                <w:noProof/>
              </w:rPr>
            </w:pPr>
            <w:r>
              <w:rPr>
                <w:noProof/>
              </w:rPr>
              <w:t xml:space="preserve">  { //MO MMTEL voice call setup from NR RRC_CONNECTED / EPS Fallback with redirection / Single registration mode without N26 interface / E-UTRAN cell reselection using cell status reservation / Success</w:t>
            </w:r>
          </w:p>
          <w:p w14:paraId="470485B4" w14:textId="77777777" w:rsidR="007A185B" w:rsidRDefault="007A185B" w:rsidP="007A185B">
            <w:pPr>
              <w:rPr>
                <w:noProof/>
              </w:rPr>
            </w:pPr>
            <w:r>
              <w:rPr>
                <w:noProof/>
              </w:rPr>
              <w:t xml:space="preserve">  </w:t>
            </w:r>
          </w:p>
          <w:p w14:paraId="470485B5" w14:textId="77777777" w:rsidR="007A185B" w:rsidRDefault="007A185B" w:rsidP="007A185B">
            <w:pPr>
              <w:rPr>
                <w:noProof/>
              </w:rPr>
            </w:pPr>
            <w:r>
              <w:rPr>
                <w:noProof/>
              </w:rPr>
              <w:t xml:space="preserve">    var NG_NAS_MSG_Indication_Type v_ReceivedMsg;</w:t>
            </w:r>
          </w:p>
          <w:p w14:paraId="470485B6" w14:textId="77777777" w:rsidR="007A185B" w:rsidRDefault="007A185B" w:rsidP="007A185B">
            <w:pPr>
              <w:rPr>
                <w:noProof/>
              </w:rPr>
            </w:pPr>
            <w:r>
              <w:rPr>
                <w:noProof/>
              </w:rPr>
              <w:t xml:space="preserve">    var GMM_MobilityInfo_Type v_GMM_MobilityInfo;</w:t>
            </w:r>
          </w:p>
          <w:p w14:paraId="470485B7" w14:textId="77777777" w:rsidR="007A185B" w:rsidRDefault="007A185B" w:rsidP="007A185B">
            <w:pPr>
              <w:rPr>
                <w:noProof/>
              </w:rPr>
            </w:pPr>
            <w:r>
              <w:rPr>
                <w:noProof/>
              </w:rPr>
              <w:t xml:space="preserve">    var template (value) NG_NAS_DL_Message_Type v_MsgToSend;</w:t>
            </w:r>
          </w:p>
          <w:p w14:paraId="470485B8" w14:textId="77777777" w:rsidR="007A185B" w:rsidRDefault="007A185B" w:rsidP="007A185B">
            <w:pPr>
              <w:rPr>
                <w:noProof/>
              </w:rPr>
            </w:pPr>
            <w:r>
              <w:rPr>
                <w:noProof/>
              </w:rPr>
              <w:t xml:space="preserve">    var PLMN_Identity v_ASN_PLMN;</w:t>
            </w:r>
          </w:p>
          <w:p w14:paraId="470485B9" w14:textId="77777777" w:rsidR="007A185B" w:rsidRDefault="007A185B" w:rsidP="007A185B">
            <w:pPr>
              <w:rPr>
                <w:noProof/>
              </w:rPr>
            </w:pPr>
            <w:r>
              <w:rPr>
                <w:noProof/>
              </w:rPr>
              <w:lastRenderedPageBreak/>
              <w:t xml:space="preserve">    var NAS_PlmnId v_PLMN;</w:t>
            </w:r>
          </w:p>
          <w:p w14:paraId="470485BA" w14:textId="77777777" w:rsidR="007A185B" w:rsidRDefault="007A185B" w:rsidP="007A185B">
            <w:pPr>
              <w:rPr>
                <w:noProof/>
              </w:rPr>
            </w:pPr>
            <w:r>
              <w:rPr>
                <w:noProof/>
              </w:rPr>
              <w:t xml:space="preserve">    var NG_NAS_GutiParameters_Type v_GutiParams;</w:t>
            </w:r>
          </w:p>
          <w:p w14:paraId="470485BB" w14:textId="77777777" w:rsidR="007A185B" w:rsidRDefault="007A185B" w:rsidP="007A185B">
            <w:pPr>
              <w:rPr>
                <w:noProof/>
              </w:rPr>
            </w:pPr>
            <w:r>
              <w:rPr>
                <w:noProof/>
              </w:rPr>
              <w:t xml:space="preserve">    var template (value) NG_MobileIdentity v_GUTIToSend;</w:t>
            </w:r>
          </w:p>
          <w:p w14:paraId="470485BC" w14:textId="77777777" w:rsidR="007A185B" w:rsidRDefault="007A185B" w:rsidP="007A185B">
            <w:pPr>
              <w:rPr>
                <w:noProof/>
              </w:rPr>
            </w:pPr>
            <w:r>
              <w:rPr>
                <w:noProof/>
              </w:rPr>
              <w:t xml:space="preserve">    var TrackingAreaCode v_TAC;</w:t>
            </w:r>
          </w:p>
          <w:p w14:paraId="470485BD" w14:textId="77777777" w:rsidR="007A185B" w:rsidRDefault="007A185B" w:rsidP="007A185B">
            <w:pPr>
              <w:rPr>
                <w:noProof/>
              </w:rPr>
            </w:pPr>
            <w:r>
              <w:rPr>
                <w:noProof/>
              </w:rPr>
              <w:t xml:space="preserve">    var template (value) NG_TrackingAreaIdList v_TAIList;</w:t>
            </w:r>
          </w:p>
          <w:p w14:paraId="470485BE" w14:textId="77777777" w:rsidR="007A185B" w:rsidRDefault="007A185B" w:rsidP="007A185B">
            <w:pPr>
              <w:rPr>
                <w:noProof/>
              </w:rPr>
            </w:pPr>
            <w:r>
              <w:rPr>
                <w:noProof/>
              </w:rPr>
              <w:t xml:space="preserve">    var template (value) NG_NetworkFeatureSupport v_NwkSupport := cds_NG_NetworkFeatureSupport_NoN26;</w:t>
            </w:r>
          </w:p>
          <w:p w14:paraId="470485BF" w14:textId="77777777" w:rsidR="007A185B" w:rsidRDefault="007A185B" w:rsidP="007A185B">
            <w:pPr>
              <w:rPr>
                <w:noProof/>
              </w:rPr>
            </w:pPr>
            <w:r>
              <w:rPr>
                <w:noProof/>
              </w:rPr>
              <w:t xml:space="preserve">    </w:t>
            </w:r>
          </w:p>
          <w:p w14:paraId="470485C0" w14:textId="77777777" w:rsidR="007A185B" w:rsidRDefault="007A185B" w:rsidP="007A185B">
            <w:pPr>
              <w:rPr>
                <w:noProof/>
              </w:rPr>
            </w:pPr>
            <w:r>
              <w:rPr>
                <w:noProof/>
              </w:rPr>
              <w:t xml:space="preserve">    f_NR5GC_IRAT_Init(NR_6);</w:t>
            </w:r>
          </w:p>
          <w:p w14:paraId="470485C1" w14:textId="77777777" w:rsidR="007A185B" w:rsidRDefault="007A185B" w:rsidP="007A185B">
            <w:pPr>
              <w:rPr>
                <w:noProof/>
              </w:rPr>
            </w:pPr>
          </w:p>
          <w:p w14:paraId="470485C2" w14:textId="77777777" w:rsidR="007A185B" w:rsidRDefault="007A185B" w:rsidP="007A185B">
            <w:pPr>
              <w:rPr>
                <w:noProof/>
              </w:rPr>
            </w:pPr>
            <w:r>
              <w:rPr>
                <w:noProof/>
              </w:rPr>
              <w:t xml:space="preserve">    //Create and configure cell</w:t>
            </w:r>
          </w:p>
          <w:p w14:paraId="470485C3" w14:textId="77777777" w:rsidR="007A185B" w:rsidRDefault="007A185B" w:rsidP="007A185B">
            <w:pPr>
              <w:rPr>
                <w:noProof/>
              </w:rPr>
            </w:pPr>
            <w:r>
              <w:rPr>
                <w:noProof/>
              </w:rPr>
              <w:t xml:space="preserve">    f_NR_CellConfig_Def(nr_Cell1);</w:t>
            </w:r>
          </w:p>
          <w:p w14:paraId="470485C4" w14:textId="77777777" w:rsidR="007A185B" w:rsidRDefault="007A185B" w:rsidP="007A185B">
            <w:pPr>
              <w:rPr>
                <w:noProof/>
              </w:rPr>
            </w:pPr>
            <w:r>
              <w:rPr>
                <w:noProof/>
              </w:rPr>
              <w:t xml:space="preserve">    </w:t>
            </w:r>
            <w:r w:rsidRPr="007A185B">
              <w:rPr>
                <w:noProof/>
                <w:highlight w:val="yellow"/>
              </w:rPr>
              <w:t>f_NR5GC_IRAT_UECapabilityTransfer(nr_Cell1);</w:t>
            </w:r>
          </w:p>
          <w:p w14:paraId="470485C5" w14:textId="77777777" w:rsidR="007A185B" w:rsidRDefault="007A185B" w:rsidP="007A185B">
            <w:pPr>
              <w:rPr>
                <w:noProof/>
              </w:rPr>
            </w:pPr>
            <w:r>
              <w:rPr>
                <w:noProof/>
              </w:rPr>
              <w:t xml:space="preserve">    // Wait until UE has attached on EUTRA</w:t>
            </w:r>
          </w:p>
          <w:p w14:paraId="470485C6" w14:textId="77777777" w:rsidR="007A185B" w:rsidRDefault="007A185B" w:rsidP="007A185B">
            <w:pPr>
              <w:rPr>
                <w:noProof/>
              </w:rPr>
            </w:pPr>
            <w:r>
              <w:rPr>
                <w:noProof/>
              </w:rPr>
              <w:t xml:space="preserve">    f_EUTRA_NR_WaitForCoOrd_Trigger (EUTRA, "Preamble");</w:t>
            </w:r>
          </w:p>
          <w:p w14:paraId="470485C7" w14:textId="77777777" w:rsidR="007A185B" w:rsidRDefault="007A185B" w:rsidP="007A185B">
            <w:pPr>
              <w:rPr>
                <w:noProof/>
              </w:rPr>
            </w:pPr>
            <w:r>
              <w:rPr>
                <w:noProof/>
              </w:rPr>
              <w:t xml:space="preserve">    // Now register on NR</w:t>
            </w:r>
          </w:p>
          <w:p w14:paraId="470485C8" w14:textId="77777777" w:rsidR="007A185B" w:rsidRDefault="007A185B" w:rsidP="007A185B">
            <w:pPr>
              <w:rPr>
                <w:noProof/>
                <w:lang w:eastAsia="zh-CN"/>
              </w:rPr>
            </w:pPr>
            <w:r>
              <w:rPr>
                <w:noProof/>
              </w:rPr>
              <w:t xml:space="preserve">    </w:t>
            </w:r>
            <w:r w:rsidRPr="007A185B">
              <w:rPr>
                <w:noProof/>
                <w:highlight w:val="yellow"/>
              </w:rPr>
              <w:t>v_GMM_MobilityInfo := f_NR5GC_Preamble_Steps1_13 (nr_Cell1);</w:t>
            </w:r>
          </w:p>
          <w:p w14:paraId="470485C9" w14:textId="77777777" w:rsidR="007A185B" w:rsidRDefault="007A185B" w:rsidP="007A185B">
            <w:pPr>
              <w:rPr>
                <w:noProof/>
              </w:rPr>
            </w:pPr>
            <w:r>
              <w:rPr>
                <w:noProof/>
              </w:rPr>
              <w:t xml:space="preserve">    v_ASN_PLMN := f_NR_CellInfo_GetPLMN (nr_Cell1);</w:t>
            </w:r>
          </w:p>
          <w:p w14:paraId="470485CA" w14:textId="77777777" w:rsidR="007A185B" w:rsidRDefault="007A185B" w:rsidP="007A185B">
            <w:pPr>
              <w:rPr>
                <w:noProof/>
              </w:rPr>
            </w:pPr>
            <w:r>
              <w:rPr>
                <w:noProof/>
              </w:rPr>
              <w:t xml:space="preserve">    v_PLMN := f_NR_Asn2Nas_PlmnId(v_ASN_PLMN);</w:t>
            </w:r>
          </w:p>
          <w:p w14:paraId="470485CB" w14:textId="77777777" w:rsidR="007A185B" w:rsidRDefault="007A185B" w:rsidP="007A185B">
            <w:pPr>
              <w:rPr>
                <w:noProof/>
              </w:rPr>
            </w:pPr>
            <w:r>
              <w:rPr>
                <w:noProof/>
              </w:rPr>
              <w:t xml:space="preserve">    v_GutiParams := f_NR5GC_CellInfo_GetGutiParameters (nr_Cell1);</w:t>
            </w:r>
          </w:p>
          <w:p w14:paraId="470485CC" w14:textId="77777777" w:rsidR="007A185B" w:rsidRDefault="007A185B" w:rsidP="007A185B">
            <w:pPr>
              <w:rPr>
                <w:noProof/>
              </w:rPr>
            </w:pPr>
            <w:r>
              <w:rPr>
                <w:noProof/>
              </w:rPr>
              <w:t xml:space="preserve">    v_GUTIToSend := f_NG_GutiParameters2MobileIdentity (v_PLMN, v_GutiParams);</w:t>
            </w:r>
          </w:p>
          <w:p w14:paraId="470485CD" w14:textId="77777777" w:rsidR="007A185B" w:rsidRDefault="007A185B" w:rsidP="007A185B">
            <w:pPr>
              <w:rPr>
                <w:noProof/>
              </w:rPr>
            </w:pPr>
            <w:r>
              <w:rPr>
                <w:noProof/>
              </w:rPr>
              <w:t xml:space="preserve">    v_TAC := f_NR_CellInfo_GetTAC (nr_Cell1);</w:t>
            </w:r>
          </w:p>
          <w:p w14:paraId="470485CE" w14:textId="77777777" w:rsidR="007A185B" w:rsidRDefault="007A185B" w:rsidP="007A185B">
            <w:pPr>
              <w:rPr>
                <w:noProof/>
              </w:rPr>
            </w:pPr>
            <w:r>
              <w:rPr>
                <w:noProof/>
              </w:rPr>
              <w:t xml:space="preserve">    v_TAIList := cs_NG_TAIListNonConsecutive(v_PLMN, {bit2oct(v_TAC)});</w:t>
            </w:r>
          </w:p>
          <w:p w14:paraId="470485CF" w14:textId="77777777" w:rsidR="007A185B" w:rsidRDefault="007A185B" w:rsidP="007A185B">
            <w:pPr>
              <w:rPr>
                <w:noProof/>
              </w:rPr>
            </w:pPr>
            <w:r>
              <w:rPr>
                <w:noProof/>
              </w:rPr>
              <w:t xml:space="preserve">    </w:t>
            </w:r>
          </w:p>
          <w:p w14:paraId="470485D0" w14:textId="77777777" w:rsidR="007A185B" w:rsidRDefault="007A185B" w:rsidP="007A185B">
            <w:pPr>
              <w:rPr>
                <w:noProof/>
              </w:rPr>
            </w:pPr>
            <w:r>
              <w:rPr>
                <w:noProof/>
              </w:rPr>
              <w:t xml:space="preserve">    v_NwkSupport.emc := '00'B; // prose hardcodes these to different values from the default</w:t>
            </w:r>
          </w:p>
          <w:p w14:paraId="470485D1" w14:textId="77777777" w:rsidR="007A185B" w:rsidRDefault="007A185B" w:rsidP="007A185B">
            <w:pPr>
              <w:rPr>
                <w:noProof/>
              </w:rPr>
            </w:pPr>
            <w:r>
              <w:rPr>
                <w:noProof/>
              </w:rPr>
              <w:t xml:space="preserve">    </w:t>
            </w:r>
          </w:p>
          <w:p w14:paraId="470485D2" w14:textId="77777777" w:rsidR="007A185B" w:rsidRDefault="007A185B" w:rsidP="007A185B">
            <w:pPr>
              <w:rPr>
                <w:noProof/>
              </w:rPr>
            </w:pPr>
            <w:r>
              <w:rPr>
                <w:noProof/>
              </w:rPr>
              <w:t xml:space="preserve">    // Step 14</w:t>
            </w:r>
          </w:p>
          <w:p w14:paraId="470485D3" w14:textId="77777777" w:rsidR="007A185B" w:rsidRDefault="007A185B" w:rsidP="007A185B">
            <w:pPr>
              <w:rPr>
                <w:noProof/>
              </w:rPr>
            </w:pPr>
            <w:r>
              <w:rPr>
                <w:noProof/>
              </w:rPr>
              <w:t xml:space="preserve">    // Registration Accept</w:t>
            </w:r>
          </w:p>
          <w:p w14:paraId="470485D4" w14:textId="77777777" w:rsidR="007A185B" w:rsidRDefault="007A185B" w:rsidP="007A185B">
            <w:pPr>
              <w:rPr>
                <w:noProof/>
              </w:rPr>
            </w:pPr>
            <w:r>
              <w:rPr>
                <w:noProof/>
              </w:rPr>
              <w:t xml:space="preserve">    v_MsgToSend := f_Get_NG_RegistrationAcceptMsg (Initial_Secure,</w:t>
            </w:r>
          </w:p>
          <w:p w14:paraId="470485D5" w14:textId="77777777" w:rsidR="007A185B" w:rsidRDefault="007A185B" w:rsidP="007A185B">
            <w:pPr>
              <w:rPr>
                <w:noProof/>
              </w:rPr>
            </w:pPr>
            <w:r>
              <w:rPr>
                <w:noProof/>
              </w:rPr>
              <w:t xml:space="preserve">                                                   v_GMM_MobilityInfo,</w:t>
            </w:r>
          </w:p>
          <w:p w14:paraId="470485D6" w14:textId="77777777" w:rsidR="007A185B" w:rsidRDefault="007A185B" w:rsidP="007A185B">
            <w:pPr>
              <w:rPr>
                <w:noProof/>
              </w:rPr>
            </w:pPr>
            <w:r>
              <w:rPr>
                <w:noProof/>
              </w:rPr>
              <w:t xml:space="preserve">                                                   v_GUTIToSend,</w:t>
            </w:r>
          </w:p>
          <w:p w14:paraId="470485D7" w14:textId="77777777" w:rsidR="007A185B" w:rsidRDefault="007A185B" w:rsidP="007A185B">
            <w:pPr>
              <w:rPr>
                <w:noProof/>
              </w:rPr>
            </w:pPr>
            <w:r>
              <w:rPr>
                <w:noProof/>
              </w:rPr>
              <w:t xml:space="preserve">                                                   v_TAIList,</w:t>
            </w:r>
          </w:p>
          <w:p w14:paraId="470485D8" w14:textId="77777777" w:rsidR="007A185B" w:rsidRDefault="007A185B" w:rsidP="007A185B">
            <w:pPr>
              <w:rPr>
                <w:noProof/>
              </w:rPr>
            </w:pPr>
            <w:r>
              <w:rPr>
                <w:noProof/>
              </w:rPr>
              <w:t xml:space="preserve">                                                   omit,</w:t>
            </w:r>
          </w:p>
          <w:p w14:paraId="470485D9" w14:textId="77777777" w:rsidR="007A185B" w:rsidRDefault="007A185B" w:rsidP="007A185B">
            <w:pPr>
              <w:rPr>
                <w:noProof/>
              </w:rPr>
            </w:pPr>
            <w:r>
              <w:rPr>
                <w:noProof/>
              </w:rPr>
              <w:t xml:space="preserve">                                                   -, -, -,</w:t>
            </w:r>
          </w:p>
          <w:p w14:paraId="470485DA" w14:textId="77777777" w:rsidR="007A185B" w:rsidRDefault="007A185B" w:rsidP="007A185B">
            <w:pPr>
              <w:rPr>
                <w:noProof/>
              </w:rPr>
            </w:pPr>
            <w:r>
              <w:rPr>
                <w:noProof/>
              </w:rPr>
              <w:t xml:space="preserve">                                                   v_NwkSupport);</w:t>
            </w:r>
          </w:p>
          <w:p w14:paraId="470485DB" w14:textId="77777777" w:rsidR="007A185B" w:rsidRDefault="007A185B" w:rsidP="007A185B">
            <w:pPr>
              <w:rPr>
                <w:noProof/>
              </w:rPr>
            </w:pPr>
            <w:r>
              <w:rPr>
                <w:noProof/>
              </w:rPr>
              <w:t xml:space="preserve">    SRB.send(cas_NR_SRB_NasPdu_REQ(nr_Cell1, tsc_NR_RbId_SRB1, -, </w:t>
            </w:r>
            <w:r>
              <w:rPr>
                <w:noProof/>
              </w:rPr>
              <w:lastRenderedPageBreak/>
              <w:t>cs_NG_NAS_Request(tsc_SHT_IntegrityProtected_Ciphered, v_MsgToSend)));</w:t>
            </w:r>
          </w:p>
          <w:p w14:paraId="470485DC" w14:textId="77777777" w:rsidR="007A185B" w:rsidRDefault="007A185B" w:rsidP="007A185B">
            <w:pPr>
              <w:rPr>
                <w:noProof/>
              </w:rPr>
            </w:pPr>
            <w:r>
              <w:rPr>
                <w:noProof/>
              </w:rPr>
              <w:t xml:space="preserve">    </w:t>
            </w:r>
          </w:p>
          <w:p w14:paraId="470485DD" w14:textId="77777777" w:rsidR="007A185B" w:rsidRDefault="007A185B" w:rsidP="007A185B">
            <w:pPr>
              <w:rPr>
                <w:noProof/>
              </w:rPr>
            </w:pPr>
            <w:r>
              <w:rPr>
                <w:noProof/>
              </w:rPr>
              <w:t xml:space="preserve">    // Steps 15 - 20</w:t>
            </w:r>
          </w:p>
          <w:p w14:paraId="470485DE" w14:textId="77777777" w:rsidR="007A185B" w:rsidRDefault="007A185B" w:rsidP="007A185B">
            <w:pPr>
              <w:rPr>
                <w:noProof/>
              </w:rPr>
            </w:pPr>
            <w:r>
              <w:rPr>
                <w:noProof/>
              </w:rPr>
              <w:t xml:space="preserve">    f_NR5GC_RRC_Idle_Steps15_20(nr_Cell1, TESTMode_OFF);</w:t>
            </w:r>
          </w:p>
          <w:p w14:paraId="470485DF" w14:textId="77777777" w:rsidR="007A185B" w:rsidRDefault="007A185B" w:rsidP="007A185B">
            <w:pPr>
              <w:rPr>
                <w:noProof/>
              </w:rPr>
            </w:pPr>
          </w:p>
          <w:p w14:paraId="470485E0" w14:textId="77777777" w:rsidR="007A185B" w:rsidRDefault="007A185B" w:rsidP="007A185B">
            <w:pPr>
              <w:rPr>
                <w:noProof/>
              </w:rPr>
            </w:pPr>
            <w:r>
              <w:rPr>
                <w:noProof/>
              </w:rPr>
              <w:t xml:space="preserve">    // Now tell EUTRA preamble finished</w:t>
            </w:r>
          </w:p>
          <w:p w14:paraId="470485E1" w14:textId="77777777" w:rsidR="007A185B" w:rsidRDefault="007A185B" w:rsidP="007A185B">
            <w:pPr>
              <w:rPr>
                <w:noProof/>
              </w:rPr>
            </w:pPr>
            <w:r>
              <w:rPr>
                <w:noProof/>
              </w:rPr>
              <w:t xml:space="preserve">    f_EUTRA_NR_SendCoOrd (EUTRA, cms_EUTRA_NR_Trigger("Preamble"));</w:t>
            </w:r>
          </w:p>
          <w:p w14:paraId="470485E2" w14:textId="77777777" w:rsidR="007A185B" w:rsidRDefault="007A185B" w:rsidP="007A185B">
            <w:pPr>
              <w:rPr>
                <w:noProof/>
              </w:rPr>
            </w:pPr>
          </w:p>
          <w:p w14:paraId="470485E3" w14:textId="77777777" w:rsidR="007A185B" w:rsidRDefault="007A185B" w:rsidP="007A185B">
            <w:pPr>
              <w:rPr>
                <w:noProof/>
              </w:rPr>
            </w:pPr>
            <w:r>
              <w:rPr>
                <w:noProof/>
              </w:rPr>
              <w:t xml:space="preserve">    f_NR_TestBody_Set(true);</w:t>
            </w:r>
          </w:p>
          <w:p w14:paraId="470485E4" w14:textId="77777777" w:rsidR="007A185B" w:rsidRDefault="007A185B" w:rsidP="007A185B">
            <w:pPr>
              <w:rPr>
                <w:noProof/>
              </w:rPr>
            </w:pPr>
          </w:p>
          <w:p w14:paraId="470485E5" w14:textId="77777777" w:rsidR="007A185B" w:rsidRDefault="007A185B" w:rsidP="007A185B">
            <w:pPr>
              <w:rPr>
                <w:noProof/>
              </w:rPr>
            </w:pPr>
            <w:r>
              <w:rPr>
                <w:noProof/>
              </w:rPr>
              <w:t xml:space="preserve">    fl_TC_11_1_</w:t>
            </w:r>
            <w:r w:rsidR="00161C84">
              <w:rPr>
                <w:rFonts w:hint="eastAsia"/>
                <w:noProof/>
                <w:lang w:eastAsia="zh-CN"/>
              </w:rPr>
              <w:t>2</w:t>
            </w:r>
            <w:r>
              <w:rPr>
                <w:noProof/>
              </w:rPr>
              <w:t>_NR5GC_TestBody();</w:t>
            </w:r>
          </w:p>
          <w:p w14:paraId="470485E6" w14:textId="77777777" w:rsidR="007A185B" w:rsidRDefault="007A185B" w:rsidP="007A185B">
            <w:pPr>
              <w:rPr>
                <w:noProof/>
              </w:rPr>
            </w:pPr>
          </w:p>
          <w:p w14:paraId="470485E7" w14:textId="77777777" w:rsidR="007A185B" w:rsidRDefault="007A185B" w:rsidP="007A185B">
            <w:pPr>
              <w:rPr>
                <w:noProof/>
              </w:rPr>
            </w:pPr>
            <w:r>
              <w:rPr>
                <w:noProof/>
              </w:rPr>
              <w:t xml:space="preserve">    f_NR_TestBody_Set(false);</w:t>
            </w:r>
          </w:p>
          <w:p w14:paraId="470485E8" w14:textId="77777777" w:rsidR="007A185B" w:rsidRDefault="007A185B" w:rsidP="007A185B">
            <w:pPr>
              <w:rPr>
                <w:noProof/>
              </w:rPr>
            </w:pPr>
            <w:r>
              <w:rPr>
                <w:noProof/>
              </w:rPr>
              <w:t xml:space="preserve">    // UE now on EUTRA</w:t>
            </w:r>
          </w:p>
          <w:p w14:paraId="470485E9" w14:textId="77777777" w:rsidR="007A185B" w:rsidRDefault="007A185B" w:rsidP="007A185B">
            <w:pPr>
              <w:rPr>
                <w:noProof/>
              </w:rPr>
            </w:pPr>
            <w:r>
              <w:rPr>
                <w:noProof/>
              </w:rPr>
              <w:t xml:space="preserve">    f_NR_ReleaseAllCells();</w:t>
            </w:r>
          </w:p>
          <w:p w14:paraId="470485EA" w14:textId="77777777" w:rsidR="00B823DB" w:rsidRDefault="007A185B" w:rsidP="007A185B">
            <w:pPr>
              <w:rPr>
                <w:noProof/>
              </w:rPr>
            </w:pPr>
            <w:r>
              <w:rPr>
                <w:noProof/>
              </w:rPr>
              <w:t xml:space="preserve">  }</w:t>
            </w:r>
          </w:p>
        </w:tc>
      </w:tr>
    </w:tbl>
    <w:p w14:paraId="470485EC" w14:textId="77777777" w:rsidR="00B823DB" w:rsidRPr="0065443B" w:rsidRDefault="00B823DB" w:rsidP="00B823DB">
      <w:pPr>
        <w:pStyle w:val="Heading2"/>
        <w:numPr>
          <w:ilvl w:val="1"/>
          <w:numId w:val="1"/>
        </w:numPr>
        <w:overflowPunct w:val="0"/>
        <w:autoSpaceDE w:val="0"/>
        <w:autoSpaceDN w:val="0"/>
        <w:adjustRightInd w:val="0"/>
        <w:spacing w:before="480"/>
        <w:rPr>
          <w:b/>
          <w:lang w:val="pt-BR"/>
        </w:rPr>
      </w:pPr>
      <w:bookmarkStart w:id="16" w:name="_Toc67572157"/>
      <w:bookmarkStart w:id="17" w:name="_Toc75012974"/>
      <w:bookmarkEnd w:id="10"/>
      <w:bookmarkEnd w:id="11"/>
      <w:bookmarkEnd w:id="12"/>
      <w:r>
        <w:rPr>
          <w:b/>
          <w:lang w:val="pt-BR"/>
        </w:rPr>
        <w:lastRenderedPageBreak/>
        <w:t xml:space="preserve">Change </w:t>
      </w:r>
      <w:r>
        <w:rPr>
          <w:rFonts w:hint="eastAsia"/>
          <w:b/>
          <w:lang w:val="pt-BR" w:eastAsia="zh-CN"/>
        </w:rPr>
        <w:t>2</w:t>
      </w:r>
      <w:bookmarkEnd w:id="16"/>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14:paraId="470485EF" w14:textId="77777777" w:rsidTr="00F56933">
        <w:trPr>
          <w:trHeight w:val="447"/>
        </w:trPr>
        <w:tc>
          <w:tcPr>
            <w:tcW w:w="2075" w:type="dxa"/>
          </w:tcPr>
          <w:p w14:paraId="470485ED" w14:textId="77777777"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70485EE" w14:textId="77777777" w:rsidR="00B823DB" w:rsidRPr="002D56A7" w:rsidRDefault="00B536A9" w:rsidP="00F56933">
            <w:pPr>
              <w:spacing w:after="0"/>
            </w:pPr>
            <w:r>
              <w:rPr>
                <w:noProof/>
              </w:rPr>
              <w:t>fl_TC_11_1_</w:t>
            </w:r>
            <w:r w:rsidR="00B11AC3">
              <w:rPr>
                <w:rFonts w:hint="eastAsia"/>
                <w:noProof/>
                <w:lang w:eastAsia="zh-CN"/>
              </w:rPr>
              <w:t>2</w:t>
            </w:r>
            <w:r>
              <w:rPr>
                <w:noProof/>
              </w:rPr>
              <w:t>_NR5GC_TestBody</w:t>
            </w:r>
          </w:p>
        </w:tc>
      </w:tr>
      <w:tr w:rsidR="00B823DB" w:rsidRPr="004A6B5A" w14:paraId="470485F4" w14:textId="77777777" w:rsidTr="00F56933">
        <w:trPr>
          <w:trHeight w:val="775"/>
        </w:trPr>
        <w:tc>
          <w:tcPr>
            <w:tcW w:w="2075" w:type="dxa"/>
          </w:tcPr>
          <w:p w14:paraId="470485F0" w14:textId="77777777"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14:paraId="470485F1" w14:textId="77777777" w:rsidR="00B823DB" w:rsidRDefault="00B11AC3" w:rsidP="00F56933">
            <w:pPr>
              <w:numPr>
                <w:ilvl w:val="0"/>
                <w:numId w:val="16"/>
              </w:numPr>
              <w:spacing w:after="0"/>
              <w:rPr>
                <w:lang w:val="en-US"/>
              </w:rPr>
            </w:pPr>
            <w:r>
              <w:rPr>
                <w:rFonts w:hint="eastAsia"/>
                <w:lang w:val="en-US" w:eastAsia="zh-CN"/>
              </w:rPr>
              <w:t xml:space="preserve">Due to delay in </w:t>
            </w:r>
            <w:r w:rsidRPr="00B11AC3">
              <w:rPr>
                <w:lang w:val="en-US" w:eastAsia="zh-CN"/>
              </w:rPr>
              <w:t>f_NR_RRCRelease_Common</w:t>
            </w:r>
            <w:r w:rsidRPr="00B11AC3">
              <w:rPr>
                <w:rFonts w:hint="eastAsia"/>
                <w:lang w:val="en-US" w:eastAsia="zh-CN"/>
              </w:rPr>
              <w:t xml:space="preserve"> function, LTE side cannot process subsequent message in time</w:t>
            </w:r>
            <w:r w:rsidR="00691604">
              <w:rPr>
                <w:rFonts w:hint="eastAsia"/>
                <w:lang w:val="en-US" w:eastAsia="zh-CN"/>
              </w:rPr>
              <w:t>.</w:t>
            </w:r>
          </w:p>
          <w:p w14:paraId="470485F2" w14:textId="77777777" w:rsidR="009D3A81" w:rsidRDefault="009D3A81" w:rsidP="00F56933">
            <w:pPr>
              <w:numPr>
                <w:ilvl w:val="0"/>
                <w:numId w:val="16"/>
              </w:numPr>
              <w:spacing w:after="0"/>
              <w:rPr>
                <w:lang w:val="en-US"/>
              </w:rPr>
            </w:pPr>
            <w:proofErr w:type="spellStart"/>
            <w:r>
              <w:rPr>
                <w:rFonts w:hint="eastAsia"/>
                <w:lang w:val="en-US" w:eastAsia="zh-CN"/>
              </w:rPr>
              <w:t>Acoording</w:t>
            </w:r>
            <w:proofErr w:type="spellEnd"/>
            <w:r>
              <w:rPr>
                <w:rFonts w:hint="eastAsia"/>
                <w:lang w:val="en-US" w:eastAsia="zh-CN"/>
              </w:rPr>
              <w:t xml:space="preserve"> to 38.331 clause 5.3.8.3, UE will </w:t>
            </w:r>
            <w:r w:rsidRPr="00C849A0">
              <w:rPr>
                <w:lang w:val="en-US" w:eastAsia="zh-CN"/>
              </w:rPr>
              <w:t xml:space="preserve">ignore any field included in </w:t>
            </w:r>
            <w:proofErr w:type="spellStart"/>
            <w:r w:rsidRPr="00C849A0">
              <w:rPr>
                <w:lang w:val="en-US" w:eastAsia="zh-CN"/>
              </w:rPr>
              <w:t>RRCRelease</w:t>
            </w:r>
            <w:proofErr w:type="spellEnd"/>
            <w:r w:rsidRPr="00C849A0">
              <w:rPr>
                <w:lang w:val="en-US" w:eastAsia="zh-CN"/>
              </w:rPr>
              <w:t xml:space="preserve"> message except </w:t>
            </w:r>
            <w:proofErr w:type="spellStart"/>
            <w:r w:rsidRPr="00C849A0">
              <w:rPr>
                <w:lang w:val="en-US" w:eastAsia="zh-CN"/>
              </w:rPr>
              <w:t>waitTime</w:t>
            </w:r>
            <w:proofErr w:type="spellEnd"/>
            <w:r>
              <w:rPr>
                <w:rFonts w:hint="eastAsia"/>
                <w:lang w:val="en-US" w:eastAsia="zh-CN"/>
              </w:rPr>
              <w:t xml:space="preserve"> if </w:t>
            </w:r>
            <w:r w:rsidRPr="00C849A0">
              <w:rPr>
                <w:lang w:val="en-US" w:eastAsia="zh-CN"/>
              </w:rPr>
              <w:t>the AS security is not activated</w:t>
            </w:r>
            <w:r>
              <w:rPr>
                <w:rFonts w:hint="eastAsia"/>
                <w:lang w:val="en-US" w:eastAsia="zh-CN"/>
              </w:rPr>
              <w:t>, so it is should add security activate process after step 5.</w:t>
            </w:r>
          </w:p>
          <w:p w14:paraId="470485F3" w14:textId="77777777" w:rsidR="00FA2B70" w:rsidRPr="00993C1B" w:rsidRDefault="00691604" w:rsidP="00B11AC3">
            <w:pPr>
              <w:numPr>
                <w:ilvl w:val="0"/>
                <w:numId w:val="16"/>
              </w:numPr>
              <w:spacing w:after="0"/>
              <w:rPr>
                <w:lang w:val="en-US"/>
              </w:rPr>
            </w:pPr>
            <w:r>
              <w:rPr>
                <w:rFonts w:hint="eastAsia"/>
                <w:lang w:val="en-US" w:eastAsia="zh-CN"/>
              </w:rPr>
              <w:t xml:space="preserve">In order to cooperate with the </w:t>
            </w:r>
            <w:r>
              <w:rPr>
                <w:noProof/>
              </w:rPr>
              <w:t>fl_TAUReject_AttachWithoutN26</w:t>
            </w:r>
            <w:r>
              <w:rPr>
                <w:rFonts w:hint="eastAsia"/>
                <w:noProof/>
                <w:lang w:eastAsia="zh-CN"/>
              </w:rPr>
              <w:t xml:space="preserve"> </w:t>
            </w:r>
            <w:r>
              <w:rPr>
                <w:rFonts w:hint="eastAsia"/>
                <w:lang w:val="en-US" w:eastAsia="zh-CN"/>
              </w:rPr>
              <w:t xml:space="preserve">function on the LTE side, </w:t>
            </w:r>
            <w:proofErr w:type="spellStart"/>
            <w:r w:rsidRPr="00691604">
              <w:rPr>
                <w:lang w:val="en-US" w:eastAsia="zh-CN"/>
              </w:rPr>
              <w:t>UECapability</w:t>
            </w:r>
            <w:proofErr w:type="spellEnd"/>
            <w:r w:rsidRPr="00691604">
              <w:rPr>
                <w:rFonts w:hint="eastAsia"/>
                <w:lang w:val="en-US" w:eastAsia="zh-CN"/>
              </w:rPr>
              <w:t xml:space="preserve"> should</w:t>
            </w:r>
            <w:r>
              <w:rPr>
                <w:rFonts w:hint="eastAsia"/>
                <w:noProof/>
                <w:lang w:eastAsia="zh-CN"/>
              </w:rPr>
              <w:t xml:space="preserve"> be sent.</w:t>
            </w:r>
          </w:p>
        </w:tc>
      </w:tr>
      <w:tr w:rsidR="00B823DB" w14:paraId="470485F9" w14:textId="77777777" w:rsidTr="00F56933">
        <w:tc>
          <w:tcPr>
            <w:tcW w:w="2075" w:type="dxa"/>
          </w:tcPr>
          <w:p w14:paraId="470485F5" w14:textId="77777777"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14:paraId="470485F6" w14:textId="77777777" w:rsidR="00B823DB" w:rsidRPr="009D3A81" w:rsidRDefault="00B11AC3" w:rsidP="00F56933">
            <w:pPr>
              <w:pStyle w:val="CRCoverPage"/>
              <w:numPr>
                <w:ilvl w:val="0"/>
                <w:numId w:val="17"/>
              </w:numPr>
              <w:spacing w:after="0"/>
              <w:rPr>
                <w:rFonts w:ascii="Times New Roman" w:hAnsi="Times New Roman"/>
                <w:lang w:eastAsia="zh-CN"/>
              </w:rPr>
            </w:pPr>
            <w:r>
              <w:rPr>
                <w:rFonts w:ascii="Times New Roman" w:hAnsi="Times New Roman" w:hint="eastAsia"/>
                <w:lang w:eastAsia="zh-CN"/>
              </w:rPr>
              <w:t>Sen</w:t>
            </w:r>
            <w:r w:rsidRPr="00B11AC3">
              <w:rPr>
                <w:rFonts w:ascii="Times New Roman" w:hAnsi="Times New Roman" w:hint="eastAsia"/>
                <w:lang w:val="en-US" w:eastAsia="zh-CN"/>
              </w:rPr>
              <w:t xml:space="preserve">d </w:t>
            </w:r>
            <w:proofErr w:type="spellStart"/>
            <w:r w:rsidRPr="00B11AC3">
              <w:rPr>
                <w:rFonts w:ascii="Times New Roman" w:hAnsi="Times New Roman"/>
                <w:lang w:val="en-US" w:eastAsia="zh-CN"/>
              </w:rPr>
              <w:t>RRCRelease</w:t>
            </w:r>
            <w:proofErr w:type="spellEnd"/>
            <w:r w:rsidRPr="00B11AC3">
              <w:rPr>
                <w:rFonts w:ascii="Times New Roman" w:hAnsi="Times New Roman" w:hint="eastAsia"/>
                <w:lang w:val="en-US" w:eastAsia="zh-CN"/>
              </w:rPr>
              <w:t xml:space="preserve"> message only</w:t>
            </w:r>
            <w:r w:rsidR="00B823DB" w:rsidRPr="00B11AC3">
              <w:rPr>
                <w:rFonts w:ascii="Times New Roman" w:hAnsi="Times New Roman" w:hint="eastAsia"/>
                <w:lang w:val="en-US" w:eastAsia="zh-CN"/>
              </w:rPr>
              <w:t>.</w:t>
            </w:r>
          </w:p>
          <w:p w14:paraId="470485F7" w14:textId="77777777" w:rsidR="009D3A81" w:rsidRPr="00FA2B70" w:rsidRDefault="009D3A81" w:rsidP="00F56933">
            <w:pPr>
              <w:pStyle w:val="CRCoverPage"/>
              <w:numPr>
                <w:ilvl w:val="0"/>
                <w:numId w:val="17"/>
              </w:numPr>
              <w:spacing w:after="0"/>
              <w:rPr>
                <w:rFonts w:ascii="Times New Roman" w:hAnsi="Times New Roman"/>
                <w:lang w:eastAsia="zh-CN"/>
              </w:rPr>
            </w:pPr>
            <w:r>
              <w:rPr>
                <w:rFonts w:ascii="Times New Roman" w:hAnsi="Times New Roman" w:hint="eastAsia"/>
                <w:lang w:eastAsia="zh-CN"/>
              </w:rPr>
              <w:t>A</w:t>
            </w:r>
            <w:r w:rsidRPr="00465C28">
              <w:rPr>
                <w:rFonts w:ascii="Times New Roman" w:hAnsi="Times New Roman" w:hint="eastAsia"/>
                <w:lang w:val="en-US" w:eastAsia="zh-CN"/>
              </w:rPr>
              <w:t xml:space="preserve">dd </w:t>
            </w:r>
            <w:proofErr w:type="spellStart"/>
            <w:r w:rsidRPr="00B65D70">
              <w:rPr>
                <w:rFonts w:ascii="Times New Roman" w:hAnsi="Times New Roman"/>
                <w:lang w:val="en-US" w:eastAsia="zh-CN"/>
              </w:rPr>
              <w:t>f_NR_RRC_ActivateSecurity</w:t>
            </w:r>
            <w:proofErr w:type="spellEnd"/>
            <w:r w:rsidRPr="00B65D70">
              <w:rPr>
                <w:rFonts w:ascii="Times New Roman" w:hAnsi="Times New Roman" w:hint="eastAsia"/>
                <w:lang w:val="en-US" w:eastAsia="zh-CN"/>
              </w:rPr>
              <w:t xml:space="preserve"> </w:t>
            </w:r>
            <w:r w:rsidRPr="00465C28">
              <w:rPr>
                <w:rFonts w:ascii="Times New Roman" w:hAnsi="Times New Roman" w:hint="eastAsia"/>
                <w:lang w:val="en-US" w:eastAsia="zh-CN"/>
              </w:rPr>
              <w:t xml:space="preserve"> after</w:t>
            </w:r>
            <w:r>
              <w:rPr>
                <w:rFonts w:ascii="Times New Roman" w:hAnsi="Times New Roman" w:hint="eastAsia"/>
                <w:lang w:val="en-US" w:eastAsia="zh-CN"/>
              </w:rPr>
              <w:t xml:space="preserve"> step5</w:t>
            </w:r>
            <w:r w:rsidRPr="00465C28">
              <w:rPr>
                <w:rFonts w:ascii="Times New Roman" w:hAnsi="Times New Roman" w:hint="eastAsia"/>
                <w:lang w:val="en-US" w:eastAsia="zh-CN"/>
              </w:rPr>
              <w:t>.</w:t>
            </w:r>
          </w:p>
          <w:p w14:paraId="470485F8" w14:textId="77777777" w:rsidR="00FA2B70" w:rsidRPr="00993C1B" w:rsidRDefault="00B11AC3" w:rsidP="00B11AC3">
            <w:pPr>
              <w:pStyle w:val="CRCoverPage"/>
              <w:numPr>
                <w:ilvl w:val="0"/>
                <w:numId w:val="17"/>
              </w:numPr>
              <w:spacing w:after="0"/>
              <w:rPr>
                <w:rFonts w:ascii="Times New Roman" w:hAnsi="Times New Roman"/>
              </w:rPr>
            </w:pPr>
            <w:r>
              <w:rPr>
                <w:rFonts w:ascii="Times New Roman" w:hAnsi="Times New Roman" w:hint="eastAsia"/>
                <w:lang w:eastAsia="zh-CN"/>
              </w:rPr>
              <w:t xml:space="preserve">Add </w:t>
            </w:r>
            <w:r w:rsidR="00691604" w:rsidRPr="00691604">
              <w:rPr>
                <w:rFonts w:ascii="Times New Roman" w:hAnsi="Times New Roman"/>
                <w:lang w:eastAsia="zh-CN"/>
              </w:rPr>
              <w:t>f_NR5GC_IRAT_UECapabilityTransfer</w:t>
            </w:r>
            <w:r w:rsidR="00691604">
              <w:rPr>
                <w:rFonts w:ascii="Times New Roman" w:hAnsi="Times New Roman" w:hint="eastAsia"/>
                <w:lang w:eastAsia="zh-CN"/>
              </w:rPr>
              <w:t>.</w:t>
            </w:r>
          </w:p>
        </w:tc>
      </w:tr>
      <w:tr w:rsidR="00B823DB" w14:paraId="470485FC" w14:textId="77777777" w:rsidTr="00F56933">
        <w:tc>
          <w:tcPr>
            <w:tcW w:w="2075" w:type="dxa"/>
          </w:tcPr>
          <w:p w14:paraId="470485FA" w14:textId="77777777"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14:paraId="470485FB" w14:textId="77777777" w:rsidR="00B823DB" w:rsidRPr="007015EF" w:rsidRDefault="00B823DB" w:rsidP="00F56933">
            <w:pPr>
              <w:spacing w:after="0"/>
            </w:pPr>
            <w:r w:rsidRPr="00993C1B">
              <w:t>EPS_Fallback_NR5GC_NR.ttcn</w:t>
            </w:r>
          </w:p>
        </w:tc>
      </w:tr>
      <w:tr w:rsidR="00B823DB" w:rsidRPr="00E751F5" w14:paraId="470485FF" w14:textId="77777777" w:rsidTr="00F56933">
        <w:tc>
          <w:tcPr>
            <w:tcW w:w="2075" w:type="dxa"/>
          </w:tcPr>
          <w:p w14:paraId="470485FD" w14:textId="77777777"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14:paraId="470485FE" w14:textId="77777777" w:rsidR="00B823DB" w:rsidRPr="00E751F5" w:rsidRDefault="00B823DB" w:rsidP="00F56933">
            <w:pPr>
              <w:rPr>
                <w:rFonts w:ascii="Arial" w:hAnsi="Arial"/>
                <w:highlight w:val="cyan"/>
              </w:rPr>
            </w:pPr>
          </w:p>
        </w:tc>
      </w:tr>
    </w:tbl>
    <w:p w14:paraId="47048600" w14:textId="77777777" w:rsidR="00B823DB" w:rsidRDefault="00B823DB" w:rsidP="00B823DB">
      <w:pPr>
        <w:rPr>
          <w:noProof/>
        </w:rPr>
      </w:pPr>
    </w:p>
    <w:p w14:paraId="47048601" w14:textId="77777777"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14:paraId="4704862B" w14:textId="77777777" w:rsidTr="00F56933">
        <w:tc>
          <w:tcPr>
            <w:tcW w:w="9855" w:type="dxa"/>
            <w:shd w:val="clear" w:color="auto" w:fill="auto"/>
          </w:tcPr>
          <w:p w14:paraId="47048602" w14:textId="77777777" w:rsidR="00B11AC3" w:rsidRDefault="00B823DB" w:rsidP="00B11AC3">
            <w:pPr>
              <w:rPr>
                <w:noProof/>
              </w:rPr>
            </w:pPr>
            <w:r>
              <w:rPr>
                <w:noProof/>
              </w:rPr>
              <w:t xml:space="preserve">  </w:t>
            </w:r>
            <w:r w:rsidR="00B11AC3">
              <w:rPr>
                <w:noProof/>
              </w:rPr>
              <w:t>function fl_TC_11_1_2_NR5GC_TestBody() runs on NR5GC_PTC</w:t>
            </w:r>
          </w:p>
          <w:p w14:paraId="47048603" w14:textId="77777777" w:rsidR="00B11AC3" w:rsidRDefault="00B11AC3" w:rsidP="00B11AC3">
            <w:pPr>
              <w:rPr>
                <w:noProof/>
              </w:rPr>
            </w:pPr>
            <w:r>
              <w:rPr>
                <w:noProof/>
              </w:rPr>
              <w:t xml:space="preserve">  {</w:t>
            </w:r>
          </w:p>
          <w:p w14:paraId="47048604" w14:textId="77777777" w:rsidR="00B11AC3" w:rsidRDefault="00B11AC3" w:rsidP="00B11AC3">
            <w:pPr>
              <w:rPr>
                <w:noProof/>
              </w:rPr>
            </w:pPr>
            <w:r>
              <w:rPr>
                <w:noProof/>
              </w:rPr>
              <w:t xml:space="preserve">    var EUTRA_NR_CoOrd_SysInfo_Type v_CoOrd_SysInfo := f_EUTRA_NR_WaitForCoOrd_SysInfo(EUTRA);</w:t>
            </w:r>
          </w:p>
          <w:p w14:paraId="47048605" w14:textId="77777777" w:rsidR="00B11AC3" w:rsidRDefault="00B11AC3" w:rsidP="00B11AC3">
            <w:pPr>
              <w:rPr>
                <w:noProof/>
              </w:rPr>
            </w:pPr>
            <w:r>
              <w:rPr>
                <w:noProof/>
              </w:rPr>
              <w:t xml:space="preserve">    var NG_NAS_MSG_Indication_Type v_ReceivedMsg;</w:t>
            </w:r>
          </w:p>
          <w:p w14:paraId="47048606" w14:textId="77777777" w:rsidR="00B11AC3" w:rsidRDefault="00B11AC3" w:rsidP="00B11AC3">
            <w:pPr>
              <w:rPr>
                <w:noProof/>
              </w:rPr>
            </w:pPr>
            <w:r>
              <w:rPr>
                <w:noProof/>
              </w:rPr>
              <w:t xml:space="preserve">    var NG_NAS_GutiParameters_Type v_GutiParams := f_NR5GC_CellInfo_GetGutiParameters (nr_Cell1);</w:t>
            </w:r>
          </w:p>
          <w:p w14:paraId="47048607" w14:textId="77777777" w:rsidR="00B11AC3" w:rsidRDefault="00B11AC3" w:rsidP="00B11AC3">
            <w:pPr>
              <w:rPr>
                <w:noProof/>
              </w:rPr>
            </w:pPr>
            <w:r>
              <w:rPr>
                <w:noProof/>
              </w:rPr>
              <w:lastRenderedPageBreak/>
              <w:t xml:space="preserve">    var template (present) NG_MobileIdentity v_S_TMSI := f_NG_S_TMSI2MobileIdentity(omit, v_GutiParams);</w:t>
            </w:r>
          </w:p>
          <w:p w14:paraId="47048608" w14:textId="77777777" w:rsidR="00B11AC3" w:rsidRDefault="00B11AC3" w:rsidP="00B11AC3">
            <w:pPr>
              <w:rPr>
                <w:noProof/>
              </w:rPr>
            </w:pPr>
            <w:r>
              <w:rPr>
                <w:noProof/>
              </w:rPr>
              <w:t xml:space="preserve">    var template (value) RedirectedCarrierInfo v_RedirectedCarrierInfo;</w:t>
            </w:r>
          </w:p>
          <w:p w14:paraId="47048609" w14:textId="77777777" w:rsidR="00B11AC3" w:rsidRDefault="00B11AC3" w:rsidP="00B11AC3">
            <w:pPr>
              <w:rPr>
                <w:noProof/>
              </w:rPr>
            </w:pPr>
          </w:p>
          <w:p w14:paraId="4704860A" w14:textId="77777777" w:rsidR="00B11AC3" w:rsidRDefault="00B11AC3" w:rsidP="00B11AC3">
            <w:pPr>
              <w:rPr>
                <w:noProof/>
              </w:rPr>
            </w:pPr>
            <w:r>
              <w:rPr>
                <w:noProof/>
              </w:rPr>
              <w:t xml:space="preserve">    // @siclog "Step 1" siclog@</w:t>
            </w:r>
          </w:p>
          <w:p w14:paraId="4704860B" w14:textId="77777777" w:rsidR="00B11AC3" w:rsidRDefault="00B11AC3" w:rsidP="00B11AC3">
            <w:pPr>
              <w:rPr>
                <w:noProof/>
              </w:rPr>
            </w:pPr>
            <w:r>
              <w:rPr>
                <w:noProof/>
              </w:rPr>
              <w:t xml:space="preserve">    f_NR_SetCellPower (nr_Cell1, tsc_NR_ServingCellSSS_EPRE_FR1, tsc_NR_ServingCellSSS_EPRE_FR2); //@sic R5-210133 sic@</w:t>
            </w:r>
          </w:p>
          <w:p w14:paraId="4704860C" w14:textId="77777777" w:rsidR="00B11AC3" w:rsidRDefault="00B11AC3" w:rsidP="00B11AC3">
            <w:pPr>
              <w:rPr>
                <w:noProof/>
              </w:rPr>
            </w:pPr>
          </w:p>
          <w:p w14:paraId="4704860D" w14:textId="77777777" w:rsidR="00B11AC3" w:rsidRDefault="00B11AC3" w:rsidP="00B11AC3">
            <w:pPr>
              <w:rPr>
                <w:noProof/>
              </w:rPr>
            </w:pPr>
            <w:r>
              <w:rPr>
                <w:noProof/>
              </w:rPr>
              <w:t xml:space="preserve">    //@siclog "Step 2" siclog@</w:t>
            </w:r>
          </w:p>
          <w:p w14:paraId="4704860E" w14:textId="77777777" w:rsidR="00B11AC3" w:rsidRDefault="00B11AC3" w:rsidP="00B11AC3">
            <w:pPr>
              <w:rPr>
                <w:noProof/>
              </w:rPr>
            </w:pPr>
            <w:r>
              <w:rPr>
                <w:noProof/>
              </w:rPr>
              <w:t xml:space="preserve">    f_UT_RequestIMSCall(UT, px_IMS_CalleeUri);</w:t>
            </w:r>
          </w:p>
          <w:p w14:paraId="4704860F" w14:textId="77777777" w:rsidR="00B11AC3" w:rsidRDefault="00B11AC3" w:rsidP="00B11AC3">
            <w:pPr>
              <w:rPr>
                <w:noProof/>
              </w:rPr>
            </w:pPr>
          </w:p>
          <w:p w14:paraId="47048610" w14:textId="77777777" w:rsidR="00B11AC3" w:rsidRDefault="00B11AC3" w:rsidP="00B11AC3">
            <w:pPr>
              <w:rPr>
                <w:noProof/>
              </w:rPr>
            </w:pPr>
            <w:r>
              <w:rPr>
                <w:noProof/>
              </w:rPr>
              <w:t xml:space="preserve">    //@siclog "Steps 3-4" siclog@</w:t>
            </w:r>
          </w:p>
          <w:p w14:paraId="47048611" w14:textId="77777777" w:rsidR="00B11AC3" w:rsidRDefault="00B11AC3" w:rsidP="00B11AC3">
            <w:pPr>
              <w:rPr>
                <w:noProof/>
              </w:rPr>
            </w:pPr>
            <w:r>
              <w:rPr>
                <w:noProof/>
              </w:rPr>
              <w:t xml:space="preserve">    v_ReceivedMsg := f_NR_RRC_ConnEst_DefWithNas (nr_Cell1, tsc_NR_RRC_TI_Def, mo_VoiceCall);</w:t>
            </w:r>
          </w:p>
          <w:p w14:paraId="47048612" w14:textId="77777777" w:rsidR="00B11AC3" w:rsidRDefault="00B11AC3" w:rsidP="00B11AC3">
            <w:pPr>
              <w:rPr>
                <w:noProof/>
              </w:rPr>
            </w:pPr>
            <w:r>
              <w:rPr>
                <w:noProof/>
              </w:rPr>
              <w:t xml:space="preserve">    f_NR_PreliminaryPass(__FILE__, __LINE__, "Step 2");</w:t>
            </w:r>
          </w:p>
          <w:p w14:paraId="47048613" w14:textId="77777777" w:rsidR="00B11AC3" w:rsidRDefault="00B11AC3" w:rsidP="00B11AC3">
            <w:pPr>
              <w:rPr>
                <w:noProof/>
              </w:rPr>
            </w:pPr>
            <w:r>
              <w:rPr>
                <w:noProof/>
              </w:rPr>
              <w:t xml:space="preserve">    </w:t>
            </w:r>
          </w:p>
          <w:p w14:paraId="47048614" w14:textId="77777777" w:rsidR="00B11AC3" w:rsidRDefault="00B11AC3" w:rsidP="00B11AC3">
            <w:pPr>
              <w:rPr>
                <w:noProof/>
              </w:rPr>
            </w:pPr>
            <w:r>
              <w:rPr>
                <w:noProof/>
              </w:rPr>
              <w:t xml:space="preserve">    //@siclog "Step 5" siclog@</w:t>
            </w:r>
          </w:p>
          <w:p w14:paraId="47048615" w14:textId="77777777" w:rsidR="00B11AC3" w:rsidRDefault="00B11AC3" w:rsidP="00B11AC3">
            <w:pPr>
              <w:rPr>
                <w:noProof/>
              </w:rPr>
            </w:pPr>
            <w:r>
              <w:rPr>
                <w:noProof/>
              </w:rPr>
              <w:t xml:space="preserve">    if (f_Check_NG_ServiceReqMsg (v_ReceivedMsg.Pdu,</w:t>
            </w:r>
          </w:p>
          <w:p w14:paraId="47048616" w14:textId="77777777" w:rsidR="00B11AC3" w:rsidRDefault="00B11AC3" w:rsidP="00B11AC3">
            <w:pPr>
              <w:rPr>
                <w:noProof/>
              </w:rPr>
            </w:pPr>
            <w:r>
              <w:rPr>
                <w:noProof/>
              </w:rPr>
              <w:t xml:space="preserve">                                      cs_NAS_KeySetIdentifier_lv(f_NR_SecurityKSIamf_Get (), tsc_NasKsi_NativeSecurityContext),</w:t>
            </w:r>
          </w:p>
          <w:p w14:paraId="47048617" w14:textId="77777777" w:rsidR="00B11AC3" w:rsidRDefault="00B11AC3" w:rsidP="00B11AC3">
            <w:pPr>
              <w:rPr>
                <w:noProof/>
              </w:rPr>
            </w:pPr>
            <w:r>
              <w:rPr>
                <w:noProof/>
              </w:rPr>
              <w:t xml:space="preserve">                                      v_S_TMSI,</w:t>
            </w:r>
          </w:p>
          <w:p w14:paraId="47048618" w14:textId="77777777" w:rsidR="00B11AC3" w:rsidRDefault="00B11AC3" w:rsidP="00B11AC3">
            <w:pPr>
              <w:rPr>
                <w:noProof/>
              </w:rPr>
            </w:pPr>
            <w:r>
              <w:rPr>
                <w:noProof/>
              </w:rPr>
              <w:t xml:space="preserve">                                      '0001'B,</w:t>
            </w:r>
          </w:p>
          <w:p w14:paraId="47048619" w14:textId="77777777" w:rsidR="00B11AC3" w:rsidRDefault="00B11AC3" w:rsidP="00B11AC3">
            <w:pPr>
              <w:rPr>
                <w:noProof/>
              </w:rPr>
            </w:pPr>
            <w:r>
              <w:rPr>
                <w:noProof/>
              </w:rPr>
              <w:t xml:space="preserve">                                      -, ?)) {</w:t>
            </w:r>
          </w:p>
          <w:p w14:paraId="4704861A" w14:textId="77777777" w:rsidR="00B11AC3" w:rsidRDefault="00B11AC3" w:rsidP="00B11AC3">
            <w:pPr>
              <w:rPr>
                <w:noProof/>
              </w:rPr>
            </w:pPr>
            <w:r>
              <w:rPr>
                <w:noProof/>
              </w:rPr>
              <w:t xml:space="preserve">      f_NR_PreliminaryPass(__FILE__, __LINE__, "Step 5");</w:t>
            </w:r>
          </w:p>
          <w:p w14:paraId="4704861B" w14:textId="77777777" w:rsidR="00B11AC3" w:rsidRDefault="00B11AC3" w:rsidP="00B11AC3">
            <w:pPr>
              <w:rPr>
                <w:noProof/>
              </w:rPr>
            </w:pPr>
            <w:r>
              <w:rPr>
                <w:noProof/>
              </w:rPr>
              <w:t xml:space="preserve">    } else {</w:t>
            </w:r>
          </w:p>
          <w:p w14:paraId="4704861C" w14:textId="77777777" w:rsidR="00B11AC3" w:rsidRDefault="00B11AC3" w:rsidP="00B11AC3">
            <w:pPr>
              <w:rPr>
                <w:noProof/>
              </w:rPr>
            </w:pPr>
            <w:r>
              <w:rPr>
                <w:noProof/>
              </w:rPr>
              <w:t xml:space="preserve">      f_NR_SetVerdictFailOrInconc(__FILE__, __LINE__, "Step 5");</w:t>
            </w:r>
          </w:p>
          <w:p w14:paraId="4704861D" w14:textId="77777777" w:rsidR="00B11AC3" w:rsidRDefault="00B11AC3" w:rsidP="00B11AC3">
            <w:pPr>
              <w:rPr>
                <w:noProof/>
              </w:rPr>
            </w:pPr>
            <w:r>
              <w:rPr>
                <w:noProof/>
              </w:rPr>
              <w:t xml:space="preserve">    }</w:t>
            </w:r>
          </w:p>
          <w:p w14:paraId="4704861E" w14:textId="77777777" w:rsidR="00B11AC3" w:rsidRDefault="00B11AC3" w:rsidP="00B11AC3">
            <w:pPr>
              <w:rPr>
                <w:noProof/>
              </w:rPr>
            </w:pPr>
            <w:r>
              <w:rPr>
                <w:noProof/>
              </w:rPr>
              <w:t xml:space="preserve">    </w:t>
            </w:r>
          </w:p>
          <w:p w14:paraId="4704861F" w14:textId="77777777" w:rsidR="00B11AC3" w:rsidRDefault="00B11AC3" w:rsidP="00B11AC3">
            <w:pPr>
              <w:rPr>
                <w:noProof/>
              </w:rPr>
            </w:pPr>
            <w:r>
              <w:rPr>
                <w:noProof/>
              </w:rPr>
              <w:t xml:space="preserve">    //@siclog "Step 6" siclog@</w:t>
            </w:r>
          </w:p>
          <w:p w14:paraId="47048620" w14:textId="77777777" w:rsidR="00B11AC3" w:rsidRDefault="00B11AC3" w:rsidP="00B11AC3">
            <w:pPr>
              <w:rPr>
                <w:noProof/>
              </w:rPr>
            </w:pPr>
            <w:r>
              <w:rPr>
                <w:noProof/>
              </w:rPr>
              <w:t xml:space="preserve">    //The SS transmits an RRCRelease message (IE redirectedCarrierInfo including EUTRA cell).</w:t>
            </w:r>
          </w:p>
          <w:p w14:paraId="47048621" w14:textId="77777777" w:rsidR="00B11AC3" w:rsidRDefault="00B11AC3" w:rsidP="00B11AC3">
            <w:pPr>
              <w:rPr>
                <w:noProof/>
              </w:rPr>
            </w:pPr>
            <w:r>
              <w:rPr>
                <w:noProof/>
              </w:rPr>
              <w:t xml:space="preserve">    v_RedirectedCarrierInfo := cs_NR_RedirectedCarrierInfoToEUTRA(v_CoOrd_SysInfo.Eutra[0].Arfcn);</w:t>
            </w:r>
          </w:p>
          <w:p w14:paraId="47048622" w14:textId="77777777" w:rsidR="00B11AC3" w:rsidRDefault="00B11AC3" w:rsidP="00B11AC3">
            <w:pPr>
              <w:rPr>
                <w:noProof/>
              </w:rPr>
            </w:pPr>
            <w:r>
              <w:rPr>
                <w:noProof/>
              </w:rPr>
              <w:t xml:space="preserve">    </w:t>
            </w:r>
            <w:r w:rsidRPr="00B11AC3">
              <w:rPr>
                <w:noProof/>
                <w:highlight w:val="yellow"/>
              </w:rPr>
              <w:t>f_NR_RRCRelease_Common(nr_Cell1, cs_38508_RRCRelease (tsc_NR_RRC_TI_Def, -, v_RedirectedCarrierInfo ));</w:t>
            </w:r>
          </w:p>
          <w:p w14:paraId="47048623" w14:textId="77777777" w:rsidR="00B11AC3" w:rsidRDefault="00B11AC3" w:rsidP="00B11AC3">
            <w:pPr>
              <w:rPr>
                <w:noProof/>
              </w:rPr>
            </w:pPr>
          </w:p>
          <w:p w14:paraId="47048624" w14:textId="77777777" w:rsidR="00B11AC3" w:rsidRDefault="00B11AC3" w:rsidP="00B11AC3">
            <w:pPr>
              <w:rPr>
                <w:noProof/>
              </w:rPr>
            </w:pPr>
            <w:r>
              <w:rPr>
                <w:noProof/>
              </w:rPr>
              <w:t xml:space="preserve">    // Send authentication paramters to EUTRA</w:t>
            </w:r>
          </w:p>
          <w:p w14:paraId="47048625" w14:textId="77777777" w:rsidR="00B11AC3" w:rsidRDefault="00B11AC3" w:rsidP="00B11AC3">
            <w:pPr>
              <w:rPr>
                <w:noProof/>
              </w:rPr>
            </w:pPr>
            <w:r>
              <w:rPr>
                <w:noProof/>
              </w:rPr>
              <w:t xml:space="preserve">    f_NR5GC_Send_GutiParametersToEUTRA(nr_Cell1);</w:t>
            </w:r>
          </w:p>
          <w:p w14:paraId="47048626" w14:textId="77777777" w:rsidR="00B11AC3" w:rsidRDefault="00B11AC3" w:rsidP="00B11AC3">
            <w:pPr>
              <w:rPr>
                <w:noProof/>
              </w:rPr>
            </w:pPr>
            <w:r>
              <w:rPr>
                <w:noProof/>
              </w:rPr>
              <w:t xml:space="preserve">    // send details of existing PDU sessions</w:t>
            </w:r>
          </w:p>
          <w:p w14:paraId="47048627" w14:textId="77777777" w:rsidR="00B11AC3" w:rsidRDefault="00B11AC3" w:rsidP="00B11AC3">
            <w:pPr>
              <w:rPr>
                <w:noProof/>
              </w:rPr>
            </w:pPr>
            <w:r>
              <w:rPr>
                <w:noProof/>
              </w:rPr>
              <w:t xml:space="preserve">    f_NR5GC_SendPduSessionInfoListToEUTRA();</w:t>
            </w:r>
          </w:p>
          <w:p w14:paraId="47048628" w14:textId="77777777" w:rsidR="00B11AC3" w:rsidRDefault="00B11AC3" w:rsidP="00B11AC3">
            <w:pPr>
              <w:rPr>
                <w:noProof/>
              </w:rPr>
            </w:pPr>
            <w:r>
              <w:rPr>
                <w:noProof/>
              </w:rPr>
              <w:lastRenderedPageBreak/>
              <w:t xml:space="preserve">    </w:t>
            </w:r>
          </w:p>
          <w:p w14:paraId="47048629" w14:textId="77777777" w:rsidR="00B11AC3" w:rsidRDefault="00B11AC3" w:rsidP="00B11AC3">
            <w:pPr>
              <w:rPr>
                <w:noProof/>
              </w:rPr>
            </w:pPr>
            <w:r>
              <w:rPr>
                <w:noProof/>
              </w:rPr>
              <w:t xml:space="preserve">    f_EUTRA_NR_WaitForCoOrd_Trigger(EUTRA, "Postamble");</w:t>
            </w:r>
          </w:p>
          <w:p w14:paraId="4704862A" w14:textId="77777777" w:rsidR="00B823DB" w:rsidRDefault="00B11AC3" w:rsidP="00B11AC3">
            <w:pPr>
              <w:rPr>
                <w:noProof/>
              </w:rPr>
            </w:pPr>
            <w:r>
              <w:rPr>
                <w:noProof/>
              </w:rPr>
              <w:t xml:space="preserve">  }</w:t>
            </w:r>
          </w:p>
        </w:tc>
      </w:tr>
    </w:tbl>
    <w:p w14:paraId="4704862C" w14:textId="77777777" w:rsidR="00B823DB" w:rsidRDefault="00B823DB" w:rsidP="00B823DB">
      <w:pPr>
        <w:rPr>
          <w:noProof/>
        </w:rPr>
      </w:pPr>
    </w:p>
    <w:p w14:paraId="4704862D" w14:textId="77777777"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14:paraId="47048657" w14:textId="77777777" w:rsidTr="00F56933">
        <w:tc>
          <w:tcPr>
            <w:tcW w:w="9855" w:type="dxa"/>
            <w:shd w:val="clear" w:color="auto" w:fill="auto"/>
          </w:tcPr>
          <w:p w14:paraId="4704862E" w14:textId="77777777" w:rsidR="00B11AC3" w:rsidRDefault="00B823DB" w:rsidP="00B11AC3">
            <w:pPr>
              <w:rPr>
                <w:noProof/>
              </w:rPr>
            </w:pPr>
            <w:r>
              <w:rPr>
                <w:noProof/>
              </w:rPr>
              <w:t xml:space="preserve">   </w:t>
            </w:r>
            <w:r w:rsidR="00B11AC3">
              <w:rPr>
                <w:noProof/>
              </w:rPr>
              <w:t>function fl_TC_11_1_2_NR5GC_TestBody() runs on NR5GC_PTC</w:t>
            </w:r>
          </w:p>
          <w:p w14:paraId="4704862F" w14:textId="77777777" w:rsidR="00B11AC3" w:rsidRDefault="00B11AC3" w:rsidP="00B11AC3">
            <w:pPr>
              <w:rPr>
                <w:noProof/>
              </w:rPr>
            </w:pPr>
            <w:r>
              <w:rPr>
                <w:noProof/>
              </w:rPr>
              <w:t xml:space="preserve">  {</w:t>
            </w:r>
          </w:p>
          <w:p w14:paraId="47048630" w14:textId="77777777" w:rsidR="00B11AC3" w:rsidRDefault="00B11AC3" w:rsidP="00B11AC3">
            <w:pPr>
              <w:rPr>
                <w:noProof/>
              </w:rPr>
            </w:pPr>
            <w:r>
              <w:rPr>
                <w:noProof/>
              </w:rPr>
              <w:t xml:space="preserve">    var EUTRA_NR_CoOrd_SysInfo_Type v_CoOrd_SysInfo := f_EUTRA_NR_WaitForCoOrd_SysInfo(EUTRA);</w:t>
            </w:r>
          </w:p>
          <w:p w14:paraId="47048631" w14:textId="77777777" w:rsidR="00B11AC3" w:rsidRDefault="00B11AC3" w:rsidP="00B11AC3">
            <w:pPr>
              <w:rPr>
                <w:noProof/>
              </w:rPr>
            </w:pPr>
            <w:r>
              <w:rPr>
                <w:noProof/>
              </w:rPr>
              <w:t xml:space="preserve">    var NG_NAS_MSG_Indication_Type v_ReceivedMsg;</w:t>
            </w:r>
          </w:p>
          <w:p w14:paraId="47048632" w14:textId="77777777" w:rsidR="00B11AC3" w:rsidRDefault="00B11AC3" w:rsidP="00B11AC3">
            <w:pPr>
              <w:rPr>
                <w:noProof/>
              </w:rPr>
            </w:pPr>
            <w:r>
              <w:rPr>
                <w:noProof/>
              </w:rPr>
              <w:t xml:space="preserve">    var NG_NAS_GutiParameters_Type v_GutiParams := f_NR5GC_CellInfo_GetGutiParameters (nr_Cell1);</w:t>
            </w:r>
          </w:p>
          <w:p w14:paraId="47048633" w14:textId="77777777" w:rsidR="00B11AC3" w:rsidRDefault="00B11AC3" w:rsidP="00B11AC3">
            <w:pPr>
              <w:rPr>
                <w:noProof/>
              </w:rPr>
            </w:pPr>
            <w:r>
              <w:rPr>
                <w:noProof/>
              </w:rPr>
              <w:t xml:space="preserve">    var template (present) NG_MobileIdentity v_S_TMSI := f_NG_S_TMSI2MobileIdentity(omit, v_GutiParams);</w:t>
            </w:r>
          </w:p>
          <w:p w14:paraId="47048634" w14:textId="77777777" w:rsidR="00B11AC3" w:rsidRDefault="00B11AC3" w:rsidP="00B11AC3">
            <w:pPr>
              <w:rPr>
                <w:noProof/>
              </w:rPr>
            </w:pPr>
            <w:r>
              <w:rPr>
                <w:noProof/>
              </w:rPr>
              <w:t xml:space="preserve">    var template (value) RedirectedCarrierInfo v_RedirectedCarrierInfo;</w:t>
            </w:r>
          </w:p>
          <w:p w14:paraId="47048635" w14:textId="77777777" w:rsidR="00B11AC3" w:rsidRDefault="00B11AC3" w:rsidP="00B11AC3">
            <w:pPr>
              <w:rPr>
                <w:noProof/>
              </w:rPr>
            </w:pPr>
          </w:p>
          <w:p w14:paraId="47048636" w14:textId="77777777" w:rsidR="00B11AC3" w:rsidRDefault="00B11AC3" w:rsidP="00B11AC3">
            <w:pPr>
              <w:rPr>
                <w:noProof/>
              </w:rPr>
            </w:pPr>
            <w:r>
              <w:rPr>
                <w:noProof/>
              </w:rPr>
              <w:t xml:space="preserve">    // @siclog "Step 1" siclog@</w:t>
            </w:r>
          </w:p>
          <w:p w14:paraId="47048637" w14:textId="77777777" w:rsidR="00B11AC3" w:rsidRDefault="00B11AC3" w:rsidP="00B11AC3">
            <w:pPr>
              <w:rPr>
                <w:noProof/>
              </w:rPr>
            </w:pPr>
            <w:r>
              <w:rPr>
                <w:noProof/>
              </w:rPr>
              <w:t xml:space="preserve">    f_NR_SetCellPower (nr_Cell1, tsc_NR_ServingCellSSS_EPRE_FR1, tsc_NR_ServingCellSSS_EPRE_FR2); //@sic R5-210133 sic@</w:t>
            </w:r>
          </w:p>
          <w:p w14:paraId="47048638" w14:textId="77777777" w:rsidR="00B11AC3" w:rsidRDefault="00B11AC3" w:rsidP="00B11AC3">
            <w:pPr>
              <w:rPr>
                <w:noProof/>
              </w:rPr>
            </w:pPr>
          </w:p>
          <w:p w14:paraId="47048639" w14:textId="77777777" w:rsidR="00B11AC3" w:rsidRDefault="00B11AC3" w:rsidP="00B11AC3">
            <w:pPr>
              <w:rPr>
                <w:noProof/>
              </w:rPr>
            </w:pPr>
            <w:r>
              <w:rPr>
                <w:noProof/>
              </w:rPr>
              <w:t xml:space="preserve">    //@siclog "Step 2" siclog@</w:t>
            </w:r>
          </w:p>
          <w:p w14:paraId="4704863A" w14:textId="77777777" w:rsidR="00B11AC3" w:rsidRDefault="00B11AC3" w:rsidP="00B11AC3">
            <w:pPr>
              <w:rPr>
                <w:noProof/>
              </w:rPr>
            </w:pPr>
            <w:r>
              <w:rPr>
                <w:noProof/>
              </w:rPr>
              <w:t xml:space="preserve">    f_UT_RequestIMSCall(UT, px_IMS_CalleeUri);</w:t>
            </w:r>
          </w:p>
          <w:p w14:paraId="4704863B" w14:textId="77777777" w:rsidR="00B11AC3" w:rsidRDefault="00B11AC3" w:rsidP="00B11AC3">
            <w:pPr>
              <w:rPr>
                <w:noProof/>
              </w:rPr>
            </w:pPr>
          </w:p>
          <w:p w14:paraId="4704863C" w14:textId="77777777" w:rsidR="00B11AC3" w:rsidRDefault="00B11AC3" w:rsidP="00B11AC3">
            <w:pPr>
              <w:rPr>
                <w:noProof/>
              </w:rPr>
            </w:pPr>
            <w:r>
              <w:rPr>
                <w:noProof/>
              </w:rPr>
              <w:t xml:space="preserve">    //@siclog "Steps 3-4" siclog@</w:t>
            </w:r>
          </w:p>
          <w:p w14:paraId="4704863D" w14:textId="77777777" w:rsidR="00B11AC3" w:rsidRDefault="00B11AC3" w:rsidP="00B11AC3">
            <w:pPr>
              <w:rPr>
                <w:noProof/>
              </w:rPr>
            </w:pPr>
            <w:r>
              <w:rPr>
                <w:noProof/>
              </w:rPr>
              <w:t xml:space="preserve">    v_ReceivedMsg := f_NR_RRC_ConnEst_DefWithNas (nr_Cell1, tsc_NR_RRC_TI_Def, mo_VoiceCall);</w:t>
            </w:r>
          </w:p>
          <w:p w14:paraId="4704863E" w14:textId="77777777" w:rsidR="00B11AC3" w:rsidRDefault="00B11AC3" w:rsidP="00B11AC3">
            <w:pPr>
              <w:rPr>
                <w:noProof/>
              </w:rPr>
            </w:pPr>
            <w:r>
              <w:rPr>
                <w:noProof/>
              </w:rPr>
              <w:t xml:space="preserve">    f_NR_PreliminaryPass(__FILE__, __LINE__, "Step 2");</w:t>
            </w:r>
          </w:p>
          <w:p w14:paraId="4704863F" w14:textId="77777777" w:rsidR="00B11AC3" w:rsidRDefault="00B11AC3" w:rsidP="00B11AC3">
            <w:pPr>
              <w:rPr>
                <w:noProof/>
              </w:rPr>
            </w:pPr>
            <w:r>
              <w:rPr>
                <w:noProof/>
              </w:rPr>
              <w:t xml:space="preserve">    </w:t>
            </w:r>
          </w:p>
          <w:p w14:paraId="47048640" w14:textId="77777777" w:rsidR="00B11AC3" w:rsidRDefault="00B11AC3" w:rsidP="00B11AC3">
            <w:pPr>
              <w:rPr>
                <w:noProof/>
              </w:rPr>
            </w:pPr>
            <w:r>
              <w:rPr>
                <w:noProof/>
              </w:rPr>
              <w:t xml:space="preserve">    //@siclog "Step 5" siclog@</w:t>
            </w:r>
          </w:p>
          <w:p w14:paraId="47048641" w14:textId="77777777" w:rsidR="00B11AC3" w:rsidRDefault="00B11AC3" w:rsidP="00B11AC3">
            <w:pPr>
              <w:rPr>
                <w:noProof/>
              </w:rPr>
            </w:pPr>
            <w:r>
              <w:rPr>
                <w:noProof/>
              </w:rPr>
              <w:t xml:space="preserve">    if (f_Check_NG_ServiceReqMsg (v_ReceivedMsg.Pdu,</w:t>
            </w:r>
          </w:p>
          <w:p w14:paraId="47048642" w14:textId="77777777" w:rsidR="00B11AC3" w:rsidRDefault="00B11AC3" w:rsidP="00B11AC3">
            <w:pPr>
              <w:rPr>
                <w:noProof/>
              </w:rPr>
            </w:pPr>
            <w:r>
              <w:rPr>
                <w:noProof/>
              </w:rPr>
              <w:t xml:space="preserve">                                      cs_NAS_KeySetIdentifier_lv(f_NR_SecurityKSIamf_Get (), tsc_NasKsi_NativeSecurityContext),</w:t>
            </w:r>
          </w:p>
          <w:p w14:paraId="47048643" w14:textId="77777777" w:rsidR="00B11AC3" w:rsidRDefault="00B11AC3" w:rsidP="00B11AC3">
            <w:pPr>
              <w:rPr>
                <w:noProof/>
              </w:rPr>
            </w:pPr>
            <w:r>
              <w:rPr>
                <w:noProof/>
              </w:rPr>
              <w:t xml:space="preserve">                                      v_S_TMSI,</w:t>
            </w:r>
          </w:p>
          <w:p w14:paraId="47048644" w14:textId="77777777" w:rsidR="00B11AC3" w:rsidRDefault="00B11AC3" w:rsidP="00B11AC3">
            <w:pPr>
              <w:rPr>
                <w:noProof/>
              </w:rPr>
            </w:pPr>
            <w:r>
              <w:rPr>
                <w:noProof/>
              </w:rPr>
              <w:t xml:space="preserve">                                      '0001'B,</w:t>
            </w:r>
          </w:p>
          <w:p w14:paraId="47048645" w14:textId="77777777" w:rsidR="00B11AC3" w:rsidRDefault="00B11AC3" w:rsidP="00B11AC3">
            <w:pPr>
              <w:rPr>
                <w:noProof/>
              </w:rPr>
            </w:pPr>
            <w:r>
              <w:rPr>
                <w:noProof/>
              </w:rPr>
              <w:t xml:space="preserve">                                      -, ?)) {</w:t>
            </w:r>
          </w:p>
          <w:p w14:paraId="47048646" w14:textId="77777777" w:rsidR="00B11AC3" w:rsidRDefault="00B11AC3" w:rsidP="00B11AC3">
            <w:pPr>
              <w:rPr>
                <w:noProof/>
              </w:rPr>
            </w:pPr>
            <w:r>
              <w:rPr>
                <w:noProof/>
              </w:rPr>
              <w:t xml:space="preserve">      f_NR_PreliminaryPass(__FILE__, __LINE__, "Step 5");</w:t>
            </w:r>
          </w:p>
          <w:p w14:paraId="47048647" w14:textId="77777777" w:rsidR="00B11AC3" w:rsidRDefault="00B11AC3" w:rsidP="00B11AC3">
            <w:pPr>
              <w:rPr>
                <w:noProof/>
              </w:rPr>
            </w:pPr>
            <w:r>
              <w:rPr>
                <w:noProof/>
              </w:rPr>
              <w:t xml:space="preserve">    } else {</w:t>
            </w:r>
          </w:p>
          <w:p w14:paraId="47048648" w14:textId="77777777" w:rsidR="00B11AC3" w:rsidRDefault="00B11AC3" w:rsidP="00B11AC3">
            <w:pPr>
              <w:rPr>
                <w:noProof/>
              </w:rPr>
            </w:pPr>
            <w:r>
              <w:rPr>
                <w:noProof/>
              </w:rPr>
              <w:t xml:space="preserve">      f_NR_SetVerdictFailOrInconc(__FILE__, __LINE__, "Step 5");</w:t>
            </w:r>
          </w:p>
          <w:p w14:paraId="47048649" w14:textId="77777777" w:rsidR="00B11AC3" w:rsidRDefault="00B11AC3" w:rsidP="00B11AC3">
            <w:pPr>
              <w:rPr>
                <w:noProof/>
              </w:rPr>
            </w:pPr>
            <w:r>
              <w:rPr>
                <w:noProof/>
              </w:rPr>
              <w:t xml:space="preserve">    }</w:t>
            </w:r>
          </w:p>
          <w:p w14:paraId="4704864A" w14:textId="77777777" w:rsidR="00B11AC3" w:rsidRDefault="00B11AC3" w:rsidP="00B11AC3">
            <w:pPr>
              <w:rPr>
                <w:noProof/>
              </w:rPr>
            </w:pPr>
            <w:r>
              <w:rPr>
                <w:noProof/>
              </w:rPr>
              <w:lastRenderedPageBreak/>
              <w:t xml:space="preserve">    </w:t>
            </w:r>
            <w:r w:rsidR="009D3A81" w:rsidRPr="009D3A81">
              <w:rPr>
                <w:noProof/>
                <w:highlight w:val="yellow"/>
              </w:rPr>
              <w:t>f_NR_RRC_ActivateSecurity (nr_Cell1, v_ReceivedMsg.SecurityProtection.NasCount);</w:t>
            </w:r>
          </w:p>
          <w:p w14:paraId="4704864B" w14:textId="77777777" w:rsidR="00B11AC3" w:rsidRDefault="00B11AC3" w:rsidP="00B11AC3">
            <w:pPr>
              <w:rPr>
                <w:noProof/>
              </w:rPr>
            </w:pPr>
            <w:r>
              <w:rPr>
                <w:noProof/>
              </w:rPr>
              <w:t xml:space="preserve">    //@siclog "Step 6" siclog@</w:t>
            </w:r>
          </w:p>
          <w:p w14:paraId="4704864C" w14:textId="77777777" w:rsidR="00B11AC3" w:rsidRDefault="00B11AC3" w:rsidP="00B11AC3">
            <w:pPr>
              <w:rPr>
                <w:noProof/>
              </w:rPr>
            </w:pPr>
            <w:r>
              <w:rPr>
                <w:noProof/>
              </w:rPr>
              <w:t xml:space="preserve">    //The SS transmits an RRCRelease message (IE redirectedCarrierInfo including EUTRA cell).</w:t>
            </w:r>
          </w:p>
          <w:p w14:paraId="4704864D" w14:textId="77777777" w:rsidR="00B11AC3" w:rsidRDefault="00B11AC3" w:rsidP="00B11AC3">
            <w:pPr>
              <w:rPr>
                <w:noProof/>
              </w:rPr>
            </w:pPr>
            <w:r>
              <w:rPr>
                <w:noProof/>
              </w:rPr>
              <w:t xml:space="preserve">    v_RedirectedCarrierInfo := cs_NR_RedirectedCarrierInfoToEUTRA(v_CoOrd_SysInfo.Eutra[0].Arfcn);</w:t>
            </w:r>
          </w:p>
          <w:p w14:paraId="4704864E" w14:textId="77777777" w:rsidR="00B11AC3" w:rsidRDefault="00B11AC3" w:rsidP="00B11AC3">
            <w:pPr>
              <w:rPr>
                <w:noProof/>
              </w:rPr>
            </w:pPr>
            <w:r>
              <w:rPr>
                <w:noProof/>
              </w:rPr>
              <w:t xml:space="preserve">    </w:t>
            </w:r>
            <w:r w:rsidRPr="00B11AC3">
              <w:rPr>
                <w:noProof/>
                <w:highlight w:val="yellow"/>
              </w:rPr>
              <w:t>SRB.send(cas_NR_SRB1_RrcPdu_REQ(nr_Cell1, -, cs_38508_RRCRelease (tsc_NR_RRC_TI_Def, -, v_RedirectedCarrierInfo)));</w:t>
            </w:r>
          </w:p>
          <w:p w14:paraId="4704864F" w14:textId="77777777" w:rsidR="00B11AC3" w:rsidRDefault="00B11AC3" w:rsidP="00B11AC3">
            <w:pPr>
              <w:rPr>
                <w:noProof/>
              </w:rPr>
            </w:pPr>
          </w:p>
          <w:p w14:paraId="47048650" w14:textId="77777777" w:rsidR="00B11AC3" w:rsidRDefault="00B11AC3" w:rsidP="00B11AC3">
            <w:pPr>
              <w:rPr>
                <w:noProof/>
              </w:rPr>
            </w:pPr>
            <w:r>
              <w:rPr>
                <w:noProof/>
              </w:rPr>
              <w:t xml:space="preserve">    // Send authentication paramters to EUTRA</w:t>
            </w:r>
          </w:p>
          <w:p w14:paraId="47048651" w14:textId="77777777" w:rsidR="00B11AC3" w:rsidRDefault="00B11AC3" w:rsidP="00B11AC3">
            <w:pPr>
              <w:rPr>
                <w:noProof/>
              </w:rPr>
            </w:pPr>
            <w:r>
              <w:rPr>
                <w:noProof/>
              </w:rPr>
              <w:t xml:space="preserve">    f_NR5GC_Send_GutiParametersToEUTRA(nr_Cell1);</w:t>
            </w:r>
          </w:p>
          <w:p w14:paraId="47048652" w14:textId="77777777" w:rsidR="00B11AC3" w:rsidRDefault="00B11AC3" w:rsidP="00B11AC3">
            <w:pPr>
              <w:rPr>
                <w:noProof/>
              </w:rPr>
            </w:pPr>
            <w:r>
              <w:rPr>
                <w:noProof/>
              </w:rPr>
              <w:t xml:space="preserve">    // send details of existing PDU sessions</w:t>
            </w:r>
          </w:p>
          <w:p w14:paraId="47048653" w14:textId="77777777" w:rsidR="00B11AC3" w:rsidRDefault="00B11AC3" w:rsidP="00B11AC3">
            <w:pPr>
              <w:rPr>
                <w:noProof/>
              </w:rPr>
            </w:pPr>
            <w:r>
              <w:rPr>
                <w:noProof/>
              </w:rPr>
              <w:t xml:space="preserve">    f_NR5GC_SendPduSessionInfoListToEUTRA();</w:t>
            </w:r>
          </w:p>
          <w:p w14:paraId="47048654" w14:textId="77777777" w:rsidR="00B11AC3" w:rsidRDefault="00B11AC3" w:rsidP="00B11AC3">
            <w:pPr>
              <w:rPr>
                <w:noProof/>
              </w:rPr>
            </w:pPr>
            <w:r>
              <w:rPr>
                <w:noProof/>
              </w:rPr>
              <w:t xml:space="preserve">    </w:t>
            </w:r>
            <w:r w:rsidRPr="00B11AC3">
              <w:rPr>
                <w:noProof/>
                <w:highlight w:val="yellow"/>
              </w:rPr>
              <w:t>f_NR5GC_IRAT_UECapabilityTransfer(nr_Cell1);</w:t>
            </w:r>
          </w:p>
          <w:p w14:paraId="47048655" w14:textId="77777777" w:rsidR="00B11AC3" w:rsidRDefault="00B11AC3" w:rsidP="00B11AC3">
            <w:pPr>
              <w:rPr>
                <w:noProof/>
              </w:rPr>
            </w:pPr>
            <w:r>
              <w:rPr>
                <w:noProof/>
              </w:rPr>
              <w:t xml:space="preserve">    f_EUTRA_NR_WaitForCoOrd_Trigger(EUTRA, "Postamble");</w:t>
            </w:r>
          </w:p>
          <w:p w14:paraId="47048656" w14:textId="77777777" w:rsidR="00B823DB" w:rsidRDefault="00B11AC3" w:rsidP="00B11AC3">
            <w:pPr>
              <w:rPr>
                <w:noProof/>
              </w:rPr>
            </w:pPr>
            <w:r>
              <w:rPr>
                <w:noProof/>
              </w:rPr>
              <w:t xml:space="preserve">  }</w:t>
            </w:r>
          </w:p>
        </w:tc>
      </w:tr>
    </w:tbl>
    <w:p w14:paraId="47048658" w14:textId="77777777" w:rsidR="00B823DB" w:rsidRPr="0065443B" w:rsidRDefault="00B823DB" w:rsidP="00B823DB">
      <w:pPr>
        <w:pStyle w:val="Heading2"/>
        <w:numPr>
          <w:ilvl w:val="1"/>
          <w:numId w:val="1"/>
        </w:numPr>
        <w:overflowPunct w:val="0"/>
        <w:autoSpaceDE w:val="0"/>
        <w:autoSpaceDN w:val="0"/>
        <w:adjustRightInd w:val="0"/>
        <w:spacing w:before="480"/>
        <w:rPr>
          <w:b/>
          <w:lang w:val="pt-BR"/>
        </w:rPr>
      </w:pPr>
      <w:bookmarkStart w:id="18" w:name="_Toc67572159"/>
      <w:bookmarkStart w:id="19" w:name="_Toc75012976"/>
      <w:r>
        <w:rPr>
          <w:b/>
          <w:lang w:val="pt-BR"/>
        </w:rPr>
        <w:lastRenderedPageBreak/>
        <w:t xml:space="preserve">Change </w:t>
      </w:r>
      <w:bookmarkEnd w:id="18"/>
      <w:bookmarkEnd w:id="19"/>
      <w:r w:rsidR="00B11AC3">
        <w:rPr>
          <w:rFonts w:hint="eastAsia"/>
          <w:b/>
          <w:lang w:val="pt-BR" w:eastAsia="zh-CN"/>
        </w:rPr>
        <w:t>3</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14:paraId="4704865B" w14:textId="77777777" w:rsidTr="00F56933">
        <w:trPr>
          <w:trHeight w:val="447"/>
        </w:trPr>
        <w:tc>
          <w:tcPr>
            <w:tcW w:w="2075" w:type="dxa"/>
          </w:tcPr>
          <w:p w14:paraId="47048659" w14:textId="77777777"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704865A" w14:textId="77777777" w:rsidR="00B823DB" w:rsidRPr="002D56A7" w:rsidRDefault="00254D3F" w:rsidP="00706427">
            <w:pPr>
              <w:spacing w:after="0"/>
            </w:pPr>
            <w:r>
              <w:rPr>
                <w:noProof/>
              </w:rPr>
              <w:t>fl_TC_11_1_</w:t>
            </w:r>
            <w:r w:rsidR="00706427">
              <w:rPr>
                <w:rFonts w:hint="eastAsia"/>
                <w:noProof/>
                <w:lang w:eastAsia="zh-CN"/>
              </w:rPr>
              <w:t>2</w:t>
            </w:r>
            <w:r>
              <w:rPr>
                <w:noProof/>
              </w:rPr>
              <w:t>_NR5GC_EUTRA_TestBody</w:t>
            </w:r>
          </w:p>
        </w:tc>
      </w:tr>
      <w:tr w:rsidR="00B823DB" w:rsidRPr="004A6B5A" w14:paraId="4704865E" w14:textId="77777777" w:rsidTr="00F56933">
        <w:trPr>
          <w:trHeight w:val="775"/>
        </w:trPr>
        <w:tc>
          <w:tcPr>
            <w:tcW w:w="2075" w:type="dxa"/>
          </w:tcPr>
          <w:p w14:paraId="4704865C" w14:textId="77777777"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14:paraId="4704865D" w14:textId="77777777" w:rsidR="00C420B1" w:rsidRPr="00A4185D" w:rsidRDefault="000D4874" w:rsidP="000D4874">
            <w:pPr>
              <w:numPr>
                <w:ilvl w:val="0"/>
                <w:numId w:val="20"/>
              </w:numPr>
              <w:spacing w:after="0"/>
              <w:rPr>
                <w:lang w:val="en-US"/>
              </w:rPr>
            </w:pPr>
            <w:r w:rsidRPr="000D4874">
              <w:rPr>
                <w:lang w:val="en-US" w:eastAsia="zh-CN"/>
              </w:rPr>
              <w:t>1.</w:t>
            </w:r>
            <w:r w:rsidRPr="000D4874">
              <w:rPr>
                <w:lang w:val="en-US" w:eastAsia="zh-CN"/>
              </w:rPr>
              <w:tab/>
            </w:r>
            <w:proofErr w:type="spellStart"/>
            <w:r w:rsidRPr="000D4874">
              <w:rPr>
                <w:lang w:val="en-US" w:eastAsia="zh-CN"/>
              </w:rPr>
              <w:t>Acoording</w:t>
            </w:r>
            <w:proofErr w:type="spellEnd"/>
            <w:r w:rsidRPr="000D4874">
              <w:rPr>
                <w:lang w:val="en-US" w:eastAsia="zh-CN"/>
              </w:rPr>
              <w:t xml:space="preserve"> to TS 23.502 clause 4.11.2.2, when UE performs mobility procedure from 5GS to EPS without N26 interface, UE will performs the UE requested PDN Connectivity Procedure if UE wants to transfer the remaining PDU Sessions in 5GS to EPS. The possible parallel </w:t>
            </w:r>
            <w:proofErr w:type="spellStart"/>
            <w:r w:rsidRPr="000D4874">
              <w:rPr>
                <w:lang w:val="en-US" w:eastAsia="zh-CN"/>
              </w:rPr>
              <w:t>behaviour</w:t>
            </w:r>
            <w:proofErr w:type="spellEnd"/>
            <w:r w:rsidRPr="000D4874">
              <w:rPr>
                <w:lang w:val="en-US" w:eastAsia="zh-CN"/>
              </w:rPr>
              <w:t xml:space="preserve"> description is missing after step 20.</w:t>
            </w:r>
          </w:p>
        </w:tc>
      </w:tr>
      <w:tr w:rsidR="00B823DB" w14:paraId="47048661" w14:textId="77777777" w:rsidTr="00F56933">
        <w:tc>
          <w:tcPr>
            <w:tcW w:w="2075" w:type="dxa"/>
          </w:tcPr>
          <w:p w14:paraId="4704865F" w14:textId="77777777"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14:paraId="47048660" w14:textId="77777777" w:rsidR="00C420B1" w:rsidRPr="00993C1B" w:rsidRDefault="00F137E3" w:rsidP="00F56933">
            <w:pPr>
              <w:pStyle w:val="CRCoverPage"/>
              <w:numPr>
                <w:ilvl w:val="0"/>
                <w:numId w:val="21"/>
              </w:numPr>
              <w:spacing w:after="0"/>
              <w:rPr>
                <w:rFonts w:ascii="Times New Roman" w:hAnsi="Times New Roman"/>
              </w:rPr>
            </w:pPr>
            <w:r w:rsidRPr="00F137E3">
              <w:rPr>
                <w:rFonts w:ascii="Times New Roman" w:hAnsi="Times New Roman" w:hint="eastAsia"/>
                <w:lang w:val="en-US" w:eastAsia="zh-CN"/>
              </w:rPr>
              <w:t xml:space="preserve">Add </w:t>
            </w:r>
            <w:r w:rsidRPr="00F137E3">
              <w:rPr>
                <w:rFonts w:ascii="Times New Roman" w:hAnsi="Times New Roman"/>
                <w:lang w:val="en-US" w:eastAsia="zh-CN"/>
              </w:rPr>
              <w:t>PDN CONNECTIVITY REQUEST</w:t>
            </w:r>
            <w:r w:rsidRPr="00F137E3">
              <w:rPr>
                <w:rFonts w:ascii="Times New Roman" w:hAnsi="Times New Roman" w:hint="eastAsia"/>
                <w:lang w:val="en-US" w:eastAsia="zh-CN"/>
              </w:rPr>
              <w:t xml:space="preserve"> process after step 27.</w:t>
            </w:r>
          </w:p>
        </w:tc>
      </w:tr>
      <w:tr w:rsidR="00B823DB" w14:paraId="47048664" w14:textId="77777777" w:rsidTr="00F56933">
        <w:tc>
          <w:tcPr>
            <w:tcW w:w="2075" w:type="dxa"/>
          </w:tcPr>
          <w:p w14:paraId="47048662" w14:textId="77777777"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14:paraId="47048663" w14:textId="77777777" w:rsidR="00B823DB" w:rsidRPr="007015EF" w:rsidRDefault="00254D3F" w:rsidP="00F56933">
            <w:pPr>
              <w:spacing w:after="0"/>
            </w:pPr>
            <w:r w:rsidRPr="008952A7">
              <w:t>EPS_Fallback_NR5GC_EUTRA.ttcn</w:t>
            </w:r>
          </w:p>
        </w:tc>
      </w:tr>
      <w:tr w:rsidR="00B823DB" w:rsidRPr="00E751F5" w14:paraId="47048667" w14:textId="77777777" w:rsidTr="00F56933">
        <w:tc>
          <w:tcPr>
            <w:tcW w:w="2075" w:type="dxa"/>
          </w:tcPr>
          <w:p w14:paraId="47048665" w14:textId="77777777"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14:paraId="47048666" w14:textId="77777777" w:rsidR="00B823DB" w:rsidRPr="00E751F5" w:rsidRDefault="00B823DB" w:rsidP="00F56933">
            <w:pPr>
              <w:rPr>
                <w:rFonts w:ascii="Arial" w:hAnsi="Arial"/>
                <w:highlight w:val="cyan"/>
              </w:rPr>
            </w:pPr>
          </w:p>
        </w:tc>
      </w:tr>
    </w:tbl>
    <w:p w14:paraId="47048668" w14:textId="77777777" w:rsidR="00B823DB" w:rsidRDefault="00B823DB" w:rsidP="00B823DB">
      <w:pPr>
        <w:rPr>
          <w:noProof/>
        </w:rPr>
      </w:pPr>
    </w:p>
    <w:p w14:paraId="47048669" w14:textId="77777777"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14:paraId="47048683" w14:textId="77777777" w:rsidTr="00F56933">
        <w:tc>
          <w:tcPr>
            <w:tcW w:w="9855" w:type="dxa"/>
            <w:shd w:val="clear" w:color="auto" w:fill="auto"/>
          </w:tcPr>
          <w:p w14:paraId="4704866A" w14:textId="77777777" w:rsidR="00706427" w:rsidRDefault="00B823DB" w:rsidP="00706427">
            <w:pPr>
              <w:rPr>
                <w:noProof/>
              </w:rPr>
            </w:pPr>
            <w:r>
              <w:rPr>
                <w:noProof/>
              </w:rPr>
              <w:t xml:space="preserve">  </w:t>
            </w:r>
            <w:r w:rsidR="00706427">
              <w:rPr>
                <w:noProof/>
              </w:rPr>
              <w:t>function fl_TC_11_1_2_NR5GC_EUTRA_TestBody() runs on EUTRA_Multi5GS_PTC // @sic R5-204399 sic@</w:t>
            </w:r>
          </w:p>
          <w:p w14:paraId="4704866B" w14:textId="77777777" w:rsidR="00706427" w:rsidRDefault="00706427" w:rsidP="00706427">
            <w:pPr>
              <w:rPr>
                <w:noProof/>
              </w:rPr>
            </w:pPr>
            <w:r>
              <w:rPr>
                <w:noProof/>
              </w:rPr>
              <w:t xml:space="preserve">  {</w:t>
            </w:r>
          </w:p>
          <w:p w14:paraId="4704866C" w14:textId="77777777" w:rsidR="00706427" w:rsidRDefault="00706427" w:rsidP="00706427">
            <w:pPr>
              <w:rPr>
                <w:noProof/>
              </w:rPr>
            </w:pPr>
            <w:r>
              <w:rPr>
                <w:noProof/>
              </w:rPr>
              <w:t xml:space="preserve">    </w:t>
            </w:r>
          </w:p>
          <w:p w14:paraId="4704866D" w14:textId="77777777" w:rsidR="00706427" w:rsidRDefault="00706427" w:rsidP="00706427">
            <w:pPr>
              <w:rPr>
                <w:noProof/>
              </w:rPr>
            </w:pPr>
            <w:r>
              <w:rPr>
                <w:noProof/>
              </w:rPr>
              <w:t xml:space="preserve">    // @siclog "Step 0" siclog@</w:t>
            </w:r>
          </w:p>
          <w:p w14:paraId="4704866E" w14:textId="77777777" w:rsidR="00706427" w:rsidRDefault="00706427" w:rsidP="00706427">
            <w:pPr>
              <w:rPr>
                <w:noProof/>
              </w:rPr>
            </w:pPr>
            <w:r>
              <w:rPr>
                <w:noProof/>
              </w:rPr>
              <w:t xml:space="preserve">    f_EUTRA38_SetCellPower(eutra_Cell1, tsc_Suitable_NeighbourIntraFreq_CellRS_EPRE, tsc_Suitable_NeighbourIntraFreq_CellRS_EPRE); // @sic R5-210133 sic@</w:t>
            </w:r>
          </w:p>
          <w:p w14:paraId="4704866F" w14:textId="77777777" w:rsidR="00706427" w:rsidRDefault="00706427" w:rsidP="00706427">
            <w:pPr>
              <w:rPr>
                <w:noProof/>
              </w:rPr>
            </w:pPr>
          </w:p>
          <w:p w14:paraId="47048670" w14:textId="77777777" w:rsidR="00706427" w:rsidRDefault="00706427" w:rsidP="00706427">
            <w:pPr>
              <w:rPr>
                <w:noProof/>
              </w:rPr>
            </w:pPr>
            <w:r>
              <w:rPr>
                <w:noProof/>
              </w:rPr>
              <w:t xml:space="preserve">    fl_TAUReject_AttachWithoutN26 ();</w:t>
            </w:r>
          </w:p>
          <w:p w14:paraId="47048671" w14:textId="77777777" w:rsidR="00706427" w:rsidRDefault="00706427" w:rsidP="00706427">
            <w:pPr>
              <w:rPr>
                <w:noProof/>
              </w:rPr>
            </w:pPr>
            <w:r>
              <w:rPr>
                <w:noProof/>
              </w:rPr>
              <w:t xml:space="preserve">    </w:t>
            </w:r>
          </w:p>
          <w:p w14:paraId="47048672" w14:textId="77777777" w:rsidR="00706427" w:rsidRDefault="00706427" w:rsidP="00706427">
            <w:pPr>
              <w:rPr>
                <w:noProof/>
              </w:rPr>
            </w:pPr>
            <w:r>
              <w:rPr>
                <w:noProof/>
              </w:rPr>
              <w:t xml:space="preserve">    // @siclog "Step 21" siclog@</w:t>
            </w:r>
          </w:p>
          <w:p w14:paraId="47048673" w14:textId="77777777" w:rsidR="00706427" w:rsidRDefault="00706427" w:rsidP="00706427">
            <w:pPr>
              <w:rPr>
                <w:noProof/>
              </w:rPr>
            </w:pPr>
            <w:r>
              <w:rPr>
                <w:noProof/>
              </w:rPr>
              <w:t xml:space="preserve">    // Step 7 of 4.5A.6.3-1</w:t>
            </w:r>
          </w:p>
          <w:p w14:paraId="47048674" w14:textId="77777777" w:rsidR="00706427" w:rsidRDefault="00706427" w:rsidP="00706427">
            <w:pPr>
              <w:rPr>
                <w:noProof/>
              </w:rPr>
            </w:pPr>
            <w:r>
              <w:rPr>
                <w:noProof/>
              </w:rPr>
              <w:lastRenderedPageBreak/>
              <w:t xml:space="preserve">    // FFS: This step is not needed as SRB2 &amp; DRB already configured above</w:t>
            </w:r>
          </w:p>
          <w:p w14:paraId="47048675" w14:textId="77777777" w:rsidR="00706427" w:rsidRDefault="00706427" w:rsidP="00706427">
            <w:pPr>
              <w:rPr>
                <w:noProof/>
              </w:rPr>
            </w:pPr>
            <w:r>
              <w:rPr>
                <w:noProof/>
              </w:rPr>
              <w:t xml:space="preserve">    f_EUTRA38_MultiPDN_RRCConnectionReconfiguration_Common(eutra_Cell1,</w:t>
            </w:r>
          </w:p>
          <w:p w14:paraId="47048676" w14:textId="77777777" w:rsidR="00706427" w:rsidRDefault="00706427" w:rsidP="00706427">
            <w:pPr>
              <w:rPr>
                <w:noProof/>
              </w:rPr>
            </w:pPr>
            <w:r>
              <w:rPr>
                <w:noProof/>
              </w:rPr>
              <w:t xml:space="preserve">                                                           tsc_RRC_TI_Def,</w:t>
            </w:r>
          </w:p>
          <w:p w14:paraId="47048677" w14:textId="77777777" w:rsidR="00706427" w:rsidRDefault="00706427" w:rsidP="00706427">
            <w:pPr>
              <w:rPr>
                <w:noProof/>
              </w:rPr>
            </w:pPr>
            <w:r>
              <w:rPr>
                <w:noProof/>
              </w:rPr>
              <w:t xml:space="preserve">                                                           {cs_508_SRB2_ToAddMod_DEFAULT},</w:t>
            </w:r>
          </w:p>
          <w:p w14:paraId="47048678" w14:textId="77777777" w:rsidR="00706427" w:rsidRDefault="00706427" w:rsidP="00706427">
            <w:pPr>
              <w:rPr>
                <w:noProof/>
              </w:rPr>
            </w:pPr>
            <w:r>
              <w:rPr>
                <w:noProof/>
              </w:rPr>
              <w:t xml:space="preserve">                                                           {cs_508_DRB_ToAddMod_DEFAULT_AM(tsc_DRB1)});</w:t>
            </w:r>
          </w:p>
          <w:p w14:paraId="47048679" w14:textId="77777777" w:rsidR="00706427" w:rsidRDefault="00706427" w:rsidP="00706427">
            <w:pPr>
              <w:rPr>
                <w:noProof/>
              </w:rPr>
            </w:pPr>
            <w:r>
              <w:rPr>
                <w:noProof/>
              </w:rPr>
              <w:t xml:space="preserve">    </w:t>
            </w:r>
          </w:p>
          <w:p w14:paraId="4704867A" w14:textId="77777777" w:rsidR="00706427" w:rsidRDefault="00706427" w:rsidP="00706427">
            <w:pPr>
              <w:rPr>
                <w:noProof/>
              </w:rPr>
            </w:pPr>
            <w:r>
              <w:rPr>
                <w:noProof/>
              </w:rPr>
              <w:t xml:space="preserve">    // @siclog "Step 26 - 28" siclog@</w:t>
            </w:r>
          </w:p>
          <w:p w14:paraId="4704867B" w14:textId="77777777" w:rsidR="00706427" w:rsidRDefault="00706427" w:rsidP="00706427">
            <w:pPr>
              <w:rPr>
                <w:noProof/>
              </w:rPr>
            </w:pPr>
            <w:r>
              <w:rPr>
                <w:noProof/>
              </w:rPr>
              <w:t xml:space="preserve">    f_IMS_IPCAN_WaitForTrigger(IMS[tsc_Index_IMS1]);</w:t>
            </w:r>
          </w:p>
          <w:p w14:paraId="4704867C" w14:textId="77777777" w:rsidR="00706427" w:rsidRDefault="00706427" w:rsidP="00706427">
            <w:pPr>
              <w:rPr>
                <w:noProof/>
              </w:rPr>
            </w:pPr>
            <w:r>
              <w:rPr>
                <w:noProof/>
              </w:rPr>
              <w:t xml:space="preserve">    f_EUTRA38_MultiPDN_ActivateDedicatedEpsBearer_Speech(eutra_Cell1);</w:t>
            </w:r>
          </w:p>
          <w:p w14:paraId="4704867D" w14:textId="77777777" w:rsidR="00706427" w:rsidRDefault="00706427" w:rsidP="00706427">
            <w:pPr>
              <w:rPr>
                <w:noProof/>
              </w:rPr>
            </w:pPr>
            <w:r>
              <w:rPr>
                <w:noProof/>
              </w:rPr>
              <w:t xml:space="preserve">    </w:t>
            </w:r>
          </w:p>
          <w:p w14:paraId="4704867E" w14:textId="77777777" w:rsidR="00706427" w:rsidRDefault="00706427" w:rsidP="00706427">
            <w:pPr>
              <w:rPr>
                <w:noProof/>
              </w:rPr>
            </w:pPr>
            <w:r>
              <w:rPr>
                <w:noProof/>
              </w:rPr>
              <w:t xml:space="preserve">    // Test body finishes on IMS PTC</w:t>
            </w:r>
          </w:p>
          <w:p w14:paraId="4704867F" w14:textId="77777777" w:rsidR="00706427" w:rsidRDefault="00706427" w:rsidP="00706427">
            <w:pPr>
              <w:rPr>
                <w:noProof/>
              </w:rPr>
            </w:pPr>
            <w:r>
              <w:rPr>
                <w:noProof/>
              </w:rPr>
              <w:t xml:space="preserve">    f_IMS_IPCAN_WaitForTrigger(IMS[tsc_Index_IMS1]);</w:t>
            </w:r>
          </w:p>
          <w:p w14:paraId="47048680" w14:textId="77777777" w:rsidR="00706427" w:rsidRDefault="00706427" w:rsidP="00706427">
            <w:pPr>
              <w:rPr>
                <w:noProof/>
              </w:rPr>
            </w:pPr>
            <w:r>
              <w:rPr>
                <w:noProof/>
              </w:rPr>
              <w:t xml:space="preserve">    f_EUTRA_DeactivateEPS_BearerContext (eutra_Cell1, tsc_EpsDedicatedBearerId);</w:t>
            </w:r>
          </w:p>
          <w:p w14:paraId="47048681" w14:textId="77777777" w:rsidR="00706427" w:rsidRDefault="00706427" w:rsidP="00706427">
            <w:pPr>
              <w:rPr>
                <w:noProof/>
              </w:rPr>
            </w:pPr>
            <w:r>
              <w:rPr>
                <w:noProof/>
              </w:rPr>
              <w:t xml:space="preserve">    f_EUTRA_NR_SendCoOrd (NR, cms_EUTRA_NR_Trigger("Postamble"));</w:t>
            </w:r>
          </w:p>
          <w:p w14:paraId="47048682" w14:textId="77777777" w:rsidR="00B823DB" w:rsidRDefault="00706427" w:rsidP="00706427">
            <w:pPr>
              <w:rPr>
                <w:noProof/>
              </w:rPr>
            </w:pPr>
            <w:r>
              <w:rPr>
                <w:noProof/>
              </w:rPr>
              <w:t xml:space="preserve">  }</w:t>
            </w:r>
          </w:p>
        </w:tc>
      </w:tr>
    </w:tbl>
    <w:p w14:paraId="47048684" w14:textId="77777777" w:rsidR="00B823DB" w:rsidRDefault="00B823DB" w:rsidP="00B823DB">
      <w:pPr>
        <w:rPr>
          <w:noProof/>
        </w:rPr>
      </w:pPr>
    </w:p>
    <w:p w14:paraId="47048685" w14:textId="77777777"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DB" w14:paraId="470486AC" w14:textId="77777777" w:rsidTr="00F56933">
        <w:tc>
          <w:tcPr>
            <w:tcW w:w="9855" w:type="dxa"/>
            <w:shd w:val="clear" w:color="auto" w:fill="auto"/>
          </w:tcPr>
          <w:p w14:paraId="47048686" w14:textId="77777777" w:rsidR="00706427" w:rsidRDefault="00B823DB" w:rsidP="00706427">
            <w:pPr>
              <w:rPr>
                <w:noProof/>
              </w:rPr>
            </w:pPr>
            <w:r>
              <w:rPr>
                <w:noProof/>
              </w:rPr>
              <w:t xml:space="preserve">   </w:t>
            </w:r>
            <w:r w:rsidR="00706427">
              <w:rPr>
                <w:noProof/>
              </w:rPr>
              <w:t>function fl_TC_11_1_2_NR5GC_EUTRA_TestBody() runs on EUTRA_Multi5GS_PTC // @sic R5-204399 sic@</w:t>
            </w:r>
          </w:p>
          <w:p w14:paraId="47048687" w14:textId="77777777" w:rsidR="00706427" w:rsidRDefault="00706427" w:rsidP="00706427">
            <w:pPr>
              <w:rPr>
                <w:noProof/>
              </w:rPr>
            </w:pPr>
            <w:r>
              <w:rPr>
                <w:noProof/>
              </w:rPr>
              <w:t xml:space="preserve">  {</w:t>
            </w:r>
          </w:p>
          <w:p w14:paraId="47048688" w14:textId="77777777" w:rsidR="00CE763D" w:rsidRPr="001B43C4" w:rsidRDefault="00706427" w:rsidP="00CE763D">
            <w:pPr>
              <w:rPr>
                <w:noProof/>
                <w:highlight w:val="yellow"/>
              </w:rPr>
            </w:pPr>
            <w:r>
              <w:rPr>
                <w:noProof/>
              </w:rPr>
              <w:t xml:space="preserve">    </w:t>
            </w:r>
            <w:r w:rsidR="00CE763D" w:rsidRPr="001B43C4">
              <w:rPr>
                <w:noProof/>
                <w:highlight w:val="yellow"/>
              </w:rPr>
              <w:t>var EPS_BearerIdentity v_EpsBearerId;</w:t>
            </w:r>
          </w:p>
          <w:p w14:paraId="47048689" w14:textId="77777777" w:rsidR="001B43C4" w:rsidRPr="001B43C4" w:rsidRDefault="00CE763D" w:rsidP="001B43C4">
            <w:pPr>
              <w:ind w:firstLine="195"/>
              <w:rPr>
                <w:noProof/>
                <w:highlight w:val="yellow"/>
                <w:lang w:eastAsia="zh-CN"/>
              </w:rPr>
            </w:pPr>
            <w:r w:rsidRPr="001B43C4">
              <w:rPr>
                <w:noProof/>
                <w:highlight w:val="yellow"/>
              </w:rPr>
              <w:t xml:space="preserve">var SRB_COMMON_IND v_ReceivedAsp;    </w:t>
            </w:r>
          </w:p>
          <w:p w14:paraId="4704868A" w14:textId="77777777" w:rsidR="00706427" w:rsidRDefault="00CE763D" w:rsidP="001B43C4">
            <w:pPr>
              <w:ind w:firstLine="195"/>
              <w:rPr>
                <w:noProof/>
              </w:rPr>
            </w:pPr>
            <w:r w:rsidRPr="001B43C4">
              <w:rPr>
                <w:noProof/>
                <w:highlight w:val="yellow"/>
              </w:rPr>
              <w:t>var timer t_wait := 5;</w:t>
            </w:r>
          </w:p>
          <w:p w14:paraId="4704868B" w14:textId="77777777" w:rsidR="00706427" w:rsidRDefault="00706427" w:rsidP="00706427">
            <w:pPr>
              <w:rPr>
                <w:noProof/>
              </w:rPr>
            </w:pPr>
            <w:r>
              <w:rPr>
                <w:noProof/>
              </w:rPr>
              <w:t xml:space="preserve">    // @siclog "Step 0" siclog@</w:t>
            </w:r>
          </w:p>
          <w:p w14:paraId="4704868C" w14:textId="77777777" w:rsidR="00706427" w:rsidRDefault="00706427" w:rsidP="00706427">
            <w:pPr>
              <w:rPr>
                <w:noProof/>
              </w:rPr>
            </w:pPr>
            <w:r>
              <w:rPr>
                <w:noProof/>
              </w:rPr>
              <w:t xml:space="preserve">    f_EUTRA38_SetCellPower(eutra_Cell1, tsc_Suitable_NeighbourIntraFreq_CellRS_EPRE, tsc_Suitable_NeighbourIntraFreq_CellRS_EPRE); // @sic R5-210133 sic@</w:t>
            </w:r>
          </w:p>
          <w:p w14:paraId="4704868D" w14:textId="77777777" w:rsidR="00706427" w:rsidRDefault="00706427" w:rsidP="00706427">
            <w:pPr>
              <w:rPr>
                <w:noProof/>
              </w:rPr>
            </w:pPr>
          </w:p>
          <w:p w14:paraId="4704868E" w14:textId="77777777" w:rsidR="00706427" w:rsidRDefault="00706427" w:rsidP="00706427">
            <w:pPr>
              <w:rPr>
                <w:noProof/>
              </w:rPr>
            </w:pPr>
            <w:r>
              <w:rPr>
                <w:noProof/>
              </w:rPr>
              <w:t xml:space="preserve">    fl_TAUReject_AttachWithoutN26 ();</w:t>
            </w:r>
          </w:p>
          <w:p w14:paraId="4704868F" w14:textId="77777777" w:rsidR="00CE763D" w:rsidRPr="00CE763D" w:rsidRDefault="00706427" w:rsidP="00CE763D">
            <w:pPr>
              <w:rPr>
                <w:noProof/>
                <w:highlight w:val="yellow"/>
              </w:rPr>
            </w:pPr>
            <w:r>
              <w:rPr>
                <w:noProof/>
              </w:rPr>
              <w:t xml:space="preserve">    </w:t>
            </w:r>
            <w:r w:rsidR="00CE763D">
              <w:rPr>
                <w:noProof/>
              </w:rPr>
              <w:t xml:space="preserve">    </w:t>
            </w:r>
            <w:r w:rsidR="00CE763D" w:rsidRPr="00CE763D">
              <w:rPr>
                <w:noProof/>
                <w:highlight w:val="yellow"/>
              </w:rPr>
              <w:t>alt {</w:t>
            </w:r>
          </w:p>
          <w:p w14:paraId="47048690" w14:textId="77777777" w:rsidR="00CE763D" w:rsidRPr="00CE763D" w:rsidRDefault="00CE763D" w:rsidP="00CE763D">
            <w:pPr>
              <w:rPr>
                <w:noProof/>
                <w:highlight w:val="yellow"/>
              </w:rPr>
            </w:pPr>
            <w:r w:rsidRPr="00CE763D">
              <w:rPr>
                <w:noProof/>
                <w:highlight w:val="yellow"/>
              </w:rPr>
              <w:t xml:space="preserve">      [] SRB.receive(car_SRB2_NasPdu_IND(eutra_Cell1,</w:t>
            </w:r>
          </w:p>
          <w:p w14:paraId="47048691" w14:textId="77777777" w:rsidR="00CE763D" w:rsidRPr="00CE763D" w:rsidRDefault="00CE763D" w:rsidP="00CE763D">
            <w:pPr>
              <w:rPr>
                <w:noProof/>
                <w:highlight w:val="yellow"/>
              </w:rPr>
            </w:pPr>
            <w:r w:rsidRPr="00CE763D">
              <w:rPr>
                <w:noProof/>
                <w:highlight w:val="yellow"/>
              </w:rPr>
              <w:t xml:space="preserve">                                           cr_NAS_Indication(tsc_SHT_IntegrityProtected_Ciphered, cr_PDN_CONNECTIVITY_REQUEST_N1ToS1(tsc_PdnRequest_Handover, ?)))) -&gt; value v_ReceivedAsp</w:t>
            </w:r>
          </w:p>
          <w:p w14:paraId="47048692" w14:textId="77777777" w:rsidR="00CE763D" w:rsidRPr="00CE763D" w:rsidRDefault="00CE763D" w:rsidP="00CE763D">
            <w:pPr>
              <w:rPr>
                <w:noProof/>
                <w:highlight w:val="yellow"/>
              </w:rPr>
            </w:pPr>
            <w:r w:rsidRPr="00CE763D">
              <w:rPr>
                <w:noProof/>
                <w:highlight w:val="yellow"/>
              </w:rPr>
              <w:t xml:space="preserve">        {</w:t>
            </w:r>
          </w:p>
          <w:p w14:paraId="47048693" w14:textId="77777777" w:rsidR="00CE763D" w:rsidRPr="00CE763D" w:rsidRDefault="00CE763D" w:rsidP="00CE763D">
            <w:pPr>
              <w:rPr>
                <w:noProof/>
                <w:highlight w:val="yellow"/>
              </w:rPr>
            </w:pPr>
            <w:r w:rsidRPr="00CE763D">
              <w:rPr>
                <w:noProof/>
                <w:highlight w:val="yellow"/>
              </w:rPr>
              <w:t xml:space="preserve">          v_EpsBearerId := f_EUTRA38_MultiPDN_EstablishAdditionalPDN_Step2_FB(eutra_Cell1, v_ReceivedAsp.Signalling.Nas[0].Pdu.Msg.pDN_CONNECTIVITY_REQUEST);</w:t>
            </w:r>
          </w:p>
          <w:p w14:paraId="47048694" w14:textId="77777777" w:rsidR="00CE763D" w:rsidRPr="00CE763D" w:rsidRDefault="00CE763D" w:rsidP="00CE763D">
            <w:pPr>
              <w:rPr>
                <w:noProof/>
                <w:highlight w:val="yellow"/>
              </w:rPr>
            </w:pPr>
            <w:r w:rsidRPr="00CE763D">
              <w:rPr>
                <w:noProof/>
                <w:highlight w:val="yellow"/>
              </w:rPr>
              <w:t xml:space="preserve">          a_EUTRA_IdleUpdated_ConnectToAdditionalPDN_Step3(eutra_Cell1);</w:t>
            </w:r>
          </w:p>
          <w:p w14:paraId="47048695" w14:textId="77777777" w:rsidR="00CE763D" w:rsidRPr="00CE763D" w:rsidRDefault="00CE763D" w:rsidP="00CE763D">
            <w:pPr>
              <w:rPr>
                <w:noProof/>
                <w:highlight w:val="yellow"/>
              </w:rPr>
            </w:pPr>
            <w:r w:rsidRPr="00CE763D">
              <w:rPr>
                <w:noProof/>
                <w:highlight w:val="yellow"/>
              </w:rPr>
              <w:t xml:space="preserve">          a_EUTRA38_MultiPDN_ConnectToAdditionalPDN_Step4(eutra_Cell1, v_EpsBearerId);</w:t>
            </w:r>
          </w:p>
          <w:p w14:paraId="47048696" w14:textId="77777777" w:rsidR="00CE763D" w:rsidRPr="00CE763D" w:rsidRDefault="00CE763D" w:rsidP="00CE763D">
            <w:pPr>
              <w:rPr>
                <w:noProof/>
                <w:highlight w:val="yellow"/>
              </w:rPr>
            </w:pPr>
            <w:r w:rsidRPr="00CE763D">
              <w:rPr>
                <w:noProof/>
                <w:highlight w:val="yellow"/>
              </w:rPr>
              <w:lastRenderedPageBreak/>
              <w:t xml:space="preserve">        }</w:t>
            </w:r>
          </w:p>
          <w:p w14:paraId="47048697" w14:textId="77777777" w:rsidR="00CE763D" w:rsidRPr="00CE763D" w:rsidRDefault="00CE763D" w:rsidP="00CE763D">
            <w:pPr>
              <w:rPr>
                <w:noProof/>
                <w:highlight w:val="yellow"/>
              </w:rPr>
            </w:pPr>
            <w:r w:rsidRPr="00CE763D">
              <w:rPr>
                <w:noProof/>
                <w:highlight w:val="yellow"/>
              </w:rPr>
              <w:t xml:space="preserve">      [] t_wait.timeout</w:t>
            </w:r>
          </w:p>
          <w:p w14:paraId="47048698" w14:textId="77777777" w:rsidR="00CE763D" w:rsidRPr="00CE763D" w:rsidRDefault="00CE763D" w:rsidP="00CE763D">
            <w:pPr>
              <w:rPr>
                <w:noProof/>
                <w:highlight w:val="yellow"/>
              </w:rPr>
            </w:pPr>
            <w:r w:rsidRPr="00CE763D">
              <w:rPr>
                <w:noProof/>
                <w:highlight w:val="yellow"/>
              </w:rPr>
              <w:t xml:space="preserve">        {</w:t>
            </w:r>
          </w:p>
          <w:p w14:paraId="47048699" w14:textId="77777777" w:rsidR="00CE763D" w:rsidRPr="00CE763D" w:rsidRDefault="00CE763D" w:rsidP="00CE763D">
            <w:pPr>
              <w:rPr>
                <w:noProof/>
                <w:highlight w:val="yellow"/>
              </w:rPr>
            </w:pPr>
          </w:p>
          <w:p w14:paraId="4704869A" w14:textId="77777777" w:rsidR="00CE763D" w:rsidRPr="00CE763D" w:rsidRDefault="00CE763D" w:rsidP="00CE763D">
            <w:pPr>
              <w:ind w:firstLineChars="100" w:firstLine="200"/>
              <w:rPr>
                <w:noProof/>
                <w:highlight w:val="yellow"/>
              </w:rPr>
            </w:pPr>
            <w:r w:rsidRPr="00CE763D">
              <w:rPr>
                <w:noProof/>
                <w:highlight w:val="yellow"/>
              </w:rPr>
              <w:t>// @siclog "Step 21" siclog@</w:t>
            </w:r>
          </w:p>
          <w:p w14:paraId="4704869B" w14:textId="77777777" w:rsidR="00CE763D" w:rsidRPr="00CE763D" w:rsidRDefault="00CE763D" w:rsidP="00CE763D">
            <w:pPr>
              <w:rPr>
                <w:noProof/>
                <w:highlight w:val="yellow"/>
              </w:rPr>
            </w:pPr>
            <w:r w:rsidRPr="00CE763D">
              <w:rPr>
                <w:noProof/>
                <w:highlight w:val="yellow"/>
              </w:rPr>
              <w:t xml:space="preserve">    // Step 7 of 4.5A.6.3-1</w:t>
            </w:r>
          </w:p>
          <w:p w14:paraId="4704869C" w14:textId="77777777" w:rsidR="00CE763D" w:rsidRPr="00CE763D" w:rsidRDefault="00CE763D" w:rsidP="00CE763D">
            <w:pPr>
              <w:rPr>
                <w:noProof/>
                <w:highlight w:val="yellow"/>
              </w:rPr>
            </w:pPr>
            <w:r w:rsidRPr="00CE763D">
              <w:rPr>
                <w:noProof/>
                <w:highlight w:val="yellow"/>
              </w:rPr>
              <w:t xml:space="preserve">    // FFS: This step is not needed as SRB2 &amp; DRB already configured above</w:t>
            </w:r>
          </w:p>
          <w:p w14:paraId="4704869D" w14:textId="77777777" w:rsidR="00CE763D" w:rsidRPr="00CE763D" w:rsidRDefault="00CE763D" w:rsidP="00CE763D">
            <w:pPr>
              <w:rPr>
                <w:noProof/>
                <w:highlight w:val="yellow"/>
              </w:rPr>
            </w:pPr>
            <w:r w:rsidRPr="00CE763D">
              <w:rPr>
                <w:noProof/>
                <w:highlight w:val="yellow"/>
              </w:rPr>
              <w:t xml:space="preserve">    f_EUTRA38_MultiPDN_RRCConnectionReconfiguration_Common(eutra_Cell1,</w:t>
            </w:r>
          </w:p>
          <w:p w14:paraId="4704869E" w14:textId="77777777" w:rsidR="00CE763D" w:rsidRPr="00CE763D" w:rsidRDefault="00CE763D" w:rsidP="00CE763D">
            <w:pPr>
              <w:rPr>
                <w:noProof/>
                <w:highlight w:val="yellow"/>
              </w:rPr>
            </w:pPr>
            <w:r w:rsidRPr="00CE763D">
              <w:rPr>
                <w:noProof/>
                <w:highlight w:val="yellow"/>
              </w:rPr>
              <w:t xml:space="preserve">                                                           tsc_RRC_TI_Def,</w:t>
            </w:r>
          </w:p>
          <w:p w14:paraId="4704869F" w14:textId="77777777" w:rsidR="00CE763D" w:rsidRPr="00CE763D" w:rsidRDefault="00CE763D" w:rsidP="00CE763D">
            <w:pPr>
              <w:rPr>
                <w:noProof/>
                <w:highlight w:val="yellow"/>
              </w:rPr>
            </w:pPr>
            <w:r w:rsidRPr="00CE763D">
              <w:rPr>
                <w:noProof/>
                <w:highlight w:val="yellow"/>
              </w:rPr>
              <w:t xml:space="preserve">                                                           {cs_508_SRB2_ToAddMod_DEFAULT},</w:t>
            </w:r>
          </w:p>
          <w:p w14:paraId="470486A0" w14:textId="77777777" w:rsidR="00CE763D" w:rsidRPr="00CE763D" w:rsidRDefault="00CE763D" w:rsidP="00CE763D">
            <w:pPr>
              <w:rPr>
                <w:noProof/>
                <w:highlight w:val="yellow"/>
              </w:rPr>
            </w:pPr>
            <w:r w:rsidRPr="00CE763D">
              <w:rPr>
                <w:noProof/>
                <w:highlight w:val="yellow"/>
              </w:rPr>
              <w:t xml:space="preserve">                                                           {cs_508_DRB_ToAddMod_DEFAULT_AM(tsc_DRB1)});</w:t>
            </w:r>
          </w:p>
          <w:p w14:paraId="470486A1" w14:textId="77777777" w:rsidR="00CE763D" w:rsidRPr="00CE763D" w:rsidRDefault="00CE763D" w:rsidP="00CE763D">
            <w:pPr>
              <w:rPr>
                <w:noProof/>
                <w:highlight w:val="yellow"/>
              </w:rPr>
            </w:pPr>
            <w:r w:rsidRPr="00CE763D">
              <w:rPr>
                <w:noProof/>
                <w:highlight w:val="yellow"/>
              </w:rPr>
              <w:tab/>
              <w:t>}</w:t>
            </w:r>
          </w:p>
          <w:p w14:paraId="470486A2" w14:textId="77777777" w:rsidR="00706427" w:rsidRDefault="00CE763D" w:rsidP="00706427">
            <w:pPr>
              <w:rPr>
                <w:noProof/>
              </w:rPr>
            </w:pPr>
            <w:r w:rsidRPr="00CE763D">
              <w:rPr>
                <w:noProof/>
                <w:highlight w:val="yellow"/>
              </w:rPr>
              <w:t xml:space="preserve">     }</w:t>
            </w:r>
            <w:r w:rsidR="00706427">
              <w:rPr>
                <w:noProof/>
              </w:rPr>
              <w:t xml:space="preserve">    </w:t>
            </w:r>
          </w:p>
          <w:p w14:paraId="470486A3" w14:textId="77777777" w:rsidR="00706427" w:rsidRDefault="00706427" w:rsidP="00706427">
            <w:pPr>
              <w:rPr>
                <w:noProof/>
              </w:rPr>
            </w:pPr>
            <w:r>
              <w:rPr>
                <w:noProof/>
              </w:rPr>
              <w:t xml:space="preserve">    // @siclog "Step 26 - 28" siclog@</w:t>
            </w:r>
          </w:p>
          <w:p w14:paraId="470486A4" w14:textId="77777777" w:rsidR="00706427" w:rsidRDefault="00706427" w:rsidP="00706427">
            <w:pPr>
              <w:rPr>
                <w:noProof/>
              </w:rPr>
            </w:pPr>
            <w:r>
              <w:rPr>
                <w:noProof/>
              </w:rPr>
              <w:t xml:space="preserve">    f_IMS_IPCAN_WaitForTrigger(IMS[tsc_Index_IMS1]);</w:t>
            </w:r>
          </w:p>
          <w:p w14:paraId="470486A5" w14:textId="77777777" w:rsidR="00706427" w:rsidRDefault="00706427" w:rsidP="00706427">
            <w:pPr>
              <w:rPr>
                <w:noProof/>
              </w:rPr>
            </w:pPr>
            <w:r>
              <w:rPr>
                <w:noProof/>
              </w:rPr>
              <w:t xml:space="preserve">    f_EUTRA38_MultiPDN_ActivateDedicatedEpsBearer_Speech(eutra_Cell1);</w:t>
            </w:r>
          </w:p>
          <w:p w14:paraId="470486A6" w14:textId="77777777" w:rsidR="00706427" w:rsidRDefault="00706427" w:rsidP="00706427">
            <w:pPr>
              <w:rPr>
                <w:noProof/>
              </w:rPr>
            </w:pPr>
            <w:r>
              <w:rPr>
                <w:noProof/>
              </w:rPr>
              <w:t xml:space="preserve">    </w:t>
            </w:r>
          </w:p>
          <w:p w14:paraId="470486A7" w14:textId="77777777" w:rsidR="00706427" w:rsidRDefault="00706427" w:rsidP="00706427">
            <w:pPr>
              <w:rPr>
                <w:noProof/>
              </w:rPr>
            </w:pPr>
            <w:r>
              <w:rPr>
                <w:noProof/>
              </w:rPr>
              <w:t xml:space="preserve">    // Test body finishes on IMS PTC</w:t>
            </w:r>
          </w:p>
          <w:p w14:paraId="470486A8" w14:textId="77777777" w:rsidR="00706427" w:rsidRDefault="00706427" w:rsidP="00706427">
            <w:pPr>
              <w:rPr>
                <w:noProof/>
              </w:rPr>
            </w:pPr>
            <w:r>
              <w:rPr>
                <w:noProof/>
              </w:rPr>
              <w:t xml:space="preserve">    f_IMS_IPCAN_WaitForTrigger(IMS[tsc_Index_IMS1]);</w:t>
            </w:r>
          </w:p>
          <w:p w14:paraId="470486A9" w14:textId="77777777" w:rsidR="00706427" w:rsidRDefault="00706427" w:rsidP="00706427">
            <w:pPr>
              <w:rPr>
                <w:noProof/>
              </w:rPr>
            </w:pPr>
            <w:r>
              <w:rPr>
                <w:noProof/>
              </w:rPr>
              <w:t xml:space="preserve">    f_EUTRA_DeactivateEPS_BearerContext (eutra_Cell1, tsc_EpsDedicatedBearerId);</w:t>
            </w:r>
          </w:p>
          <w:p w14:paraId="470486AA" w14:textId="77777777" w:rsidR="00706427" w:rsidRDefault="00706427" w:rsidP="00706427">
            <w:pPr>
              <w:rPr>
                <w:noProof/>
              </w:rPr>
            </w:pPr>
            <w:r>
              <w:rPr>
                <w:noProof/>
              </w:rPr>
              <w:t xml:space="preserve">    f_EUTRA_NR_SendCoOrd (NR, cms_EUTRA_NR_Trigger("Postamble"));</w:t>
            </w:r>
          </w:p>
          <w:p w14:paraId="470486AB" w14:textId="77777777" w:rsidR="00D571AB" w:rsidRDefault="00706427" w:rsidP="00706427">
            <w:pPr>
              <w:rPr>
                <w:noProof/>
                <w:lang w:eastAsia="zh-CN"/>
              </w:rPr>
            </w:pPr>
            <w:r>
              <w:rPr>
                <w:noProof/>
              </w:rPr>
              <w:t xml:space="preserve">  }</w:t>
            </w:r>
          </w:p>
        </w:tc>
      </w:tr>
    </w:tbl>
    <w:p w14:paraId="470486AD" w14:textId="77777777" w:rsidR="00D571AB" w:rsidRPr="0065443B" w:rsidRDefault="00D571AB" w:rsidP="00D571AB">
      <w:pPr>
        <w:pStyle w:val="Heading2"/>
        <w:numPr>
          <w:ilvl w:val="1"/>
          <w:numId w:val="1"/>
        </w:numPr>
        <w:overflowPunct w:val="0"/>
        <w:autoSpaceDE w:val="0"/>
        <w:autoSpaceDN w:val="0"/>
        <w:adjustRightInd w:val="0"/>
        <w:spacing w:before="480"/>
        <w:rPr>
          <w:b/>
          <w:lang w:val="pt-BR"/>
        </w:rPr>
      </w:pPr>
      <w:bookmarkStart w:id="20" w:name="_Toc75012977"/>
      <w:r>
        <w:rPr>
          <w:b/>
          <w:lang w:val="pt-BR"/>
        </w:rPr>
        <w:lastRenderedPageBreak/>
        <w:t xml:space="preserve">Change </w:t>
      </w:r>
      <w:bookmarkEnd w:id="20"/>
      <w:r w:rsidR="00B11AC3">
        <w:rPr>
          <w:rFonts w:hint="eastAsia"/>
          <w:b/>
          <w:lang w:val="pt-BR" w:eastAsia="zh-CN"/>
        </w:rPr>
        <w:t>4</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D571AB" w14:paraId="470486B0" w14:textId="77777777" w:rsidTr="00F56933">
        <w:trPr>
          <w:trHeight w:val="447"/>
        </w:trPr>
        <w:tc>
          <w:tcPr>
            <w:tcW w:w="2075" w:type="dxa"/>
          </w:tcPr>
          <w:p w14:paraId="470486AE" w14:textId="77777777" w:rsidR="00D571AB" w:rsidRPr="00E751F5" w:rsidRDefault="00D571A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70486AF" w14:textId="77777777" w:rsidR="00D571AB" w:rsidRPr="002D56A7" w:rsidRDefault="00254D3F" w:rsidP="00046CAF">
            <w:pPr>
              <w:spacing w:after="0"/>
            </w:pPr>
            <w:r>
              <w:rPr>
                <w:noProof/>
              </w:rPr>
              <w:t>f_TC_11_1_</w:t>
            </w:r>
            <w:r w:rsidR="00046CAF">
              <w:rPr>
                <w:rFonts w:hint="eastAsia"/>
                <w:noProof/>
                <w:lang w:eastAsia="zh-CN"/>
              </w:rPr>
              <w:t>2</w:t>
            </w:r>
            <w:r>
              <w:rPr>
                <w:noProof/>
              </w:rPr>
              <w:t>_NR5GC_IMS1</w:t>
            </w:r>
          </w:p>
        </w:tc>
      </w:tr>
      <w:tr w:rsidR="00D571AB" w:rsidRPr="004A6B5A" w14:paraId="470486B4" w14:textId="77777777" w:rsidTr="00F56933">
        <w:trPr>
          <w:trHeight w:val="775"/>
        </w:trPr>
        <w:tc>
          <w:tcPr>
            <w:tcW w:w="2075" w:type="dxa"/>
          </w:tcPr>
          <w:p w14:paraId="470486B1" w14:textId="77777777" w:rsidR="00D571AB" w:rsidRPr="00E751F5" w:rsidRDefault="00D571AB" w:rsidP="00F56933">
            <w:pPr>
              <w:spacing w:before="40" w:after="40"/>
              <w:rPr>
                <w:rFonts w:ascii="Arial" w:hAnsi="Arial"/>
                <w:b/>
              </w:rPr>
            </w:pPr>
            <w:r w:rsidRPr="00E751F5">
              <w:rPr>
                <w:rFonts w:ascii="Arial" w:hAnsi="Arial"/>
                <w:b/>
              </w:rPr>
              <w:t>Reason for change</w:t>
            </w:r>
          </w:p>
        </w:tc>
        <w:tc>
          <w:tcPr>
            <w:tcW w:w="7654" w:type="dxa"/>
          </w:tcPr>
          <w:p w14:paraId="470486B2" w14:textId="77777777" w:rsidR="00D571AB" w:rsidRPr="00541A05" w:rsidRDefault="00046CAF" w:rsidP="00541A05">
            <w:pPr>
              <w:numPr>
                <w:ilvl w:val="0"/>
                <w:numId w:val="40"/>
              </w:numPr>
              <w:spacing w:after="0"/>
              <w:rPr>
                <w:lang w:val="en-US"/>
              </w:rPr>
            </w:pPr>
            <w:r>
              <w:rPr>
                <w:rFonts w:hint="eastAsia"/>
                <w:noProof/>
                <w:lang w:eastAsia="zh-CN"/>
              </w:rPr>
              <w:t xml:space="preserve">It should to use </w:t>
            </w:r>
            <w:r w:rsidRPr="00046CAF">
              <w:rPr>
                <w:noProof/>
                <w:lang w:eastAsia="zh-CN"/>
              </w:rPr>
              <w:t>f_IMS_PTC_ImsInfo_GetHomeDomainName</w:t>
            </w:r>
            <w:r>
              <w:rPr>
                <w:rFonts w:hint="eastAsia"/>
                <w:noProof/>
                <w:lang w:eastAsia="zh-CN"/>
              </w:rPr>
              <w:t xml:space="preserve"> after the initialization step</w:t>
            </w:r>
            <w:r w:rsidR="00541A05">
              <w:rPr>
                <w:rFonts w:hint="eastAsia"/>
                <w:noProof/>
                <w:lang w:eastAsia="zh-CN"/>
              </w:rPr>
              <w:t>.</w:t>
            </w:r>
          </w:p>
          <w:p w14:paraId="470486B3" w14:textId="77777777" w:rsidR="00541A05" w:rsidRPr="00A4185D" w:rsidRDefault="00541A05" w:rsidP="00541A05">
            <w:pPr>
              <w:numPr>
                <w:ilvl w:val="0"/>
                <w:numId w:val="40"/>
              </w:numPr>
              <w:spacing w:after="0"/>
              <w:rPr>
                <w:lang w:val="en-US"/>
              </w:rPr>
            </w:pPr>
            <w:r>
              <w:rPr>
                <w:rFonts w:hint="eastAsia"/>
                <w:lang w:val="en-US" w:eastAsia="zh-CN"/>
              </w:rPr>
              <w:t xml:space="preserve">The IMS </w:t>
            </w:r>
            <w:r>
              <w:rPr>
                <w:noProof/>
              </w:rPr>
              <w:t>Deregistration</w:t>
            </w:r>
            <w:r>
              <w:rPr>
                <w:rFonts w:hint="eastAsia"/>
                <w:noProof/>
                <w:lang w:eastAsia="zh-CN"/>
              </w:rPr>
              <w:t xml:space="preserve"> process is happen on the LTE side.</w:t>
            </w:r>
          </w:p>
        </w:tc>
      </w:tr>
      <w:tr w:rsidR="00D571AB" w14:paraId="470486B8" w14:textId="77777777" w:rsidTr="00F56933">
        <w:tc>
          <w:tcPr>
            <w:tcW w:w="2075" w:type="dxa"/>
          </w:tcPr>
          <w:p w14:paraId="470486B5" w14:textId="77777777" w:rsidR="00D571AB" w:rsidRPr="00E751F5" w:rsidRDefault="00D571AB" w:rsidP="00F56933">
            <w:pPr>
              <w:spacing w:before="40" w:after="40"/>
              <w:rPr>
                <w:rFonts w:ascii="Arial" w:hAnsi="Arial"/>
                <w:b/>
              </w:rPr>
            </w:pPr>
            <w:r w:rsidRPr="00E751F5">
              <w:rPr>
                <w:rFonts w:ascii="Arial" w:hAnsi="Arial"/>
                <w:b/>
              </w:rPr>
              <w:t>Summary of change</w:t>
            </w:r>
          </w:p>
        </w:tc>
        <w:tc>
          <w:tcPr>
            <w:tcW w:w="7654" w:type="dxa"/>
          </w:tcPr>
          <w:p w14:paraId="470486B6" w14:textId="77777777" w:rsidR="00D571AB" w:rsidRDefault="00046CAF" w:rsidP="006156EC">
            <w:pPr>
              <w:pStyle w:val="CRCoverPage"/>
              <w:numPr>
                <w:ilvl w:val="0"/>
                <w:numId w:val="41"/>
              </w:numPr>
              <w:spacing w:after="0"/>
              <w:rPr>
                <w:rFonts w:ascii="Times New Roman" w:hAnsi="Times New Roman"/>
              </w:rPr>
            </w:pPr>
            <w:r>
              <w:rPr>
                <w:rFonts w:ascii="Times New Roman" w:hAnsi="Times New Roman" w:hint="eastAsia"/>
                <w:lang w:eastAsia="zh-CN"/>
              </w:rPr>
              <w:t xml:space="preserve">Use </w:t>
            </w:r>
            <w:r w:rsidRPr="00046CAF">
              <w:rPr>
                <w:rFonts w:ascii="Times New Roman" w:hAnsi="Times New Roman"/>
                <w:lang w:eastAsia="zh-CN"/>
              </w:rPr>
              <w:t>f_IMS_PTC_ImsInfo_GetHomeDomainName</w:t>
            </w:r>
            <w:r w:rsidRPr="00046CAF">
              <w:rPr>
                <w:rFonts w:ascii="Times New Roman" w:hAnsi="Times New Roman" w:hint="eastAsia"/>
                <w:lang w:eastAsia="zh-CN"/>
              </w:rPr>
              <w:t xml:space="preserve"> after </w:t>
            </w:r>
            <w:r w:rsidRPr="00046CAF">
              <w:rPr>
                <w:rFonts w:ascii="Times New Roman" w:hAnsi="Times New Roman"/>
                <w:lang w:eastAsia="zh-CN"/>
              </w:rPr>
              <w:t>fl_IMSFallback_PreambleRegistrations</w:t>
            </w:r>
            <w:r w:rsidR="00D571AB">
              <w:rPr>
                <w:rFonts w:ascii="Times New Roman" w:hAnsi="Times New Roman" w:hint="eastAsia"/>
                <w:lang w:eastAsia="zh-CN"/>
              </w:rPr>
              <w:t>.</w:t>
            </w:r>
          </w:p>
          <w:p w14:paraId="470486B7" w14:textId="77777777" w:rsidR="00541A05" w:rsidRPr="00993C1B" w:rsidRDefault="00541A05" w:rsidP="006156EC">
            <w:pPr>
              <w:pStyle w:val="CRCoverPage"/>
              <w:numPr>
                <w:ilvl w:val="0"/>
                <w:numId w:val="41"/>
              </w:numPr>
              <w:spacing w:after="0"/>
              <w:rPr>
                <w:rFonts w:ascii="Times New Roman" w:hAnsi="Times New Roman"/>
              </w:rPr>
            </w:pPr>
            <w:r>
              <w:rPr>
                <w:rFonts w:ascii="Times New Roman" w:hAnsi="Times New Roman" w:hint="eastAsia"/>
                <w:noProof/>
                <w:lang w:eastAsia="zh-CN"/>
              </w:rPr>
              <w:t xml:space="preserve">Set the first parameter to </w:t>
            </w:r>
            <w:r w:rsidRPr="00541A05">
              <w:rPr>
                <w:rFonts w:ascii="Times New Roman" w:hAnsi="Times New Roman"/>
                <w:noProof/>
                <w:lang w:eastAsia="zh-CN"/>
              </w:rPr>
              <w:t>OtherIPCAN</w:t>
            </w:r>
          </w:p>
        </w:tc>
      </w:tr>
      <w:tr w:rsidR="00D571AB" w14:paraId="470486BB" w14:textId="77777777" w:rsidTr="00F56933">
        <w:tc>
          <w:tcPr>
            <w:tcW w:w="2075" w:type="dxa"/>
          </w:tcPr>
          <w:p w14:paraId="470486B9" w14:textId="77777777" w:rsidR="00D571AB" w:rsidRPr="00E751F5" w:rsidRDefault="00D571AB" w:rsidP="00F56933">
            <w:pPr>
              <w:spacing w:before="40" w:after="40"/>
              <w:rPr>
                <w:rFonts w:ascii="Arial" w:hAnsi="Arial"/>
                <w:b/>
              </w:rPr>
            </w:pPr>
            <w:r w:rsidRPr="00E751F5">
              <w:rPr>
                <w:rFonts w:ascii="Arial" w:hAnsi="Arial"/>
                <w:b/>
              </w:rPr>
              <w:t>TTCN module</w:t>
            </w:r>
          </w:p>
        </w:tc>
        <w:tc>
          <w:tcPr>
            <w:tcW w:w="7654" w:type="dxa"/>
          </w:tcPr>
          <w:p w14:paraId="470486BA" w14:textId="77777777" w:rsidR="00D571AB" w:rsidRPr="007015EF" w:rsidRDefault="00254D3F" w:rsidP="00F56933">
            <w:pPr>
              <w:spacing w:after="0"/>
            </w:pPr>
            <w:r w:rsidRPr="00254D3F">
              <w:t>EPS_Fallback_NR5GC_IMS.ttcn</w:t>
            </w:r>
          </w:p>
        </w:tc>
      </w:tr>
      <w:tr w:rsidR="00D571AB" w:rsidRPr="00E751F5" w14:paraId="470486BE" w14:textId="77777777" w:rsidTr="00F56933">
        <w:tc>
          <w:tcPr>
            <w:tcW w:w="2075" w:type="dxa"/>
          </w:tcPr>
          <w:p w14:paraId="470486BC" w14:textId="77777777" w:rsidR="00D571AB" w:rsidRPr="00E751F5" w:rsidRDefault="00D571AB" w:rsidP="00F56933">
            <w:pPr>
              <w:spacing w:before="40" w:after="40"/>
              <w:rPr>
                <w:rFonts w:ascii="Arial" w:hAnsi="Arial"/>
                <w:b/>
                <w:highlight w:val="cyan"/>
              </w:rPr>
            </w:pPr>
            <w:r w:rsidRPr="003A2E14">
              <w:rPr>
                <w:rFonts w:ascii="Arial" w:hAnsi="Arial"/>
                <w:b/>
              </w:rPr>
              <w:t>MCC160 Comment</w:t>
            </w:r>
          </w:p>
        </w:tc>
        <w:tc>
          <w:tcPr>
            <w:tcW w:w="7654" w:type="dxa"/>
          </w:tcPr>
          <w:p w14:paraId="470486BD" w14:textId="77777777" w:rsidR="00D571AB" w:rsidRPr="00E751F5" w:rsidRDefault="00D571AB" w:rsidP="00F56933">
            <w:pPr>
              <w:rPr>
                <w:rFonts w:ascii="Arial" w:hAnsi="Arial"/>
                <w:highlight w:val="cyan"/>
              </w:rPr>
            </w:pPr>
          </w:p>
        </w:tc>
      </w:tr>
    </w:tbl>
    <w:p w14:paraId="470486BF" w14:textId="77777777" w:rsidR="00D571AB" w:rsidRDefault="00D571AB" w:rsidP="00D571AB">
      <w:pPr>
        <w:rPr>
          <w:noProof/>
        </w:rPr>
      </w:pPr>
    </w:p>
    <w:p w14:paraId="470486C0" w14:textId="77777777" w:rsidR="00D571AB" w:rsidRPr="007015EF" w:rsidRDefault="00D571AB" w:rsidP="00D571A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571AB" w14:paraId="470486ED" w14:textId="77777777" w:rsidTr="00F56933">
        <w:tc>
          <w:tcPr>
            <w:tcW w:w="9855" w:type="dxa"/>
            <w:shd w:val="clear" w:color="auto" w:fill="auto"/>
          </w:tcPr>
          <w:p w14:paraId="470486C1" w14:textId="77777777" w:rsidR="00046CAF" w:rsidRDefault="00D571AB" w:rsidP="00046CAF">
            <w:pPr>
              <w:rPr>
                <w:noProof/>
              </w:rPr>
            </w:pPr>
            <w:r>
              <w:rPr>
                <w:noProof/>
              </w:rPr>
              <w:t xml:space="preserve">  </w:t>
            </w:r>
            <w:r w:rsidR="00046CAF">
              <w:rPr>
                <w:noProof/>
              </w:rPr>
              <w:t>function f_TC_11_1_2_NR5GC_IMS1()runs on IMS_PTC</w:t>
            </w:r>
          </w:p>
          <w:p w14:paraId="470486C2" w14:textId="77777777" w:rsidR="00046CAF" w:rsidRDefault="00046CAF" w:rsidP="00046CAF">
            <w:pPr>
              <w:rPr>
                <w:noProof/>
              </w:rPr>
            </w:pPr>
            <w:r>
              <w:rPr>
                <w:noProof/>
              </w:rPr>
              <w:lastRenderedPageBreak/>
              <w:t xml:space="preserve">  {</w:t>
            </w:r>
          </w:p>
          <w:p w14:paraId="470486C3" w14:textId="77777777" w:rsidR="00046CAF" w:rsidRDefault="00046CAF" w:rsidP="00046CAF">
            <w:pPr>
              <w:rPr>
                <w:noProof/>
              </w:rPr>
            </w:pPr>
            <w:r>
              <w:rPr>
                <w:noProof/>
              </w:rPr>
              <w:t xml:space="preserve">    var IMS_IPCAN_Coordination_MSG v_IMS_IPCAN_CoordMsg;</w:t>
            </w:r>
          </w:p>
          <w:p w14:paraId="470486C4" w14:textId="77777777" w:rsidR="00046CAF" w:rsidRDefault="00046CAF" w:rsidP="00046CAF">
            <w:pPr>
              <w:rPr>
                <w:noProof/>
              </w:rPr>
            </w:pPr>
            <w:r>
              <w:rPr>
                <w:noProof/>
              </w:rPr>
              <w:t xml:space="preserve">    var template (present) SipUrl v_SipUrl :</w:t>
            </w:r>
            <w:r w:rsidRPr="00046CAF">
              <w:rPr>
                <w:noProof/>
                <w:highlight w:val="yellow"/>
              </w:rPr>
              <w:t>= cr_SipUri_HostPort(f_IMS_PTC_ImsInfo_GetHomeDomainName());</w:t>
            </w:r>
          </w:p>
          <w:p w14:paraId="470486C5" w14:textId="77777777" w:rsidR="00046CAF" w:rsidRDefault="00046CAF" w:rsidP="00046CAF">
            <w:pPr>
              <w:rPr>
                <w:noProof/>
              </w:rPr>
            </w:pPr>
            <w:r>
              <w:rPr>
                <w:noProof/>
              </w:rPr>
              <w:t xml:space="preserve">    var IMS_InviteRequestWithSdp_Type v_InviteRequestWithSdp;</w:t>
            </w:r>
          </w:p>
          <w:p w14:paraId="470486C6" w14:textId="77777777" w:rsidR="00046CAF" w:rsidRDefault="00046CAF" w:rsidP="00046CAF">
            <w:pPr>
              <w:rPr>
                <w:noProof/>
              </w:rPr>
            </w:pPr>
            <w:r>
              <w:rPr>
                <w:noProof/>
              </w:rPr>
              <w:t xml:space="preserve">    var MessageHeader v_MessageHeader_Response183;</w:t>
            </w:r>
          </w:p>
          <w:p w14:paraId="470486C7" w14:textId="77777777" w:rsidR="00046CAF" w:rsidRDefault="00046CAF" w:rsidP="00046CAF">
            <w:pPr>
              <w:rPr>
                <w:noProof/>
              </w:rPr>
            </w:pPr>
            <w:r>
              <w:rPr>
                <w:noProof/>
              </w:rPr>
              <w:t xml:space="preserve">    var IMS_DATA_REQ v_IMS_REGISTER_REQ_ByRef;</w:t>
            </w:r>
          </w:p>
          <w:p w14:paraId="470486C8" w14:textId="77777777" w:rsidR="00046CAF" w:rsidRDefault="00046CAF" w:rsidP="00046CAF">
            <w:pPr>
              <w:rPr>
                <w:noProof/>
              </w:rPr>
            </w:pPr>
            <w:r>
              <w:rPr>
                <w:noProof/>
              </w:rPr>
              <w:t xml:space="preserve">    </w:t>
            </w:r>
          </w:p>
          <w:p w14:paraId="470486C9" w14:textId="77777777" w:rsidR="00046CAF" w:rsidRDefault="00046CAF" w:rsidP="00046CAF">
            <w:pPr>
              <w:rPr>
                <w:noProof/>
              </w:rPr>
            </w:pPr>
            <w:r>
              <w:rPr>
                <w:noProof/>
              </w:rPr>
              <w:t xml:space="preserve">    fl_IMSFallback_PreambleRegistrations();</w:t>
            </w:r>
          </w:p>
          <w:p w14:paraId="470486CA" w14:textId="77777777" w:rsidR="00046CAF" w:rsidRDefault="00046CAF" w:rsidP="00046CAF">
            <w:pPr>
              <w:rPr>
                <w:noProof/>
              </w:rPr>
            </w:pPr>
            <w:r>
              <w:rPr>
                <w:noProof/>
              </w:rPr>
              <w:t xml:space="preserve">    </w:t>
            </w:r>
          </w:p>
          <w:p w14:paraId="470486CB" w14:textId="77777777" w:rsidR="00046CAF" w:rsidRDefault="00046CAF" w:rsidP="00046CAF">
            <w:pPr>
              <w:rPr>
                <w:noProof/>
              </w:rPr>
            </w:pPr>
            <w:r>
              <w:rPr>
                <w:noProof/>
              </w:rPr>
              <w:t xml:space="preserve">    // Wait for indication RAT has changed to EUTRA</w:t>
            </w:r>
          </w:p>
          <w:p w14:paraId="470486CC" w14:textId="77777777" w:rsidR="00046CAF" w:rsidRDefault="00046CAF" w:rsidP="00046CAF">
            <w:pPr>
              <w:rPr>
                <w:noProof/>
              </w:rPr>
            </w:pPr>
            <w:r>
              <w:rPr>
                <w:noProof/>
              </w:rPr>
              <w:t xml:space="preserve">    OtherIPCAN.receive(cmr_IPCAN_IMS_Response) -&gt; value v_IMS_IPCAN_CoordMsg;</w:t>
            </w:r>
          </w:p>
          <w:p w14:paraId="470486CD" w14:textId="77777777" w:rsidR="00046CAF" w:rsidRDefault="00046CAF" w:rsidP="00046CAF">
            <w:pPr>
              <w:rPr>
                <w:noProof/>
              </w:rPr>
            </w:pPr>
            <w:r>
              <w:rPr>
                <w:noProof/>
              </w:rPr>
              <w:t xml:space="preserve">    f_IMS_PTC_SetRanType(v_IMS_IPCAN_CoordMsg.IPCAN_IMS_Response.IpcanInfo.RanType);</w:t>
            </w:r>
          </w:p>
          <w:p w14:paraId="470486CE" w14:textId="77777777" w:rsidR="00046CAF" w:rsidRDefault="00046CAF" w:rsidP="00046CAF">
            <w:pPr>
              <w:rPr>
                <w:noProof/>
              </w:rPr>
            </w:pPr>
            <w:r>
              <w:rPr>
                <w:noProof/>
              </w:rPr>
              <w:t xml:space="preserve">    </w:t>
            </w:r>
          </w:p>
          <w:p w14:paraId="470486CF" w14:textId="77777777" w:rsidR="00046CAF" w:rsidRDefault="00046CAF" w:rsidP="00046CAF">
            <w:pPr>
              <w:rPr>
                <w:noProof/>
              </w:rPr>
            </w:pPr>
            <w:r>
              <w:rPr>
                <w:noProof/>
              </w:rPr>
              <w:t xml:space="preserve">    // Exception: C.46 before Invite Request</w:t>
            </w:r>
          </w:p>
          <w:p w14:paraId="470486D0" w14:textId="77777777" w:rsidR="00046CAF" w:rsidRDefault="00046CAF" w:rsidP="00046CAF">
            <w:pPr>
              <w:rPr>
                <w:noProof/>
              </w:rPr>
            </w:pPr>
            <w:r>
              <w:rPr>
                <w:noProof/>
              </w:rPr>
              <w:t xml:space="preserve">    alt {</w:t>
            </w:r>
          </w:p>
          <w:p w14:paraId="470486D1" w14:textId="77777777" w:rsidR="00046CAF" w:rsidRDefault="00046CAF" w:rsidP="00046CAF">
            <w:pPr>
              <w:rPr>
                <w:noProof/>
              </w:rPr>
            </w:pPr>
            <w:r>
              <w:rPr>
                <w:noProof/>
              </w:rPr>
              <w:t xml:space="preserve">      [] a_IMS_ReceiveRequest(car_IMS_Register_Request(cr_REGISTER_Request(v_SipUrl)), v_IMS_REGISTER_REQ_ByRef) {</w:t>
            </w:r>
          </w:p>
          <w:p w14:paraId="470486D2" w14:textId="77777777" w:rsidR="00046CAF" w:rsidRDefault="00046CAF" w:rsidP="00046CAF">
            <w:pPr>
              <w:rPr>
                <w:noProof/>
              </w:rPr>
            </w:pPr>
          </w:p>
          <w:p w14:paraId="470486D3" w14:textId="77777777" w:rsidR="00046CAF" w:rsidRDefault="00046CAF" w:rsidP="00046CAF">
            <w:pPr>
              <w:rPr>
                <w:noProof/>
              </w:rPr>
            </w:pPr>
            <w:r>
              <w:rPr>
                <w:noProof/>
              </w:rPr>
              <w:t xml:space="preserve">         IMS_Server.send(cas_IMS_DATA_RSP(f_IMS_RoutingInfo_ULtoDL(v_IMS_REGISTER_REQ_ByRef.RoutingInfo),</w:t>
            </w:r>
          </w:p>
          <w:p w14:paraId="470486D4" w14:textId="77777777" w:rsidR="00046CAF" w:rsidRDefault="00046CAF" w:rsidP="00046CAF">
            <w:pPr>
              <w:rPr>
                <w:noProof/>
              </w:rPr>
            </w:pPr>
            <w:r>
              <w:rPr>
                <w:noProof/>
              </w:rPr>
              <w:t xml:space="preserve">                                     cs_Response(c_statusLine200, f_IMS_RegisterResponse_200_MessageHeaderTX(v_IMS_REGISTER_REQ_ByRef.Request.Register))));</w:t>
            </w:r>
          </w:p>
          <w:p w14:paraId="470486D5" w14:textId="77777777" w:rsidR="00046CAF" w:rsidRDefault="00046CAF" w:rsidP="00046CAF">
            <w:pPr>
              <w:rPr>
                <w:noProof/>
              </w:rPr>
            </w:pPr>
            <w:r>
              <w:rPr>
                <w:noProof/>
              </w:rPr>
              <w:t xml:space="preserve">         repeat;</w:t>
            </w:r>
          </w:p>
          <w:p w14:paraId="470486D6" w14:textId="77777777" w:rsidR="00046CAF" w:rsidRDefault="00046CAF" w:rsidP="00046CAF">
            <w:pPr>
              <w:rPr>
                <w:noProof/>
              </w:rPr>
            </w:pPr>
            <w:r>
              <w:rPr>
                <w:noProof/>
              </w:rPr>
              <w:t xml:space="preserve">        </w:t>
            </w:r>
          </w:p>
          <w:p w14:paraId="470486D7" w14:textId="77777777" w:rsidR="00046CAF" w:rsidRDefault="00046CAF" w:rsidP="00046CAF">
            <w:pPr>
              <w:rPr>
                <w:noProof/>
              </w:rPr>
            </w:pPr>
            <w:r>
              <w:rPr>
                <w:noProof/>
              </w:rPr>
              <w:t xml:space="preserve">        }</w:t>
            </w:r>
          </w:p>
          <w:p w14:paraId="470486D8" w14:textId="77777777" w:rsidR="00046CAF" w:rsidRDefault="00046CAF" w:rsidP="00046CAF">
            <w:pPr>
              <w:rPr>
                <w:noProof/>
              </w:rPr>
            </w:pPr>
            <w:r>
              <w:rPr>
                <w:noProof/>
              </w:rPr>
              <w:t xml:space="preserve">      [] IMS_Server.check (receive((car_IMS_Invite_Request(?)))) {}</w:t>
            </w:r>
          </w:p>
          <w:p w14:paraId="470486D9" w14:textId="77777777" w:rsidR="00046CAF" w:rsidRDefault="00046CAF" w:rsidP="00046CAF">
            <w:pPr>
              <w:rPr>
                <w:noProof/>
              </w:rPr>
            </w:pPr>
            <w:r>
              <w:rPr>
                <w:noProof/>
              </w:rPr>
              <w:t xml:space="preserve">    }</w:t>
            </w:r>
          </w:p>
          <w:p w14:paraId="470486DA" w14:textId="77777777" w:rsidR="00046CAF" w:rsidRDefault="00046CAF" w:rsidP="00046CAF">
            <w:pPr>
              <w:rPr>
                <w:noProof/>
              </w:rPr>
            </w:pPr>
            <w:r>
              <w:rPr>
                <w:noProof/>
              </w:rPr>
              <w:t xml:space="preserve">        </w:t>
            </w:r>
          </w:p>
          <w:p w14:paraId="470486DB" w14:textId="77777777" w:rsidR="00046CAF" w:rsidRDefault="00046CAF" w:rsidP="00046CAF">
            <w:pPr>
              <w:rPr>
                <w:noProof/>
              </w:rPr>
            </w:pPr>
            <w:r>
              <w:rPr>
                <w:noProof/>
              </w:rPr>
              <w:t xml:space="preserve">    // @siclog "Step 21 - 28" siclog@</w:t>
            </w:r>
          </w:p>
          <w:p w14:paraId="470486DC" w14:textId="77777777" w:rsidR="00046CAF" w:rsidRDefault="00046CAF" w:rsidP="00046CAF">
            <w:pPr>
              <w:rPr>
                <w:noProof/>
              </w:rPr>
            </w:pPr>
            <w:r>
              <w:rPr>
                <w:noProof/>
              </w:rPr>
              <w:t xml:space="preserve">    /* Steps 7-14 from the Generic Test Procedure for MTSI MO speech call establishment 36.508 table 4.5A.6.3-1 */</w:t>
            </w:r>
          </w:p>
          <w:p w14:paraId="470486DD" w14:textId="77777777" w:rsidR="00046CAF" w:rsidRDefault="00046CAF" w:rsidP="00046CAF">
            <w:pPr>
              <w:rPr>
                <w:noProof/>
              </w:rPr>
            </w:pPr>
            <w:r>
              <w:rPr>
                <w:noProof/>
              </w:rPr>
              <w:t xml:space="preserve">    v_InviteRequestWithSdp := f_IMS_MOCallSetup_AnnexC21_Step2_A4();</w:t>
            </w:r>
          </w:p>
          <w:p w14:paraId="470486DE" w14:textId="77777777" w:rsidR="00046CAF" w:rsidRDefault="00046CAF" w:rsidP="00046CAF">
            <w:pPr>
              <w:rPr>
                <w:noProof/>
              </w:rPr>
            </w:pPr>
            <w:r>
              <w:rPr>
                <w:noProof/>
              </w:rPr>
              <w:t xml:space="preserve">    v_MessageHeader_Response183 := f_IMS_MOCallSetup_AnnexC21_Step3_4(v_InviteRequestWithSdp);</w:t>
            </w:r>
          </w:p>
          <w:p w14:paraId="470486DF" w14:textId="77777777" w:rsidR="00046CAF" w:rsidRDefault="00046CAF" w:rsidP="00046CAF">
            <w:pPr>
              <w:rPr>
                <w:noProof/>
              </w:rPr>
            </w:pPr>
            <w:r>
              <w:rPr>
                <w:noProof/>
              </w:rPr>
              <w:t xml:space="preserve">    // Trigger EUTRA for Dedicated Bearer Setup</w:t>
            </w:r>
          </w:p>
          <w:p w14:paraId="470486E0" w14:textId="77777777" w:rsidR="00046CAF" w:rsidRDefault="00046CAF" w:rsidP="00046CAF">
            <w:pPr>
              <w:rPr>
                <w:noProof/>
              </w:rPr>
            </w:pPr>
            <w:r>
              <w:rPr>
                <w:noProof/>
              </w:rPr>
              <w:t xml:space="preserve">    f_IMS_IPCAN_SendCoOrdMsg(OtherIPCAN);</w:t>
            </w:r>
          </w:p>
          <w:p w14:paraId="470486E1" w14:textId="77777777" w:rsidR="00046CAF" w:rsidRDefault="00046CAF" w:rsidP="00046CAF">
            <w:pPr>
              <w:rPr>
                <w:noProof/>
              </w:rPr>
            </w:pPr>
            <w:r>
              <w:rPr>
                <w:noProof/>
              </w:rPr>
              <w:t xml:space="preserve">       </w:t>
            </w:r>
          </w:p>
          <w:p w14:paraId="470486E2" w14:textId="77777777" w:rsidR="00046CAF" w:rsidRDefault="00046CAF" w:rsidP="00046CAF">
            <w:pPr>
              <w:rPr>
                <w:noProof/>
              </w:rPr>
            </w:pPr>
            <w:r>
              <w:rPr>
                <w:noProof/>
              </w:rPr>
              <w:lastRenderedPageBreak/>
              <w:t xml:space="preserve">    f_IMS_MOCallSetup_AnnexC21_Steps5_13(v_InviteRequestWithSdp, v_MessageHeader_Response183);</w:t>
            </w:r>
          </w:p>
          <w:p w14:paraId="470486E3" w14:textId="77777777" w:rsidR="00046CAF" w:rsidRDefault="00046CAF" w:rsidP="00046CAF">
            <w:pPr>
              <w:rPr>
                <w:noProof/>
              </w:rPr>
            </w:pPr>
          </w:p>
          <w:p w14:paraId="470486E4" w14:textId="77777777" w:rsidR="00046CAF" w:rsidRDefault="00046CAF" w:rsidP="00046CAF">
            <w:pPr>
              <w:rPr>
                <w:noProof/>
              </w:rPr>
            </w:pPr>
            <w:r>
              <w:rPr>
                <w:noProof/>
              </w:rPr>
              <w:t xml:space="preserve">    // @siclog "Step 29" siclog@</w:t>
            </w:r>
          </w:p>
          <w:p w14:paraId="470486E5" w14:textId="77777777" w:rsidR="00046CAF" w:rsidRDefault="00046CAF" w:rsidP="00046CAF">
            <w:pPr>
              <w:rPr>
                <w:noProof/>
              </w:rPr>
            </w:pPr>
            <w:r>
              <w:rPr>
                <w:noProof/>
              </w:rPr>
              <w:t xml:space="preserve">    f_Delay(1.0);</w:t>
            </w:r>
          </w:p>
          <w:p w14:paraId="470486E6" w14:textId="77777777" w:rsidR="00046CAF" w:rsidRDefault="00046CAF" w:rsidP="00046CAF">
            <w:pPr>
              <w:rPr>
                <w:noProof/>
              </w:rPr>
            </w:pPr>
            <w:r>
              <w:rPr>
                <w:noProof/>
              </w:rPr>
              <w:t xml:space="preserve">    </w:t>
            </w:r>
          </w:p>
          <w:p w14:paraId="470486E7" w14:textId="77777777" w:rsidR="00046CAF" w:rsidRDefault="00046CAF" w:rsidP="00046CAF">
            <w:pPr>
              <w:rPr>
                <w:noProof/>
              </w:rPr>
            </w:pPr>
            <w:r>
              <w:rPr>
                <w:noProof/>
              </w:rPr>
              <w:t xml:space="preserve">    // @siclog "Step 30" siclog@</w:t>
            </w:r>
          </w:p>
          <w:p w14:paraId="470486E8" w14:textId="77777777" w:rsidR="00046CAF" w:rsidRDefault="00046CAF" w:rsidP="00046CAF">
            <w:pPr>
              <w:rPr>
                <w:noProof/>
              </w:rPr>
            </w:pPr>
            <w:r>
              <w:rPr>
                <w:noProof/>
              </w:rPr>
              <w:t xml:space="preserve">    f_IMS_CallReleaseMO(v_InviteRequestWithSdp.Invite);</w:t>
            </w:r>
          </w:p>
          <w:p w14:paraId="470486E9" w14:textId="77777777" w:rsidR="00046CAF" w:rsidRDefault="00046CAF" w:rsidP="00046CAF">
            <w:pPr>
              <w:rPr>
                <w:noProof/>
              </w:rPr>
            </w:pPr>
            <w:r>
              <w:rPr>
                <w:noProof/>
              </w:rPr>
              <w:t xml:space="preserve">    f_IMS_IPCAN_SendCoOrdMsg(OtherIPCAN);</w:t>
            </w:r>
          </w:p>
          <w:p w14:paraId="470486EA" w14:textId="77777777" w:rsidR="00046CAF" w:rsidRDefault="00046CAF" w:rsidP="00046CAF">
            <w:pPr>
              <w:rPr>
                <w:noProof/>
              </w:rPr>
            </w:pPr>
          </w:p>
          <w:p w14:paraId="470486EB" w14:textId="77777777" w:rsidR="00046CAF" w:rsidRDefault="00046CAF" w:rsidP="00046CAF">
            <w:pPr>
              <w:rPr>
                <w:noProof/>
              </w:rPr>
            </w:pPr>
            <w:r>
              <w:rPr>
                <w:noProof/>
              </w:rPr>
              <w:t xml:space="preserve">    f_IMS_IpcanReleaseWithOptionalDeregistration();</w:t>
            </w:r>
          </w:p>
          <w:p w14:paraId="470486EC" w14:textId="77777777" w:rsidR="00D571AB" w:rsidRDefault="00046CAF" w:rsidP="00046CAF">
            <w:pPr>
              <w:rPr>
                <w:noProof/>
              </w:rPr>
            </w:pPr>
            <w:r>
              <w:rPr>
                <w:noProof/>
              </w:rPr>
              <w:t xml:space="preserve">  }</w:t>
            </w:r>
          </w:p>
        </w:tc>
      </w:tr>
    </w:tbl>
    <w:p w14:paraId="470486EE" w14:textId="77777777" w:rsidR="00D571AB" w:rsidRDefault="00D571AB" w:rsidP="00D571AB">
      <w:pPr>
        <w:rPr>
          <w:noProof/>
        </w:rPr>
      </w:pPr>
    </w:p>
    <w:p w14:paraId="470486EF" w14:textId="77777777" w:rsidR="00D571AB" w:rsidRPr="007015EF" w:rsidRDefault="00D571AB" w:rsidP="00D571A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571AB" w14:paraId="4704871C" w14:textId="77777777" w:rsidTr="00F56933">
        <w:tc>
          <w:tcPr>
            <w:tcW w:w="9855" w:type="dxa"/>
            <w:shd w:val="clear" w:color="auto" w:fill="auto"/>
          </w:tcPr>
          <w:p w14:paraId="470486F0" w14:textId="77777777" w:rsidR="00046CAF" w:rsidRDefault="00D571AB" w:rsidP="00046CAF">
            <w:pPr>
              <w:rPr>
                <w:noProof/>
              </w:rPr>
            </w:pPr>
            <w:r>
              <w:rPr>
                <w:noProof/>
              </w:rPr>
              <w:t xml:space="preserve">   </w:t>
            </w:r>
            <w:r w:rsidR="00046CAF">
              <w:rPr>
                <w:noProof/>
              </w:rPr>
              <w:t>function f_TC_11_1_2_NR5GC_IMS1()runs on IMS_PTC</w:t>
            </w:r>
          </w:p>
          <w:p w14:paraId="470486F1" w14:textId="77777777" w:rsidR="00046CAF" w:rsidRDefault="00046CAF" w:rsidP="00046CAF">
            <w:pPr>
              <w:rPr>
                <w:noProof/>
              </w:rPr>
            </w:pPr>
            <w:r>
              <w:rPr>
                <w:noProof/>
              </w:rPr>
              <w:t xml:space="preserve">  {</w:t>
            </w:r>
          </w:p>
          <w:p w14:paraId="470486F2" w14:textId="77777777" w:rsidR="00046CAF" w:rsidRDefault="00046CAF" w:rsidP="00046CAF">
            <w:pPr>
              <w:rPr>
                <w:noProof/>
              </w:rPr>
            </w:pPr>
            <w:r>
              <w:rPr>
                <w:noProof/>
              </w:rPr>
              <w:t xml:space="preserve">    var IMS_IPCAN_Coordination_MSG v_IMS_IPCAN_CoordMsg;</w:t>
            </w:r>
          </w:p>
          <w:p w14:paraId="470486F3" w14:textId="77777777" w:rsidR="00046CAF" w:rsidRDefault="00046CAF" w:rsidP="00046CAF">
            <w:pPr>
              <w:rPr>
                <w:noProof/>
              </w:rPr>
            </w:pPr>
            <w:r>
              <w:rPr>
                <w:noProof/>
              </w:rPr>
              <w:t xml:space="preserve">    var template (present) SipUrl v_SipUrl;</w:t>
            </w:r>
          </w:p>
          <w:p w14:paraId="470486F4" w14:textId="77777777" w:rsidR="00046CAF" w:rsidRDefault="00046CAF" w:rsidP="00046CAF">
            <w:pPr>
              <w:rPr>
                <w:noProof/>
              </w:rPr>
            </w:pPr>
            <w:r>
              <w:rPr>
                <w:noProof/>
              </w:rPr>
              <w:t xml:space="preserve">    var IMS_InviteRequestWithSdp_Type v_InviteRequestWithSdp;</w:t>
            </w:r>
          </w:p>
          <w:p w14:paraId="470486F5" w14:textId="77777777" w:rsidR="00046CAF" w:rsidRDefault="00046CAF" w:rsidP="00046CAF">
            <w:pPr>
              <w:rPr>
                <w:noProof/>
              </w:rPr>
            </w:pPr>
            <w:r>
              <w:rPr>
                <w:noProof/>
              </w:rPr>
              <w:t xml:space="preserve">    var MessageHeader v_MessageHeader_Response183;</w:t>
            </w:r>
          </w:p>
          <w:p w14:paraId="470486F6" w14:textId="77777777" w:rsidR="00046CAF" w:rsidRDefault="00046CAF" w:rsidP="00046CAF">
            <w:pPr>
              <w:rPr>
                <w:noProof/>
              </w:rPr>
            </w:pPr>
            <w:r>
              <w:rPr>
                <w:noProof/>
              </w:rPr>
              <w:t xml:space="preserve">    var IMS_DATA_REQ v_IMS_REGISTER_REQ_ByRef;</w:t>
            </w:r>
          </w:p>
          <w:p w14:paraId="470486F7" w14:textId="77777777" w:rsidR="00046CAF" w:rsidRDefault="00046CAF" w:rsidP="00046CAF">
            <w:pPr>
              <w:rPr>
                <w:noProof/>
              </w:rPr>
            </w:pPr>
            <w:r>
              <w:rPr>
                <w:noProof/>
              </w:rPr>
              <w:t xml:space="preserve">    </w:t>
            </w:r>
          </w:p>
          <w:p w14:paraId="470486F8" w14:textId="77777777" w:rsidR="00046CAF" w:rsidRDefault="00046CAF" w:rsidP="00046CAF">
            <w:pPr>
              <w:rPr>
                <w:noProof/>
              </w:rPr>
            </w:pPr>
            <w:r>
              <w:rPr>
                <w:noProof/>
              </w:rPr>
              <w:t xml:space="preserve">    fl_IMSFallback_PreambleRegistrations();</w:t>
            </w:r>
          </w:p>
          <w:p w14:paraId="470486F9" w14:textId="77777777" w:rsidR="00046CAF" w:rsidRDefault="00046CAF" w:rsidP="00046CAF">
            <w:pPr>
              <w:rPr>
                <w:noProof/>
              </w:rPr>
            </w:pPr>
            <w:r>
              <w:rPr>
                <w:noProof/>
              </w:rPr>
              <w:t xml:space="preserve">    </w:t>
            </w:r>
            <w:r w:rsidRPr="00046CAF">
              <w:rPr>
                <w:noProof/>
                <w:highlight w:val="yellow"/>
              </w:rPr>
              <w:t>v_SipUrl := cr_SipUri_HostPort(f_IMS_PTC_ImsInfo_GetHomeDomainName());</w:t>
            </w:r>
          </w:p>
          <w:p w14:paraId="470486FA" w14:textId="77777777" w:rsidR="00046CAF" w:rsidRDefault="00046CAF" w:rsidP="00046CAF">
            <w:pPr>
              <w:rPr>
                <w:noProof/>
              </w:rPr>
            </w:pPr>
            <w:r>
              <w:rPr>
                <w:noProof/>
              </w:rPr>
              <w:t xml:space="preserve">    // Wait for indication RAT has changed to EUTRA</w:t>
            </w:r>
          </w:p>
          <w:p w14:paraId="470486FB" w14:textId="77777777" w:rsidR="00046CAF" w:rsidRDefault="00046CAF" w:rsidP="00046CAF">
            <w:pPr>
              <w:rPr>
                <w:noProof/>
              </w:rPr>
            </w:pPr>
            <w:r>
              <w:rPr>
                <w:noProof/>
              </w:rPr>
              <w:t xml:space="preserve">    OtherIPCAN.receive(cmr_IPCAN_IMS_Response) -&gt; value v_IMS_IPCAN_CoordMsg;</w:t>
            </w:r>
          </w:p>
          <w:p w14:paraId="470486FC" w14:textId="77777777" w:rsidR="00046CAF" w:rsidRDefault="00046CAF" w:rsidP="00046CAF">
            <w:pPr>
              <w:rPr>
                <w:noProof/>
              </w:rPr>
            </w:pPr>
            <w:r>
              <w:rPr>
                <w:noProof/>
              </w:rPr>
              <w:t xml:space="preserve">    f_IMS_PTC_SetRanType(v_IMS_IPCAN_CoordMsg.IPCAN_IMS_Response.IpcanInfo.RanType);</w:t>
            </w:r>
          </w:p>
          <w:p w14:paraId="470486FD" w14:textId="77777777" w:rsidR="00046CAF" w:rsidRDefault="00046CAF" w:rsidP="00046CAF">
            <w:pPr>
              <w:rPr>
                <w:noProof/>
              </w:rPr>
            </w:pPr>
            <w:r>
              <w:rPr>
                <w:noProof/>
              </w:rPr>
              <w:t xml:space="preserve">    </w:t>
            </w:r>
          </w:p>
          <w:p w14:paraId="470486FE" w14:textId="77777777" w:rsidR="00046CAF" w:rsidRDefault="00046CAF" w:rsidP="00046CAF">
            <w:pPr>
              <w:rPr>
                <w:noProof/>
              </w:rPr>
            </w:pPr>
            <w:r>
              <w:rPr>
                <w:noProof/>
              </w:rPr>
              <w:t xml:space="preserve">    // Exception: C.46 before Invite Request</w:t>
            </w:r>
          </w:p>
          <w:p w14:paraId="470486FF" w14:textId="77777777" w:rsidR="00046CAF" w:rsidRDefault="00046CAF" w:rsidP="00046CAF">
            <w:pPr>
              <w:rPr>
                <w:noProof/>
              </w:rPr>
            </w:pPr>
            <w:r>
              <w:rPr>
                <w:noProof/>
              </w:rPr>
              <w:t xml:space="preserve">    alt {</w:t>
            </w:r>
          </w:p>
          <w:p w14:paraId="47048700" w14:textId="77777777" w:rsidR="00046CAF" w:rsidRDefault="00046CAF" w:rsidP="00046CAF">
            <w:pPr>
              <w:rPr>
                <w:noProof/>
              </w:rPr>
            </w:pPr>
            <w:r>
              <w:rPr>
                <w:noProof/>
              </w:rPr>
              <w:t xml:space="preserve">      [] a_IMS_ReceiveRequest(car_IMS_Register_Request(cr_REGISTER_Request(v_SipUrl)), v_IMS_REGISTER_REQ_ByRef) {</w:t>
            </w:r>
          </w:p>
          <w:p w14:paraId="47048701" w14:textId="77777777" w:rsidR="00046CAF" w:rsidRDefault="00046CAF" w:rsidP="00046CAF">
            <w:pPr>
              <w:rPr>
                <w:noProof/>
              </w:rPr>
            </w:pPr>
          </w:p>
          <w:p w14:paraId="47048702" w14:textId="77777777" w:rsidR="00046CAF" w:rsidRDefault="00046CAF" w:rsidP="00046CAF">
            <w:pPr>
              <w:rPr>
                <w:noProof/>
              </w:rPr>
            </w:pPr>
            <w:r>
              <w:rPr>
                <w:noProof/>
              </w:rPr>
              <w:t xml:space="preserve">         IMS_Server.send(cas_IMS_DATA_RSP(f_IMS_RoutingInfo_ULtoDL(v_IMS_REGISTER_REQ_ByRef.RoutingInfo),</w:t>
            </w:r>
          </w:p>
          <w:p w14:paraId="47048703" w14:textId="77777777" w:rsidR="00046CAF" w:rsidRDefault="00046CAF" w:rsidP="00046CAF">
            <w:pPr>
              <w:rPr>
                <w:noProof/>
              </w:rPr>
            </w:pPr>
            <w:r>
              <w:rPr>
                <w:noProof/>
              </w:rPr>
              <w:t xml:space="preserve">                                     cs_Response(c_statusLine200, </w:t>
            </w:r>
            <w:r>
              <w:rPr>
                <w:noProof/>
              </w:rPr>
              <w:lastRenderedPageBreak/>
              <w:t>f_IMS_RegisterResponse_200_MessageHeaderTX(v_IMS_REGISTER_REQ_ByRef.Request.Register))));</w:t>
            </w:r>
          </w:p>
          <w:p w14:paraId="47048704" w14:textId="77777777" w:rsidR="00046CAF" w:rsidRDefault="00046CAF" w:rsidP="00046CAF">
            <w:pPr>
              <w:rPr>
                <w:noProof/>
              </w:rPr>
            </w:pPr>
            <w:r>
              <w:rPr>
                <w:noProof/>
              </w:rPr>
              <w:t xml:space="preserve">         repeat;</w:t>
            </w:r>
          </w:p>
          <w:p w14:paraId="47048705" w14:textId="77777777" w:rsidR="00046CAF" w:rsidRDefault="00046CAF" w:rsidP="00046CAF">
            <w:pPr>
              <w:rPr>
                <w:noProof/>
              </w:rPr>
            </w:pPr>
            <w:r>
              <w:rPr>
                <w:noProof/>
              </w:rPr>
              <w:t xml:space="preserve">        </w:t>
            </w:r>
          </w:p>
          <w:p w14:paraId="47048706" w14:textId="77777777" w:rsidR="00046CAF" w:rsidRDefault="00046CAF" w:rsidP="00046CAF">
            <w:pPr>
              <w:rPr>
                <w:noProof/>
              </w:rPr>
            </w:pPr>
            <w:r>
              <w:rPr>
                <w:noProof/>
              </w:rPr>
              <w:t xml:space="preserve">        }</w:t>
            </w:r>
          </w:p>
          <w:p w14:paraId="47048707" w14:textId="77777777" w:rsidR="00046CAF" w:rsidRDefault="00046CAF" w:rsidP="00046CAF">
            <w:pPr>
              <w:rPr>
                <w:noProof/>
              </w:rPr>
            </w:pPr>
            <w:r>
              <w:rPr>
                <w:noProof/>
              </w:rPr>
              <w:t xml:space="preserve">      [] IMS_Server.check (receive((car_IMS_Invite_Request(?)))) {}</w:t>
            </w:r>
          </w:p>
          <w:p w14:paraId="47048708" w14:textId="77777777" w:rsidR="00046CAF" w:rsidRDefault="00046CAF" w:rsidP="00046CAF">
            <w:pPr>
              <w:rPr>
                <w:noProof/>
              </w:rPr>
            </w:pPr>
            <w:r>
              <w:rPr>
                <w:noProof/>
              </w:rPr>
              <w:t xml:space="preserve">    }</w:t>
            </w:r>
          </w:p>
          <w:p w14:paraId="47048709" w14:textId="77777777" w:rsidR="00046CAF" w:rsidRDefault="00046CAF" w:rsidP="00046CAF">
            <w:pPr>
              <w:rPr>
                <w:noProof/>
              </w:rPr>
            </w:pPr>
            <w:r>
              <w:rPr>
                <w:noProof/>
              </w:rPr>
              <w:t xml:space="preserve">        </w:t>
            </w:r>
          </w:p>
          <w:p w14:paraId="4704870A" w14:textId="77777777" w:rsidR="00046CAF" w:rsidRDefault="00046CAF" w:rsidP="00046CAF">
            <w:pPr>
              <w:rPr>
                <w:noProof/>
              </w:rPr>
            </w:pPr>
            <w:r>
              <w:rPr>
                <w:noProof/>
              </w:rPr>
              <w:t xml:space="preserve">    // @siclog "Step 21 - 28" siclog@</w:t>
            </w:r>
          </w:p>
          <w:p w14:paraId="4704870B" w14:textId="77777777" w:rsidR="00046CAF" w:rsidRDefault="00046CAF" w:rsidP="00046CAF">
            <w:pPr>
              <w:rPr>
                <w:noProof/>
              </w:rPr>
            </w:pPr>
            <w:r>
              <w:rPr>
                <w:noProof/>
              </w:rPr>
              <w:t xml:space="preserve">    /* Steps 7-14 from the Generic Test Procedure for MTSI MO speech call establishment 36.508 table 4.5A.6.3-1 */</w:t>
            </w:r>
          </w:p>
          <w:p w14:paraId="4704870C" w14:textId="77777777" w:rsidR="00046CAF" w:rsidRDefault="00046CAF" w:rsidP="00046CAF">
            <w:pPr>
              <w:rPr>
                <w:noProof/>
              </w:rPr>
            </w:pPr>
            <w:r>
              <w:rPr>
                <w:noProof/>
              </w:rPr>
              <w:t xml:space="preserve">    v_InviteRequestWithSdp := f_IMS_MOCallSetup_AnnexC21_Step2_A4();</w:t>
            </w:r>
          </w:p>
          <w:p w14:paraId="4704870D" w14:textId="77777777" w:rsidR="00046CAF" w:rsidRDefault="00046CAF" w:rsidP="00046CAF">
            <w:pPr>
              <w:rPr>
                <w:noProof/>
              </w:rPr>
            </w:pPr>
            <w:r>
              <w:rPr>
                <w:noProof/>
              </w:rPr>
              <w:t xml:space="preserve">    v_MessageHeader_Response183 := f_IMS_MOCallSetup_AnnexC21_Step3_4(v_InviteRequestWithSdp);</w:t>
            </w:r>
          </w:p>
          <w:p w14:paraId="4704870E" w14:textId="77777777" w:rsidR="00046CAF" w:rsidRDefault="00046CAF" w:rsidP="00046CAF">
            <w:pPr>
              <w:rPr>
                <w:noProof/>
              </w:rPr>
            </w:pPr>
            <w:r>
              <w:rPr>
                <w:noProof/>
              </w:rPr>
              <w:t xml:space="preserve">    // Trigger EUTRA for Dedicated Bearer Setup</w:t>
            </w:r>
          </w:p>
          <w:p w14:paraId="4704870F" w14:textId="77777777" w:rsidR="00046CAF" w:rsidRDefault="00046CAF" w:rsidP="00046CAF">
            <w:pPr>
              <w:rPr>
                <w:noProof/>
              </w:rPr>
            </w:pPr>
            <w:r>
              <w:rPr>
                <w:noProof/>
              </w:rPr>
              <w:t xml:space="preserve">    f_IMS_IPCAN_SendCoOrdMsg(OtherIPCAN);</w:t>
            </w:r>
          </w:p>
          <w:p w14:paraId="47048710" w14:textId="77777777" w:rsidR="00046CAF" w:rsidRDefault="00046CAF" w:rsidP="00046CAF">
            <w:pPr>
              <w:rPr>
                <w:noProof/>
              </w:rPr>
            </w:pPr>
            <w:r>
              <w:rPr>
                <w:noProof/>
              </w:rPr>
              <w:t xml:space="preserve">       </w:t>
            </w:r>
          </w:p>
          <w:p w14:paraId="47048711" w14:textId="77777777" w:rsidR="00046CAF" w:rsidRDefault="00046CAF" w:rsidP="00046CAF">
            <w:pPr>
              <w:rPr>
                <w:noProof/>
              </w:rPr>
            </w:pPr>
            <w:r>
              <w:rPr>
                <w:noProof/>
              </w:rPr>
              <w:t xml:space="preserve">    f_IMS_MOCallSetup_AnnexC21_Steps5_13(v_InviteRequestWithSdp, v_MessageHeader_Response183);</w:t>
            </w:r>
          </w:p>
          <w:p w14:paraId="47048712" w14:textId="77777777" w:rsidR="00046CAF" w:rsidRDefault="00046CAF" w:rsidP="00046CAF">
            <w:pPr>
              <w:rPr>
                <w:noProof/>
              </w:rPr>
            </w:pPr>
          </w:p>
          <w:p w14:paraId="47048713" w14:textId="77777777" w:rsidR="00046CAF" w:rsidRDefault="00046CAF" w:rsidP="00046CAF">
            <w:pPr>
              <w:rPr>
                <w:noProof/>
              </w:rPr>
            </w:pPr>
            <w:r>
              <w:rPr>
                <w:noProof/>
              </w:rPr>
              <w:t xml:space="preserve">    // @siclog "Step 29" siclog@</w:t>
            </w:r>
          </w:p>
          <w:p w14:paraId="47048714" w14:textId="77777777" w:rsidR="00046CAF" w:rsidRDefault="00046CAF" w:rsidP="00046CAF">
            <w:pPr>
              <w:rPr>
                <w:noProof/>
              </w:rPr>
            </w:pPr>
            <w:r>
              <w:rPr>
                <w:noProof/>
              </w:rPr>
              <w:t xml:space="preserve">    f_Delay(1.0);</w:t>
            </w:r>
          </w:p>
          <w:p w14:paraId="47048715" w14:textId="77777777" w:rsidR="00046CAF" w:rsidRDefault="00046CAF" w:rsidP="00046CAF">
            <w:pPr>
              <w:rPr>
                <w:noProof/>
              </w:rPr>
            </w:pPr>
            <w:r>
              <w:rPr>
                <w:noProof/>
              </w:rPr>
              <w:t xml:space="preserve">    </w:t>
            </w:r>
          </w:p>
          <w:p w14:paraId="47048716" w14:textId="77777777" w:rsidR="00046CAF" w:rsidRDefault="00046CAF" w:rsidP="00046CAF">
            <w:pPr>
              <w:rPr>
                <w:noProof/>
              </w:rPr>
            </w:pPr>
            <w:r>
              <w:rPr>
                <w:noProof/>
              </w:rPr>
              <w:t xml:space="preserve">    // @siclog "Step 30" siclog@</w:t>
            </w:r>
          </w:p>
          <w:p w14:paraId="47048717" w14:textId="77777777" w:rsidR="00046CAF" w:rsidRDefault="00046CAF" w:rsidP="00046CAF">
            <w:pPr>
              <w:rPr>
                <w:noProof/>
              </w:rPr>
            </w:pPr>
            <w:r>
              <w:rPr>
                <w:noProof/>
              </w:rPr>
              <w:t xml:space="preserve">    f_IMS_CallReleaseMO(v_InviteRequestWithSdp.Invite);</w:t>
            </w:r>
          </w:p>
          <w:p w14:paraId="47048718" w14:textId="77777777" w:rsidR="00046CAF" w:rsidRDefault="00046CAF" w:rsidP="00046CAF">
            <w:pPr>
              <w:rPr>
                <w:noProof/>
              </w:rPr>
            </w:pPr>
            <w:r>
              <w:rPr>
                <w:noProof/>
              </w:rPr>
              <w:t xml:space="preserve">    f_IMS_IPCAN_SendCoOrdMsg(OtherIPCAN);</w:t>
            </w:r>
          </w:p>
          <w:p w14:paraId="47048719" w14:textId="77777777" w:rsidR="00046CAF" w:rsidRDefault="00046CAF" w:rsidP="00046CAF">
            <w:pPr>
              <w:rPr>
                <w:noProof/>
              </w:rPr>
            </w:pPr>
          </w:p>
          <w:p w14:paraId="4704871A" w14:textId="77777777" w:rsidR="00046CAF" w:rsidRDefault="00046CAF" w:rsidP="00046CAF">
            <w:pPr>
              <w:rPr>
                <w:noProof/>
              </w:rPr>
            </w:pPr>
            <w:r>
              <w:rPr>
                <w:noProof/>
              </w:rPr>
              <w:t xml:space="preserve">    f_IMS_IpcanReleaseWithOptionalDeregistration</w:t>
            </w:r>
            <w:r w:rsidRPr="00046CAF">
              <w:rPr>
                <w:noProof/>
                <w:highlight w:val="yellow"/>
              </w:rPr>
              <w:t>(OtherIPCAN)</w:t>
            </w:r>
            <w:r>
              <w:rPr>
                <w:noProof/>
              </w:rPr>
              <w:t>;</w:t>
            </w:r>
          </w:p>
          <w:p w14:paraId="4704871B" w14:textId="77777777" w:rsidR="00254D3F" w:rsidRDefault="00046CAF" w:rsidP="00046CAF">
            <w:pPr>
              <w:rPr>
                <w:noProof/>
                <w:lang w:eastAsia="zh-CN"/>
              </w:rPr>
            </w:pPr>
            <w:r>
              <w:rPr>
                <w:noProof/>
              </w:rPr>
              <w:t xml:space="preserve">  }</w:t>
            </w:r>
          </w:p>
        </w:tc>
      </w:tr>
    </w:tbl>
    <w:p w14:paraId="4704871D" w14:textId="77777777" w:rsidR="00254D3F" w:rsidRPr="0065443B" w:rsidRDefault="00254D3F" w:rsidP="00254D3F">
      <w:pPr>
        <w:pStyle w:val="Heading2"/>
        <w:numPr>
          <w:ilvl w:val="1"/>
          <w:numId w:val="1"/>
        </w:numPr>
        <w:overflowPunct w:val="0"/>
        <w:autoSpaceDE w:val="0"/>
        <w:autoSpaceDN w:val="0"/>
        <w:adjustRightInd w:val="0"/>
        <w:spacing w:before="480"/>
        <w:rPr>
          <w:b/>
          <w:lang w:val="pt-BR"/>
        </w:rPr>
      </w:pPr>
      <w:bookmarkStart w:id="21" w:name="_Toc75012978"/>
      <w:r>
        <w:rPr>
          <w:b/>
          <w:lang w:val="pt-BR"/>
        </w:rPr>
        <w:lastRenderedPageBreak/>
        <w:t xml:space="preserve">Change </w:t>
      </w:r>
      <w:bookmarkEnd w:id="21"/>
      <w:r w:rsidR="00B11AC3">
        <w:rPr>
          <w:rFonts w:hint="eastAsia"/>
          <w:b/>
          <w:lang w:val="pt-BR" w:eastAsia="zh-CN"/>
        </w:rPr>
        <w:t>5</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54D3F" w14:paraId="47048720" w14:textId="77777777" w:rsidTr="00706427">
        <w:trPr>
          <w:trHeight w:val="447"/>
        </w:trPr>
        <w:tc>
          <w:tcPr>
            <w:tcW w:w="2075" w:type="dxa"/>
          </w:tcPr>
          <w:p w14:paraId="4704871E" w14:textId="77777777" w:rsidR="00254D3F" w:rsidRPr="00E751F5" w:rsidRDefault="00254D3F" w:rsidP="0070642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704871F" w14:textId="77777777" w:rsidR="00254D3F" w:rsidRPr="002D56A7" w:rsidRDefault="00254D3F" w:rsidP="00706427">
            <w:pPr>
              <w:spacing w:after="0"/>
            </w:pPr>
            <w:r>
              <w:rPr>
                <w:noProof/>
              </w:rPr>
              <w:t>f_IMS_IpcanReleaseWithOptionalDeregistration</w:t>
            </w:r>
          </w:p>
        </w:tc>
      </w:tr>
      <w:tr w:rsidR="00254D3F" w:rsidRPr="004A6B5A" w14:paraId="47048723" w14:textId="77777777" w:rsidTr="00706427">
        <w:trPr>
          <w:trHeight w:val="775"/>
        </w:trPr>
        <w:tc>
          <w:tcPr>
            <w:tcW w:w="2075" w:type="dxa"/>
          </w:tcPr>
          <w:p w14:paraId="47048721" w14:textId="77777777" w:rsidR="00254D3F" w:rsidRPr="00E751F5" w:rsidRDefault="00254D3F" w:rsidP="00706427">
            <w:pPr>
              <w:spacing w:before="40" w:after="40"/>
              <w:rPr>
                <w:rFonts w:ascii="Arial" w:hAnsi="Arial"/>
                <w:b/>
              </w:rPr>
            </w:pPr>
            <w:r w:rsidRPr="00E751F5">
              <w:rPr>
                <w:rFonts w:ascii="Arial" w:hAnsi="Arial"/>
                <w:b/>
              </w:rPr>
              <w:t>Reason for change</w:t>
            </w:r>
          </w:p>
        </w:tc>
        <w:tc>
          <w:tcPr>
            <w:tcW w:w="7654" w:type="dxa"/>
          </w:tcPr>
          <w:p w14:paraId="47048722" w14:textId="77777777" w:rsidR="00254D3F" w:rsidRPr="00A4185D" w:rsidRDefault="00254D3F" w:rsidP="00046CAF">
            <w:pPr>
              <w:numPr>
                <w:ilvl w:val="0"/>
                <w:numId w:val="44"/>
              </w:numPr>
              <w:spacing w:after="0"/>
              <w:rPr>
                <w:lang w:val="en-US"/>
              </w:rPr>
            </w:pPr>
            <w:r>
              <w:rPr>
                <w:rFonts w:hint="eastAsia"/>
                <w:noProof/>
                <w:lang w:eastAsia="zh-CN"/>
              </w:rPr>
              <w:t xml:space="preserve">Modify with change point </w:t>
            </w:r>
            <w:r w:rsidR="00046CAF">
              <w:rPr>
                <w:rFonts w:hint="eastAsia"/>
                <w:noProof/>
                <w:lang w:eastAsia="zh-CN"/>
              </w:rPr>
              <w:t>4</w:t>
            </w:r>
            <w:r>
              <w:rPr>
                <w:rFonts w:hint="eastAsia"/>
                <w:noProof/>
                <w:lang w:eastAsia="zh-CN"/>
              </w:rPr>
              <w:t>.</w:t>
            </w:r>
          </w:p>
        </w:tc>
      </w:tr>
      <w:tr w:rsidR="00254D3F" w14:paraId="47048726" w14:textId="77777777" w:rsidTr="00706427">
        <w:tc>
          <w:tcPr>
            <w:tcW w:w="2075" w:type="dxa"/>
          </w:tcPr>
          <w:p w14:paraId="47048724" w14:textId="77777777" w:rsidR="00254D3F" w:rsidRPr="00E751F5" w:rsidRDefault="00254D3F" w:rsidP="00706427">
            <w:pPr>
              <w:spacing w:before="40" w:after="40"/>
              <w:rPr>
                <w:rFonts w:ascii="Arial" w:hAnsi="Arial"/>
                <w:b/>
              </w:rPr>
            </w:pPr>
            <w:r w:rsidRPr="00E751F5">
              <w:rPr>
                <w:rFonts w:ascii="Arial" w:hAnsi="Arial"/>
                <w:b/>
              </w:rPr>
              <w:t>Summary of change</w:t>
            </w:r>
          </w:p>
        </w:tc>
        <w:tc>
          <w:tcPr>
            <w:tcW w:w="7654" w:type="dxa"/>
          </w:tcPr>
          <w:p w14:paraId="47048725" w14:textId="77777777" w:rsidR="00254D3F" w:rsidRPr="00993C1B" w:rsidRDefault="00254D3F" w:rsidP="00541A05">
            <w:pPr>
              <w:pStyle w:val="CRCoverPage"/>
              <w:numPr>
                <w:ilvl w:val="0"/>
                <w:numId w:val="45"/>
              </w:numPr>
              <w:spacing w:after="0"/>
              <w:rPr>
                <w:rFonts w:ascii="Times New Roman" w:hAnsi="Times New Roman"/>
              </w:rPr>
            </w:pPr>
            <w:r>
              <w:rPr>
                <w:rFonts w:ascii="Times New Roman" w:hAnsi="Times New Roman" w:hint="eastAsia"/>
                <w:lang w:eastAsia="zh-CN"/>
              </w:rPr>
              <w:t>Add</w:t>
            </w:r>
            <w:r>
              <w:rPr>
                <w:rFonts w:ascii="Times New Roman" w:hAnsi="Times New Roman" w:hint="eastAsia"/>
                <w:noProof/>
                <w:lang w:eastAsia="zh-CN"/>
              </w:rPr>
              <w:t xml:space="preserve"> the  parameter</w:t>
            </w:r>
            <w:r w:rsidR="00541A05">
              <w:rPr>
                <w:rFonts w:ascii="Times New Roman" w:hAnsi="Times New Roman" w:hint="eastAsia"/>
                <w:noProof/>
                <w:lang w:eastAsia="zh-CN"/>
              </w:rPr>
              <w:t xml:space="preserve"> </w:t>
            </w:r>
            <w:r w:rsidR="00541A05" w:rsidRPr="00541A05">
              <w:rPr>
                <w:rFonts w:ascii="Times New Roman" w:hAnsi="Times New Roman"/>
                <w:noProof/>
                <w:lang w:eastAsia="zh-CN"/>
              </w:rPr>
              <w:t>p_Port</w:t>
            </w:r>
            <w:r>
              <w:rPr>
                <w:rFonts w:ascii="Times New Roman" w:hAnsi="Times New Roman" w:hint="eastAsia"/>
                <w:noProof/>
                <w:lang w:eastAsia="zh-CN"/>
              </w:rPr>
              <w:t>.</w:t>
            </w:r>
          </w:p>
        </w:tc>
      </w:tr>
      <w:tr w:rsidR="00254D3F" w14:paraId="47048729" w14:textId="77777777" w:rsidTr="00706427">
        <w:tc>
          <w:tcPr>
            <w:tcW w:w="2075" w:type="dxa"/>
          </w:tcPr>
          <w:p w14:paraId="47048727" w14:textId="77777777" w:rsidR="00254D3F" w:rsidRPr="00E751F5" w:rsidRDefault="00254D3F" w:rsidP="00706427">
            <w:pPr>
              <w:spacing w:before="40" w:after="40"/>
              <w:rPr>
                <w:rFonts w:ascii="Arial" w:hAnsi="Arial"/>
                <w:b/>
              </w:rPr>
            </w:pPr>
            <w:r w:rsidRPr="00E751F5">
              <w:rPr>
                <w:rFonts w:ascii="Arial" w:hAnsi="Arial"/>
                <w:b/>
              </w:rPr>
              <w:t>TTCN module</w:t>
            </w:r>
          </w:p>
        </w:tc>
        <w:tc>
          <w:tcPr>
            <w:tcW w:w="7654" w:type="dxa"/>
          </w:tcPr>
          <w:p w14:paraId="47048728" w14:textId="77777777" w:rsidR="00254D3F" w:rsidRPr="007015EF" w:rsidRDefault="00254D3F" w:rsidP="00706427">
            <w:pPr>
              <w:spacing w:after="0"/>
            </w:pPr>
            <w:proofErr w:type="spellStart"/>
            <w:r w:rsidRPr="00254D3F">
              <w:t>IMS_Procedures_Registration.ttcn</w:t>
            </w:r>
            <w:proofErr w:type="spellEnd"/>
          </w:p>
        </w:tc>
      </w:tr>
      <w:tr w:rsidR="00254D3F" w:rsidRPr="00E751F5" w14:paraId="4704872C" w14:textId="77777777" w:rsidTr="00706427">
        <w:tc>
          <w:tcPr>
            <w:tcW w:w="2075" w:type="dxa"/>
          </w:tcPr>
          <w:p w14:paraId="4704872A" w14:textId="77777777" w:rsidR="00254D3F" w:rsidRPr="00E751F5" w:rsidRDefault="00254D3F" w:rsidP="00706427">
            <w:pPr>
              <w:spacing w:before="40" w:after="40"/>
              <w:rPr>
                <w:rFonts w:ascii="Arial" w:hAnsi="Arial"/>
                <w:b/>
                <w:highlight w:val="cyan"/>
              </w:rPr>
            </w:pPr>
            <w:r w:rsidRPr="003A2E14">
              <w:rPr>
                <w:rFonts w:ascii="Arial" w:hAnsi="Arial"/>
                <w:b/>
              </w:rPr>
              <w:t>MCC160 Comment</w:t>
            </w:r>
          </w:p>
        </w:tc>
        <w:tc>
          <w:tcPr>
            <w:tcW w:w="7654" w:type="dxa"/>
          </w:tcPr>
          <w:p w14:paraId="4704872B" w14:textId="77777777" w:rsidR="00254D3F" w:rsidRPr="00E751F5" w:rsidRDefault="00254D3F" w:rsidP="00706427">
            <w:pPr>
              <w:rPr>
                <w:rFonts w:ascii="Arial" w:hAnsi="Arial"/>
                <w:highlight w:val="cyan"/>
              </w:rPr>
            </w:pPr>
          </w:p>
        </w:tc>
      </w:tr>
    </w:tbl>
    <w:p w14:paraId="4704872D" w14:textId="77777777" w:rsidR="00254D3F" w:rsidRDefault="00254D3F" w:rsidP="00254D3F">
      <w:pPr>
        <w:rPr>
          <w:noProof/>
        </w:rPr>
      </w:pPr>
    </w:p>
    <w:p w14:paraId="4704872E" w14:textId="77777777" w:rsidR="00254D3F" w:rsidRPr="007015EF" w:rsidRDefault="00254D3F" w:rsidP="00254D3F">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4D3F" w14:paraId="47048734" w14:textId="77777777" w:rsidTr="00706427">
        <w:tc>
          <w:tcPr>
            <w:tcW w:w="9855" w:type="dxa"/>
            <w:shd w:val="clear" w:color="auto" w:fill="auto"/>
          </w:tcPr>
          <w:p w14:paraId="4704872F" w14:textId="77777777" w:rsidR="00254D3F" w:rsidRDefault="00254D3F" w:rsidP="00254D3F">
            <w:pPr>
              <w:rPr>
                <w:noProof/>
              </w:rPr>
            </w:pPr>
            <w:r>
              <w:rPr>
                <w:noProof/>
              </w:rPr>
              <w:lastRenderedPageBreak/>
              <w:t xml:space="preserve">  function f_IMS_IpcanReleaseWithOptionalDeregistration(boolean p_AllowRetransmission := false) runs on IMS_PTC</w:t>
            </w:r>
          </w:p>
          <w:p w14:paraId="47048730" w14:textId="77777777" w:rsidR="00254D3F" w:rsidRDefault="00254D3F" w:rsidP="00254D3F">
            <w:pPr>
              <w:rPr>
                <w:noProof/>
              </w:rPr>
            </w:pPr>
            <w:r>
              <w:rPr>
                <w:noProof/>
              </w:rPr>
              <w:t xml:space="preserve">  { // @sic R5s170198 sic@</w:t>
            </w:r>
          </w:p>
          <w:p w14:paraId="47048731" w14:textId="77777777" w:rsidR="00254D3F" w:rsidRDefault="00254D3F" w:rsidP="00254D3F">
            <w:pPr>
              <w:rPr>
                <w:noProof/>
              </w:rPr>
            </w:pPr>
            <w:r>
              <w:rPr>
                <w:noProof/>
              </w:rPr>
              <w:t xml:space="preserve">    timer t_Dummy;</w:t>
            </w:r>
          </w:p>
          <w:p w14:paraId="47048732" w14:textId="77777777" w:rsidR="00254D3F" w:rsidRDefault="00254D3F" w:rsidP="00254D3F">
            <w:pPr>
              <w:rPr>
                <w:noProof/>
              </w:rPr>
            </w:pPr>
            <w:r>
              <w:rPr>
                <w:noProof/>
              </w:rPr>
              <w:t xml:space="preserve">    f_IMS_OptionalDeregistrationOrC24Reinvite(</w:t>
            </w:r>
            <w:r w:rsidRPr="00254D3F">
              <w:rPr>
                <w:noProof/>
                <w:highlight w:val="yellow"/>
              </w:rPr>
              <w:t>IPCAN</w:t>
            </w:r>
            <w:r>
              <w:rPr>
                <w:noProof/>
              </w:rPr>
              <w:t>, t_Dummy, -, p_AllowRetransmission); // @sic R5-154047, R5s170028, R5s170198, R5s170541 sic@</w:t>
            </w:r>
          </w:p>
          <w:p w14:paraId="47048733" w14:textId="77777777" w:rsidR="00254D3F" w:rsidRDefault="00254D3F" w:rsidP="00254D3F">
            <w:pPr>
              <w:rPr>
                <w:noProof/>
              </w:rPr>
            </w:pPr>
            <w:r>
              <w:rPr>
                <w:noProof/>
              </w:rPr>
              <w:t xml:space="preserve">  }</w:t>
            </w:r>
          </w:p>
        </w:tc>
      </w:tr>
    </w:tbl>
    <w:p w14:paraId="47048735" w14:textId="77777777" w:rsidR="00254D3F" w:rsidRDefault="00254D3F" w:rsidP="00254D3F">
      <w:pPr>
        <w:rPr>
          <w:noProof/>
        </w:rPr>
      </w:pPr>
    </w:p>
    <w:p w14:paraId="47048736" w14:textId="77777777" w:rsidR="00254D3F" w:rsidRPr="007015EF" w:rsidRDefault="00254D3F" w:rsidP="00254D3F">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4D3F" w14:paraId="4704873C" w14:textId="77777777" w:rsidTr="00706427">
        <w:tc>
          <w:tcPr>
            <w:tcW w:w="9855" w:type="dxa"/>
            <w:shd w:val="clear" w:color="auto" w:fill="auto"/>
          </w:tcPr>
          <w:p w14:paraId="47048737" w14:textId="77777777" w:rsidR="00254D3F" w:rsidRDefault="00254D3F" w:rsidP="00254D3F">
            <w:pPr>
              <w:rPr>
                <w:noProof/>
              </w:rPr>
            </w:pPr>
            <w:r>
              <w:rPr>
                <w:noProof/>
              </w:rPr>
              <w:t xml:space="preserve">   function f_IMS_IpcanReleaseWithOptionalDeregistration(</w:t>
            </w:r>
            <w:r w:rsidRPr="00254D3F">
              <w:rPr>
                <w:noProof/>
                <w:highlight w:val="yellow"/>
              </w:rPr>
              <w:t>IMS_IPCAN_CO_ORD_PORT p_Port</w:t>
            </w:r>
            <w:r>
              <w:rPr>
                <w:noProof/>
              </w:rPr>
              <w:t>, boolean p_AllowRetransmission := false) runs on IMS_PTC</w:t>
            </w:r>
          </w:p>
          <w:p w14:paraId="47048738" w14:textId="77777777" w:rsidR="00254D3F" w:rsidRDefault="00254D3F" w:rsidP="00254D3F">
            <w:pPr>
              <w:rPr>
                <w:noProof/>
              </w:rPr>
            </w:pPr>
            <w:r>
              <w:rPr>
                <w:noProof/>
              </w:rPr>
              <w:t xml:space="preserve">  { // @sic R5s170198 sic@</w:t>
            </w:r>
          </w:p>
          <w:p w14:paraId="47048739" w14:textId="77777777" w:rsidR="00254D3F" w:rsidRDefault="00254D3F" w:rsidP="00254D3F">
            <w:pPr>
              <w:rPr>
                <w:noProof/>
              </w:rPr>
            </w:pPr>
            <w:r>
              <w:rPr>
                <w:noProof/>
              </w:rPr>
              <w:t xml:space="preserve">    timer t_Dummy;</w:t>
            </w:r>
          </w:p>
          <w:p w14:paraId="4704873A" w14:textId="77777777" w:rsidR="00254D3F" w:rsidRDefault="00254D3F" w:rsidP="00254D3F">
            <w:pPr>
              <w:rPr>
                <w:noProof/>
                <w:lang w:eastAsia="zh-CN"/>
              </w:rPr>
            </w:pPr>
            <w:r>
              <w:rPr>
                <w:noProof/>
              </w:rPr>
              <w:t xml:space="preserve">    f_IMS_OptionalDeregistrationOrC24Reinvite(</w:t>
            </w:r>
            <w:r w:rsidRPr="00254D3F">
              <w:rPr>
                <w:noProof/>
                <w:highlight w:val="yellow"/>
              </w:rPr>
              <w:t>p_Port</w:t>
            </w:r>
            <w:r>
              <w:rPr>
                <w:noProof/>
              </w:rPr>
              <w:t>, t_Dummy, -, p_AllowRetransmission); // @sic R5-154047, R5s170028, R5s170198, R5s170541 sic@</w:t>
            </w:r>
          </w:p>
          <w:p w14:paraId="4704873B" w14:textId="77777777" w:rsidR="00254D3F" w:rsidRDefault="00254D3F" w:rsidP="00254D3F">
            <w:pPr>
              <w:rPr>
                <w:noProof/>
                <w:lang w:eastAsia="zh-CN"/>
              </w:rPr>
            </w:pPr>
            <w:r>
              <w:rPr>
                <w:noProof/>
              </w:rPr>
              <w:t xml:space="preserve">  }</w:t>
            </w:r>
          </w:p>
        </w:tc>
      </w:tr>
    </w:tbl>
    <w:p w14:paraId="4704873D" w14:textId="77777777" w:rsidR="003A22C0" w:rsidRPr="00854C55" w:rsidRDefault="003A22C0" w:rsidP="00AE537C">
      <w:pPr>
        <w:pStyle w:val="Heading1"/>
        <w:numPr>
          <w:ilvl w:val="0"/>
          <w:numId w:val="1"/>
        </w:numPr>
        <w:autoSpaceDN w:val="0"/>
        <w:rPr>
          <w:rFonts w:cs="Arial"/>
          <w:b/>
        </w:rPr>
      </w:pPr>
      <w:bookmarkStart w:id="22" w:name="_Toc75012979"/>
      <w:r w:rsidRPr="00854C55">
        <w:rPr>
          <w:rFonts w:cs="Arial"/>
          <w:b/>
        </w:rPr>
        <w:t xml:space="preserve">Branches </w:t>
      </w:r>
      <w:bookmarkEnd w:id="13"/>
      <w:bookmarkEnd w:id="14"/>
      <w:bookmarkEnd w:id="15"/>
      <w:r>
        <w:rPr>
          <w:rFonts w:cs="Arial"/>
          <w:b/>
        </w:rPr>
        <w:t>executed</w:t>
      </w:r>
      <w:bookmarkEnd w:id="22"/>
    </w:p>
    <w:p w14:paraId="4704873E" w14:textId="77777777" w:rsidR="003A22C0" w:rsidRDefault="000A4A26" w:rsidP="003A22C0">
      <w:pPr>
        <w:rPr>
          <w:rFonts w:cs="Arial"/>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w:t>
      </w:r>
      <w:r w:rsidR="00207D42" w:rsidRPr="00207D42">
        <w:t xml:space="preserve"> </w:t>
      </w:r>
      <w:r w:rsidR="00207D42" w:rsidRPr="00207D42">
        <w:rPr>
          <w:rFonts w:cs="Arial"/>
          <w:color w:val="000000"/>
          <w:lang w:eastAsia="zh-CN"/>
        </w:rPr>
        <w:t>nea</w:t>
      </w:r>
      <w:r w:rsidR="00DF0EAF">
        <w:rPr>
          <w:rFonts w:cs="Arial" w:hint="eastAsia"/>
          <w:color w:val="000000"/>
          <w:lang w:eastAsia="zh-CN"/>
        </w:rPr>
        <w:t>2</w:t>
      </w:r>
      <w:r w:rsidR="00222B83" w:rsidRPr="00C8354F">
        <w:rPr>
          <w:rFonts w:cs="Arial" w:hint="eastAsia"/>
          <w:color w:val="000000"/>
          <w:lang w:eastAsia="zh-CN"/>
        </w:rPr>
        <w:t>,</w:t>
      </w:r>
      <w:r w:rsidR="00207D42">
        <w:rPr>
          <w:rFonts w:cs="Arial" w:hint="eastAsia"/>
          <w:color w:val="000000"/>
          <w:lang w:eastAsia="zh-CN"/>
        </w:rPr>
        <w:t xml:space="preserve"> </w:t>
      </w:r>
      <w:r w:rsidR="00222B83" w:rsidRPr="00C8354F">
        <w:rPr>
          <w:rFonts w:cs="Arial" w:hint="eastAsia"/>
          <w:color w:val="000000"/>
          <w:lang w:eastAsia="zh-CN"/>
        </w:rPr>
        <w:t>Nia2.</w:t>
      </w:r>
    </w:p>
    <w:p w14:paraId="4704873F" w14:textId="77777777" w:rsidR="003A22C0" w:rsidRPr="00854C55" w:rsidRDefault="003A22C0" w:rsidP="00AE537C">
      <w:pPr>
        <w:pStyle w:val="Heading1"/>
        <w:numPr>
          <w:ilvl w:val="0"/>
          <w:numId w:val="1"/>
        </w:numPr>
        <w:autoSpaceDN w:val="0"/>
        <w:rPr>
          <w:rFonts w:cs="Arial"/>
          <w:b/>
        </w:rPr>
      </w:pPr>
      <w:bookmarkStart w:id="23" w:name="_Toc122434494"/>
      <w:bookmarkStart w:id="24" w:name="_Toc295288971"/>
      <w:bookmarkStart w:id="25" w:name="_Toc325725666"/>
      <w:bookmarkStart w:id="26" w:name="_Toc75012980"/>
      <w:r w:rsidRPr="00854C55">
        <w:rPr>
          <w:rFonts w:cs="Arial"/>
          <w:b/>
        </w:rPr>
        <w:t>Execution Log Files</w:t>
      </w:r>
      <w:bookmarkEnd w:id="23"/>
      <w:bookmarkEnd w:id="24"/>
      <w:bookmarkEnd w:id="25"/>
      <w:bookmarkEnd w:id="26"/>
    </w:p>
    <w:p w14:paraId="47048740" w14:textId="77777777" w:rsidR="008E5C6A" w:rsidRPr="008E5C6A" w:rsidRDefault="008E5C6A" w:rsidP="00AE537C">
      <w:pPr>
        <w:pStyle w:val="Heading2"/>
        <w:numPr>
          <w:ilvl w:val="1"/>
          <w:numId w:val="1"/>
        </w:numPr>
        <w:overflowPunct w:val="0"/>
        <w:autoSpaceDE w:val="0"/>
        <w:autoSpaceDN w:val="0"/>
        <w:adjustRightInd w:val="0"/>
        <w:spacing w:before="480"/>
        <w:rPr>
          <w:b/>
          <w:lang w:val="pt-BR"/>
        </w:rPr>
      </w:pPr>
      <w:bookmarkStart w:id="27" w:name="_Toc43191966"/>
      <w:bookmarkStart w:id="28" w:name="_Toc54877395"/>
      <w:bookmarkStart w:id="29" w:name="_Toc75012981"/>
      <w:r w:rsidRPr="008E5C6A">
        <w:rPr>
          <w:b/>
          <w:lang w:val="pt-BR"/>
        </w:rPr>
        <w:t>HiSilicon Balong 5000</w:t>
      </w:r>
      <w:bookmarkEnd w:id="27"/>
      <w:bookmarkEnd w:id="28"/>
      <w:bookmarkEnd w:id="29"/>
    </w:p>
    <w:p w14:paraId="47048741" w14:textId="77777777"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Balong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 [1]:</w:t>
      </w:r>
    </w:p>
    <w:p w14:paraId="47048742" w14:textId="77777777" w:rsidR="001F4BC1" w:rsidRPr="00D666BE" w:rsidRDefault="008E5C6A" w:rsidP="00023ABB">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sidRPr="00D666BE">
        <w:rPr>
          <w:rFonts w:cs="Arial"/>
        </w:rPr>
        <w:br/>
      </w:r>
      <w:r w:rsidRPr="00D666BE">
        <w:rPr>
          <w:rFonts w:ascii="Calibri" w:hAnsi="Calibri" w:cs="Calibri"/>
          <w:sz w:val="22"/>
        </w:rPr>
        <w:t>\</w:t>
      </w:r>
      <w:r w:rsidR="00023ABB" w:rsidRPr="00023ABB">
        <w:t xml:space="preserve"> </w:t>
      </w:r>
      <w:r w:rsidR="00023ABB" w:rsidRPr="00023ABB">
        <w:rPr>
          <w:rFonts w:ascii="Calibri" w:hAnsi="Calibri" w:cs="Calibri"/>
          <w:sz w:val="22"/>
        </w:rPr>
        <w:t>TC_11_1_</w:t>
      </w:r>
      <w:r w:rsidR="00306653">
        <w:rPr>
          <w:rFonts w:ascii="Calibri" w:hAnsi="Calibri" w:cs="Calibri" w:hint="eastAsia"/>
          <w:sz w:val="22"/>
          <w:lang w:eastAsia="zh-CN"/>
        </w:rPr>
        <w:t>2</w:t>
      </w:r>
      <w:r w:rsidR="00023ABB" w:rsidRPr="00023ABB">
        <w:rPr>
          <w:rFonts w:ascii="Calibri" w:hAnsi="Calibri" w:cs="Calibri"/>
          <w:sz w:val="22"/>
        </w:rPr>
        <w:t>_NR5GC_N41-FDD3</w:t>
      </w:r>
      <w:r w:rsidR="000559B5" w:rsidRPr="00D666BE">
        <w:rPr>
          <w:rFonts w:ascii="Calibri" w:hAnsi="Calibri" w:cs="Calibri"/>
          <w:sz w:val="22"/>
        </w:rPr>
        <w:t>.log</w:t>
      </w:r>
    </w:p>
    <w:p w14:paraId="47048743" w14:textId="77777777" w:rsidR="008E5C6A" w:rsidRPr="00D666BE" w:rsidRDefault="008E5C6A" w:rsidP="00D666BE">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sidRPr="00D666BE">
        <w:rPr>
          <w:rFonts w:cs="Arial"/>
          <w:b/>
        </w:rPr>
        <w:br/>
      </w:r>
      <w:r w:rsidRPr="00D666BE">
        <w:rPr>
          <w:rFonts w:ascii="Calibri" w:hAnsi="Calibri" w:cs="Calibri"/>
          <w:sz w:val="22"/>
        </w:rPr>
        <w:t xml:space="preserve">\ </w:t>
      </w:r>
      <w:r w:rsidR="00AF0260" w:rsidRPr="00D666BE">
        <w:rPr>
          <w:rFonts w:ascii="Calibri" w:hAnsi="Calibri" w:cs="Calibri"/>
          <w:sz w:val="22"/>
        </w:rPr>
        <w:t>Pics(Hisilicon-IRAT)</w:t>
      </w:r>
      <w:r w:rsidR="000559B5" w:rsidRPr="00D666BE">
        <w:rPr>
          <w:rFonts w:ascii="Calibri" w:hAnsi="Calibri" w:cs="Calibri"/>
          <w:sz w:val="22"/>
        </w:rPr>
        <w:t>.xml</w:t>
      </w:r>
    </w:p>
    <w:p w14:paraId="47048744" w14:textId="77777777" w:rsidR="001F4BC1" w:rsidRPr="008E5C6A" w:rsidRDefault="008E5C6A" w:rsidP="00D666BE">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r w:rsidR="000559B5" w:rsidRPr="000559B5">
        <w:rPr>
          <w:rFonts w:ascii="Calibri" w:hAnsi="Calibri" w:cs="Calibri"/>
          <w:sz w:val="22"/>
        </w:rPr>
        <w:t>Pixit(TC_</w:t>
      </w:r>
      <w:r w:rsidR="004A0089">
        <w:rPr>
          <w:rFonts w:ascii="Calibri" w:hAnsi="Calibri" w:cs="Calibri" w:hint="eastAsia"/>
          <w:sz w:val="22"/>
          <w:lang w:eastAsia="zh-CN"/>
        </w:rPr>
        <w:t>11_</w:t>
      </w:r>
      <w:r w:rsidR="002206FF">
        <w:rPr>
          <w:rFonts w:ascii="Calibri" w:hAnsi="Calibri" w:cs="Calibri" w:hint="eastAsia"/>
          <w:sz w:val="22"/>
          <w:lang w:eastAsia="zh-CN"/>
        </w:rPr>
        <w:t>1</w:t>
      </w:r>
      <w:r w:rsidR="004A0089">
        <w:rPr>
          <w:rFonts w:ascii="Calibri" w:hAnsi="Calibri" w:cs="Calibri" w:hint="eastAsia"/>
          <w:sz w:val="22"/>
          <w:lang w:eastAsia="zh-CN"/>
        </w:rPr>
        <w:t>_</w:t>
      </w:r>
      <w:r w:rsidR="00306653">
        <w:rPr>
          <w:rFonts w:ascii="Calibri" w:hAnsi="Calibri" w:cs="Calibri" w:hint="eastAsia"/>
          <w:sz w:val="22"/>
          <w:lang w:eastAsia="zh-CN"/>
        </w:rPr>
        <w:t>2</w:t>
      </w:r>
      <w:r w:rsidR="000559B5" w:rsidRPr="000559B5">
        <w:rPr>
          <w:rFonts w:ascii="Calibri" w:hAnsi="Calibri" w:cs="Calibri"/>
          <w:sz w:val="22"/>
        </w:rPr>
        <w:t>_NR5GC).xml</w:t>
      </w:r>
    </w:p>
    <w:p w14:paraId="47048745" w14:textId="77777777" w:rsidR="003A22C0" w:rsidRPr="002D362B" w:rsidRDefault="003A22C0" w:rsidP="00AE537C">
      <w:pPr>
        <w:pStyle w:val="Heading1"/>
        <w:numPr>
          <w:ilvl w:val="0"/>
          <w:numId w:val="1"/>
        </w:numPr>
        <w:autoSpaceDN w:val="0"/>
        <w:rPr>
          <w:rFonts w:cs="Arial"/>
          <w:b/>
        </w:rPr>
      </w:pPr>
      <w:bookmarkStart w:id="30" w:name="_Toc122434496"/>
      <w:bookmarkStart w:id="31" w:name="_Toc295288973"/>
      <w:bookmarkStart w:id="32" w:name="_Toc325725668"/>
      <w:bookmarkStart w:id="33" w:name="_Toc75012982"/>
      <w:r w:rsidRPr="002D362B">
        <w:rPr>
          <w:rFonts w:cs="Arial"/>
          <w:b/>
        </w:rPr>
        <w:t>References</w:t>
      </w:r>
      <w:bookmarkEnd w:id="30"/>
      <w:bookmarkEnd w:id="31"/>
      <w:bookmarkEnd w:id="32"/>
      <w:bookmarkEnd w:id="33"/>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14:paraId="47048748" w14:textId="77777777" w:rsidTr="00E139D5">
        <w:trPr>
          <w:trHeight w:val="249"/>
        </w:trPr>
        <w:tc>
          <w:tcPr>
            <w:tcW w:w="775" w:type="dxa"/>
            <w:hideMark/>
          </w:tcPr>
          <w:p w14:paraId="47048746" w14:textId="77777777"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14:paraId="47048747" w14:textId="77777777" w:rsidR="003A22C0" w:rsidRPr="00C8354F" w:rsidRDefault="008E5C6A" w:rsidP="00E973E8">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10</w:t>
            </w:r>
            <w:r w:rsidR="00D666BE">
              <w:rPr>
                <w:rFonts w:ascii="Arial" w:hAnsi="Arial" w:hint="eastAsia"/>
                <w:b/>
                <w:sz w:val="21"/>
                <w:szCs w:val="22"/>
                <w:lang w:val="en-US" w:eastAsia="zh-CN"/>
              </w:rPr>
              <w:t>6</w:t>
            </w:r>
            <w:r w:rsidR="00E973E8">
              <w:rPr>
                <w:rFonts w:ascii="Arial" w:hAnsi="Arial" w:hint="eastAsia"/>
                <w:b/>
                <w:sz w:val="21"/>
                <w:szCs w:val="22"/>
                <w:lang w:val="en-US" w:eastAsia="zh-CN"/>
              </w:rPr>
              <w:t>6</w:t>
            </w:r>
            <w:r w:rsidR="00306653">
              <w:rPr>
                <w:rFonts w:ascii="Arial" w:hAnsi="Arial" w:hint="eastAsia"/>
                <w:b/>
                <w:sz w:val="21"/>
                <w:szCs w:val="22"/>
                <w:lang w:val="en-US" w:eastAsia="zh-CN"/>
              </w:rPr>
              <w:t>3</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306653">
              <w:rPr>
                <w:rFonts w:ascii="Calibri" w:hAnsi="Calibri" w:cs="Calibri" w:hint="eastAsia"/>
                <w:sz w:val="22"/>
                <w:lang w:eastAsia="zh-CN"/>
              </w:rPr>
              <w:t>11.1.2</w:t>
            </w:r>
            <w:r w:rsidRPr="00C8354F">
              <w:rPr>
                <w:rFonts w:ascii="Calibri" w:hAnsi="Calibri" w:cs="Calibri"/>
                <w:sz w:val="22"/>
              </w:rPr>
              <w:t xml:space="preserve"> in FR1</w:t>
            </w:r>
          </w:p>
        </w:tc>
      </w:tr>
    </w:tbl>
    <w:p w14:paraId="47048749" w14:textId="77777777" w:rsidR="001E41F3" w:rsidRDefault="001E41F3" w:rsidP="00603F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4874C" w14:textId="77777777" w:rsidR="00243F92" w:rsidRDefault="00243F92">
      <w:r>
        <w:separator/>
      </w:r>
    </w:p>
  </w:endnote>
  <w:endnote w:type="continuationSeparator" w:id="0">
    <w:p w14:paraId="4704874D" w14:textId="77777777" w:rsidR="00243F92" w:rsidRDefault="0024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874A" w14:textId="77777777" w:rsidR="00243F92" w:rsidRDefault="00243F92">
      <w:r>
        <w:separator/>
      </w:r>
    </w:p>
  </w:footnote>
  <w:footnote w:type="continuationSeparator" w:id="0">
    <w:p w14:paraId="4704874B" w14:textId="77777777" w:rsidR="00243F92" w:rsidRDefault="00243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4874E" w14:textId="77777777" w:rsidR="009D3A81" w:rsidRDefault="009D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4874F" w14:textId="77777777" w:rsidR="009D3A81" w:rsidRDefault="009D3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48750" w14:textId="77777777" w:rsidR="009D3A81" w:rsidRDefault="009D3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48751" w14:textId="77777777" w:rsidR="009D3A81" w:rsidRDefault="009D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4D1CCC"/>
    <w:multiLevelType w:val="hybridMultilevel"/>
    <w:tmpl w:val="E2B0364A"/>
    <w:lvl w:ilvl="0" w:tplc="5D7A8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996AD3"/>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4322E7"/>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EA27D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EE30141"/>
    <w:multiLevelType w:val="hybridMultilevel"/>
    <w:tmpl w:val="24287964"/>
    <w:lvl w:ilvl="0" w:tplc="2AD21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695BB9"/>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683A92"/>
    <w:multiLevelType w:val="hybridMultilevel"/>
    <w:tmpl w:val="556CA610"/>
    <w:lvl w:ilvl="0" w:tplc="220200AE">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53B45BB"/>
    <w:multiLevelType w:val="hybridMultilevel"/>
    <w:tmpl w:val="307EDB64"/>
    <w:lvl w:ilvl="0" w:tplc="392C9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573F8C"/>
    <w:multiLevelType w:val="hybridMultilevel"/>
    <w:tmpl w:val="132A9FB6"/>
    <w:lvl w:ilvl="0" w:tplc="26A02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0A74C5"/>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86700A"/>
    <w:multiLevelType w:val="hybridMultilevel"/>
    <w:tmpl w:val="B0FE8806"/>
    <w:lvl w:ilvl="0" w:tplc="52088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C61454"/>
    <w:multiLevelType w:val="hybridMultilevel"/>
    <w:tmpl w:val="628ADEC6"/>
    <w:lvl w:ilvl="0" w:tplc="502E8928">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2F730F4"/>
    <w:multiLevelType w:val="hybridMultilevel"/>
    <w:tmpl w:val="7BBC49C0"/>
    <w:lvl w:ilvl="0" w:tplc="A54A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34D1DC7"/>
    <w:multiLevelType w:val="hybridMultilevel"/>
    <w:tmpl w:val="EF565BA6"/>
    <w:lvl w:ilvl="0" w:tplc="5C886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FF5DB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5"/>
  </w:num>
  <w:num w:numId="5">
    <w:abstractNumId w:val="6"/>
  </w:num>
  <w:num w:numId="6">
    <w:abstractNumId w:val="29"/>
  </w:num>
  <w:num w:numId="7">
    <w:abstractNumId w:val="16"/>
  </w:num>
  <w:num w:numId="8">
    <w:abstractNumId w:val="1"/>
  </w:num>
  <w:num w:numId="9">
    <w:abstractNumId w:val="9"/>
  </w:num>
  <w:num w:numId="10">
    <w:abstractNumId w:val="2"/>
  </w:num>
  <w:num w:numId="11">
    <w:abstractNumId w:val="5"/>
  </w:num>
  <w:num w:numId="12">
    <w:abstractNumId w:val="14"/>
  </w:num>
  <w:num w:numId="13">
    <w:abstractNumId w:val="29"/>
    <w:lvlOverride w:ilvl="0"/>
  </w:num>
  <w:num w:numId="14">
    <w:abstractNumId w:val="22"/>
  </w:num>
  <w:num w:numId="15">
    <w:abstractNumId w:val="7"/>
  </w:num>
  <w:num w:numId="16">
    <w:abstractNumId w:val="27"/>
  </w:num>
  <w:num w:numId="17">
    <w:abstractNumId w:val="0"/>
  </w:num>
  <w:num w:numId="18">
    <w:abstractNumId w:val="26"/>
  </w:num>
  <w:num w:numId="19">
    <w:abstractNumId w:val="30"/>
  </w:num>
  <w:num w:numId="20">
    <w:abstractNumId w:val="28"/>
  </w:num>
  <w:num w:numId="21">
    <w:abstractNumId w:val="10"/>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1"/>
  </w:num>
  <w:num w:numId="26">
    <w:abstractNumId w:val="20"/>
  </w:num>
  <w:num w:numId="27">
    <w:abstractNumId w:val="8"/>
  </w:num>
  <w:num w:numId="28">
    <w:abstractNumId w:val="24"/>
  </w:num>
  <w:num w:numId="29">
    <w:abstractNumId w:val="37"/>
  </w:num>
  <w:num w:numId="30">
    <w:abstractNumId w:val="34"/>
  </w:num>
  <w:num w:numId="31">
    <w:abstractNumId w:val="38"/>
  </w:num>
  <w:num w:numId="32">
    <w:abstractNumId w:val="25"/>
  </w:num>
  <w:num w:numId="33">
    <w:abstractNumId w:val="36"/>
  </w:num>
  <w:num w:numId="34">
    <w:abstractNumId w:val="31"/>
  </w:num>
  <w:num w:numId="35">
    <w:abstractNumId w:val="32"/>
  </w:num>
  <w:num w:numId="36">
    <w:abstractNumId w:val="35"/>
  </w:num>
  <w:num w:numId="37">
    <w:abstractNumId w:val="3"/>
  </w:num>
  <w:num w:numId="38">
    <w:abstractNumId w:val="39"/>
  </w:num>
  <w:num w:numId="39">
    <w:abstractNumId w:val="17"/>
  </w:num>
  <w:num w:numId="40">
    <w:abstractNumId w:val="13"/>
  </w:num>
  <w:num w:numId="41">
    <w:abstractNumId w:val="19"/>
  </w:num>
  <w:num w:numId="42">
    <w:abstractNumId w:val="11"/>
  </w:num>
  <w:num w:numId="43">
    <w:abstractNumId w:val="40"/>
  </w:num>
  <w:num w:numId="44">
    <w:abstractNumId w:val="4"/>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1C2"/>
    <w:rsid w:val="00022434"/>
    <w:rsid w:val="00022E4A"/>
    <w:rsid w:val="00023ABB"/>
    <w:rsid w:val="00032AD9"/>
    <w:rsid w:val="00046CAF"/>
    <w:rsid w:val="000559B5"/>
    <w:rsid w:val="000617E1"/>
    <w:rsid w:val="00063BFA"/>
    <w:rsid w:val="00073DD9"/>
    <w:rsid w:val="000859E5"/>
    <w:rsid w:val="000970E3"/>
    <w:rsid w:val="000A4A26"/>
    <w:rsid w:val="000A6394"/>
    <w:rsid w:val="000B4564"/>
    <w:rsid w:val="000B7FED"/>
    <w:rsid w:val="000C038A"/>
    <w:rsid w:val="000C6598"/>
    <w:rsid w:val="000D173E"/>
    <w:rsid w:val="000D44B3"/>
    <w:rsid w:val="000D4874"/>
    <w:rsid w:val="000E70AC"/>
    <w:rsid w:val="000F0519"/>
    <w:rsid w:val="000F15E5"/>
    <w:rsid w:val="00111502"/>
    <w:rsid w:val="001133B9"/>
    <w:rsid w:val="00121646"/>
    <w:rsid w:val="00123B59"/>
    <w:rsid w:val="00145D43"/>
    <w:rsid w:val="001516D5"/>
    <w:rsid w:val="00161C84"/>
    <w:rsid w:val="00163924"/>
    <w:rsid w:val="00174EF1"/>
    <w:rsid w:val="00192C46"/>
    <w:rsid w:val="00196081"/>
    <w:rsid w:val="0019740A"/>
    <w:rsid w:val="001A08B3"/>
    <w:rsid w:val="001A09A3"/>
    <w:rsid w:val="001A227C"/>
    <w:rsid w:val="001A433F"/>
    <w:rsid w:val="001A4BC2"/>
    <w:rsid w:val="001A7B60"/>
    <w:rsid w:val="001B43C4"/>
    <w:rsid w:val="001B52F0"/>
    <w:rsid w:val="001B7A65"/>
    <w:rsid w:val="001C4AD3"/>
    <w:rsid w:val="001E41F3"/>
    <w:rsid w:val="001F4BC1"/>
    <w:rsid w:val="00207D42"/>
    <w:rsid w:val="002118AB"/>
    <w:rsid w:val="002160BA"/>
    <w:rsid w:val="002206FF"/>
    <w:rsid w:val="00222B83"/>
    <w:rsid w:val="00243F92"/>
    <w:rsid w:val="00252362"/>
    <w:rsid w:val="00254D3F"/>
    <w:rsid w:val="0026004D"/>
    <w:rsid w:val="002640DD"/>
    <w:rsid w:val="002714F0"/>
    <w:rsid w:val="00271A23"/>
    <w:rsid w:val="00275D12"/>
    <w:rsid w:val="00284FEB"/>
    <w:rsid w:val="002860C4"/>
    <w:rsid w:val="002A6D31"/>
    <w:rsid w:val="002B5741"/>
    <w:rsid w:val="002D362B"/>
    <w:rsid w:val="002D5454"/>
    <w:rsid w:val="002E472E"/>
    <w:rsid w:val="00301B26"/>
    <w:rsid w:val="00305409"/>
    <w:rsid w:val="00306653"/>
    <w:rsid w:val="00311688"/>
    <w:rsid w:val="00317F09"/>
    <w:rsid w:val="00320BC8"/>
    <w:rsid w:val="00327943"/>
    <w:rsid w:val="00327CED"/>
    <w:rsid w:val="00343F7B"/>
    <w:rsid w:val="00344D50"/>
    <w:rsid w:val="00345FDB"/>
    <w:rsid w:val="003609EF"/>
    <w:rsid w:val="0036231A"/>
    <w:rsid w:val="00365387"/>
    <w:rsid w:val="00370B54"/>
    <w:rsid w:val="00374DD4"/>
    <w:rsid w:val="00375F92"/>
    <w:rsid w:val="003A0BE7"/>
    <w:rsid w:val="003A22C0"/>
    <w:rsid w:val="003A3CA7"/>
    <w:rsid w:val="003B1187"/>
    <w:rsid w:val="003C0432"/>
    <w:rsid w:val="003D3D77"/>
    <w:rsid w:val="003D6C5E"/>
    <w:rsid w:val="003E1A36"/>
    <w:rsid w:val="003E2EFC"/>
    <w:rsid w:val="003E42C1"/>
    <w:rsid w:val="003F61EE"/>
    <w:rsid w:val="00400ADF"/>
    <w:rsid w:val="00410371"/>
    <w:rsid w:val="004242F1"/>
    <w:rsid w:val="00457B35"/>
    <w:rsid w:val="00465C28"/>
    <w:rsid w:val="00474D09"/>
    <w:rsid w:val="00482CA8"/>
    <w:rsid w:val="00490413"/>
    <w:rsid w:val="004915B4"/>
    <w:rsid w:val="004915C6"/>
    <w:rsid w:val="004A0047"/>
    <w:rsid w:val="004A0089"/>
    <w:rsid w:val="004B73EF"/>
    <w:rsid w:val="004B75B7"/>
    <w:rsid w:val="004C5539"/>
    <w:rsid w:val="00512559"/>
    <w:rsid w:val="005140FF"/>
    <w:rsid w:val="005150E2"/>
    <w:rsid w:val="0051580D"/>
    <w:rsid w:val="00522F60"/>
    <w:rsid w:val="00541A05"/>
    <w:rsid w:val="005421BA"/>
    <w:rsid w:val="00547111"/>
    <w:rsid w:val="00553A82"/>
    <w:rsid w:val="00554BA7"/>
    <w:rsid w:val="00573DBD"/>
    <w:rsid w:val="00580410"/>
    <w:rsid w:val="00592121"/>
    <w:rsid w:val="00592D74"/>
    <w:rsid w:val="005A6337"/>
    <w:rsid w:val="005B3B8A"/>
    <w:rsid w:val="005D1873"/>
    <w:rsid w:val="005D2D39"/>
    <w:rsid w:val="005E2C44"/>
    <w:rsid w:val="006010B5"/>
    <w:rsid w:val="00603F4B"/>
    <w:rsid w:val="00604160"/>
    <w:rsid w:val="006156EC"/>
    <w:rsid w:val="00621188"/>
    <w:rsid w:val="006257ED"/>
    <w:rsid w:val="006348A1"/>
    <w:rsid w:val="00634B2B"/>
    <w:rsid w:val="00643C8F"/>
    <w:rsid w:val="00657850"/>
    <w:rsid w:val="00665C47"/>
    <w:rsid w:val="00673858"/>
    <w:rsid w:val="006851EA"/>
    <w:rsid w:val="00691604"/>
    <w:rsid w:val="006947F6"/>
    <w:rsid w:val="00695808"/>
    <w:rsid w:val="006B3C17"/>
    <w:rsid w:val="006B46FB"/>
    <w:rsid w:val="006D11E8"/>
    <w:rsid w:val="006D2508"/>
    <w:rsid w:val="006E21FB"/>
    <w:rsid w:val="006F6C51"/>
    <w:rsid w:val="00706427"/>
    <w:rsid w:val="00717EBB"/>
    <w:rsid w:val="0076267E"/>
    <w:rsid w:val="0077257A"/>
    <w:rsid w:val="00776ADB"/>
    <w:rsid w:val="00777403"/>
    <w:rsid w:val="00792342"/>
    <w:rsid w:val="007977A8"/>
    <w:rsid w:val="007A185B"/>
    <w:rsid w:val="007B0ED9"/>
    <w:rsid w:val="007B3D92"/>
    <w:rsid w:val="007B512A"/>
    <w:rsid w:val="007C2097"/>
    <w:rsid w:val="007C26FA"/>
    <w:rsid w:val="007C2732"/>
    <w:rsid w:val="007D6A07"/>
    <w:rsid w:val="007E7040"/>
    <w:rsid w:val="007F7259"/>
    <w:rsid w:val="008010DF"/>
    <w:rsid w:val="008040A8"/>
    <w:rsid w:val="00813314"/>
    <w:rsid w:val="00823AEF"/>
    <w:rsid w:val="008279FA"/>
    <w:rsid w:val="008626E7"/>
    <w:rsid w:val="00870310"/>
    <w:rsid w:val="00870EE7"/>
    <w:rsid w:val="00883CB9"/>
    <w:rsid w:val="008863B9"/>
    <w:rsid w:val="00886492"/>
    <w:rsid w:val="00890B26"/>
    <w:rsid w:val="008952A7"/>
    <w:rsid w:val="00897835"/>
    <w:rsid w:val="008A45A6"/>
    <w:rsid w:val="008E5C6A"/>
    <w:rsid w:val="008F01B7"/>
    <w:rsid w:val="008F3789"/>
    <w:rsid w:val="008F686C"/>
    <w:rsid w:val="009148DE"/>
    <w:rsid w:val="009162ED"/>
    <w:rsid w:val="00920E43"/>
    <w:rsid w:val="00937A5E"/>
    <w:rsid w:val="00941E30"/>
    <w:rsid w:val="00953E28"/>
    <w:rsid w:val="00962985"/>
    <w:rsid w:val="009777D9"/>
    <w:rsid w:val="0097790D"/>
    <w:rsid w:val="00991B88"/>
    <w:rsid w:val="00993C1B"/>
    <w:rsid w:val="009A5753"/>
    <w:rsid w:val="009A579D"/>
    <w:rsid w:val="009A638E"/>
    <w:rsid w:val="009C2B70"/>
    <w:rsid w:val="009D3A81"/>
    <w:rsid w:val="009D529F"/>
    <w:rsid w:val="009E0E07"/>
    <w:rsid w:val="009E2AAF"/>
    <w:rsid w:val="009E3297"/>
    <w:rsid w:val="009F734F"/>
    <w:rsid w:val="00A1055C"/>
    <w:rsid w:val="00A128E9"/>
    <w:rsid w:val="00A204A9"/>
    <w:rsid w:val="00A246B6"/>
    <w:rsid w:val="00A4185D"/>
    <w:rsid w:val="00A44F16"/>
    <w:rsid w:val="00A47BE6"/>
    <w:rsid w:val="00A47E70"/>
    <w:rsid w:val="00A50CF0"/>
    <w:rsid w:val="00A64E32"/>
    <w:rsid w:val="00A7671C"/>
    <w:rsid w:val="00A8048A"/>
    <w:rsid w:val="00A84064"/>
    <w:rsid w:val="00A935FE"/>
    <w:rsid w:val="00AA2CBC"/>
    <w:rsid w:val="00AB75B6"/>
    <w:rsid w:val="00AC3CB4"/>
    <w:rsid w:val="00AC5820"/>
    <w:rsid w:val="00AD0D45"/>
    <w:rsid w:val="00AD1CD8"/>
    <w:rsid w:val="00AE537C"/>
    <w:rsid w:val="00AF0260"/>
    <w:rsid w:val="00B07E59"/>
    <w:rsid w:val="00B11AC3"/>
    <w:rsid w:val="00B258BB"/>
    <w:rsid w:val="00B3628B"/>
    <w:rsid w:val="00B42BFD"/>
    <w:rsid w:val="00B43375"/>
    <w:rsid w:val="00B51813"/>
    <w:rsid w:val="00B536A9"/>
    <w:rsid w:val="00B54DAE"/>
    <w:rsid w:val="00B65D70"/>
    <w:rsid w:val="00B67B97"/>
    <w:rsid w:val="00B823DB"/>
    <w:rsid w:val="00B968C8"/>
    <w:rsid w:val="00BA3EC5"/>
    <w:rsid w:val="00BA51D9"/>
    <w:rsid w:val="00BB1DE0"/>
    <w:rsid w:val="00BB5DFC"/>
    <w:rsid w:val="00BC48DA"/>
    <w:rsid w:val="00BC74A2"/>
    <w:rsid w:val="00BD279D"/>
    <w:rsid w:val="00BD6BB8"/>
    <w:rsid w:val="00BE15E3"/>
    <w:rsid w:val="00C24012"/>
    <w:rsid w:val="00C31031"/>
    <w:rsid w:val="00C321D2"/>
    <w:rsid w:val="00C406A8"/>
    <w:rsid w:val="00C420B1"/>
    <w:rsid w:val="00C4324E"/>
    <w:rsid w:val="00C43784"/>
    <w:rsid w:val="00C462F9"/>
    <w:rsid w:val="00C50788"/>
    <w:rsid w:val="00C610C3"/>
    <w:rsid w:val="00C61269"/>
    <w:rsid w:val="00C66BA2"/>
    <w:rsid w:val="00C8354F"/>
    <w:rsid w:val="00C849A0"/>
    <w:rsid w:val="00C95985"/>
    <w:rsid w:val="00CA7D2C"/>
    <w:rsid w:val="00CB44CC"/>
    <w:rsid w:val="00CC5026"/>
    <w:rsid w:val="00CC68D0"/>
    <w:rsid w:val="00CE763D"/>
    <w:rsid w:val="00CF3441"/>
    <w:rsid w:val="00D03794"/>
    <w:rsid w:val="00D03F9A"/>
    <w:rsid w:val="00D0481B"/>
    <w:rsid w:val="00D0677B"/>
    <w:rsid w:val="00D06D51"/>
    <w:rsid w:val="00D24991"/>
    <w:rsid w:val="00D31793"/>
    <w:rsid w:val="00D47F22"/>
    <w:rsid w:val="00D50255"/>
    <w:rsid w:val="00D571AB"/>
    <w:rsid w:val="00D66520"/>
    <w:rsid w:val="00D666BE"/>
    <w:rsid w:val="00D704B9"/>
    <w:rsid w:val="00D91406"/>
    <w:rsid w:val="00DA4DC7"/>
    <w:rsid w:val="00DE34CF"/>
    <w:rsid w:val="00DE7626"/>
    <w:rsid w:val="00DF0EAF"/>
    <w:rsid w:val="00DF36D2"/>
    <w:rsid w:val="00DF6C79"/>
    <w:rsid w:val="00E139D5"/>
    <w:rsid w:val="00E13F3D"/>
    <w:rsid w:val="00E259B2"/>
    <w:rsid w:val="00E30489"/>
    <w:rsid w:val="00E31796"/>
    <w:rsid w:val="00E34898"/>
    <w:rsid w:val="00E65576"/>
    <w:rsid w:val="00E8304C"/>
    <w:rsid w:val="00E8505D"/>
    <w:rsid w:val="00E973E8"/>
    <w:rsid w:val="00EB09B7"/>
    <w:rsid w:val="00EC2DF2"/>
    <w:rsid w:val="00ED65E5"/>
    <w:rsid w:val="00ED6C5F"/>
    <w:rsid w:val="00EE5422"/>
    <w:rsid w:val="00EE7D7C"/>
    <w:rsid w:val="00EF5778"/>
    <w:rsid w:val="00F13791"/>
    <w:rsid w:val="00F137E3"/>
    <w:rsid w:val="00F25D98"/>
    <w:rsid w:val="00F300FB"/>
    <w:rsid w:val="00F4085B"/>
    <w:rsid w:val="00F41C9A"/>
    <w:rsid w:val="00F512B2"/>
    <w:rsid w:val="00F56933"/>
    <w:rsid w:val="00F56C42"/>
    <w:rsid w:val="00F7684F"/>
    <w:rsid w:val="00F84D41"/>
    <w:rsid w:val="00F92CA1"/>
    <w:rsid w:val="00F94D87"/>
    <w:rsid w:val="00F9616A"/>
    <w:rsid w:val="00FA2B70"/>
    <w:rsid w:val="00FB6386"/>
    <w:rsid w:val="00FB7807"/>
    <w:rsid w:val="00FC410D"/>
    <w:rsid w:val="00FE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0484B0"/>
  <w15:docId w15:val="{3ACEF881-1A50-4722-9814-A5545D2D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FB78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2701">
      <w:bodyDiv w:val="1"/>
      <w:marLeft w:val="0"/>
      <w:marRight w:val="0"/>
      <w:marTop w:val="0"/>
      <w:marBottom w:val="0"/>
      <w:divBdr>
        <w:top w:val="none" w:sz="0" w:space="0" w:color="auto"/>
        <w:left w:val="none" w:sz="0" w:space="0" w:color="auto"/>
        <w:bottom w:val="none" w:sz="0" w:space="0" w:color="auto"/>
        <w:right w:val="none" w:sz="0" w:space="0" w:color="auto"/>
      </w:divBdr>
    </w:div>
    <w:div w:id="163588357">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435786635">
      <w:bodyDiv w:val="1"/>
      <w:marLeft w:val="0"/>
      <w:marRight w:val="0"/>
      <w:marTop w:val="0"/>
      <w:marBottom w:val="0"/>
      <w:divBdr>
        <w:top w:val="none" w:sz="0" w:space="0" w:color="auto"/>
        <w:left w:val="none" w:sz="0" w:space="0" w:color="auto"/>
        <w:bottom w:val="none" w:sz="0" w:space="0" w:color="auto"/>
        <w:right w:val="none" w:sz="0" w:space="0" w:color="auto"/>
      </w:divBdr>
    </w:div>
    <w:div w:id="1595672782">
      <w:bodyDiv w:val="1"/>
      <w:marLeft w:val="0"/>
      <w:marRight w:val="0"/>
      <w:marTop w:val="0"/>
      <w:marBottom w:val="0"/>
      <w:divBdr>
        <w:top w:val="none" w:sz="0" w:space="0" w:color="auto"/>
        <w:left w:val="none" w:sz="0" w:space="0" w:color="auto"/>
        <w:bottom w:val="none" w:sz="0" w:space="0" w:color="auto"/>
        <w:right w:val="none" w:sz="0" w:space="0" w:color="auto"/>
      </w:divBdr>
    </w:div>
    <w:div w:id="1615212786">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enpengchong@datangmobile.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4B174-812D-4C30-B57D-55775412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940</TotalTime>
  <Pages>16</Pages>
  <Words>3575</Words>
  <Characters>20380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23908</CharactersWithSpaces>
  <SharedDoc>false</SharedDoc>
  <HLinks>
    <vt:vector size="24" baseType="variant">
      <vt:variant>
        <vt:i4>6029423</vt:i4>
      </vt:variant>
      <vt:variant>
        <vt:i4>74</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61</cp:revision>
  <cp:lastPrinted>1900-12-31T16:00:00Z</cp:lastPrinted>
  <dcterms:created xsi:type="dcterms:W3CDTF">2021-05-13T14:26:00Z</dcterms:created>
  <dcterms:modified xsi:type="dcterms:W3CDTF">2021-10-05T12:03:00Z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