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8D7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672603">
        <w:fldChar w:fldCharType="begin"/>
      </w:r>
      <w:r w:rsidR="00672603">
        <w:instrText xml:space="preserve"> DOCPROPERTY  Tdoc#  \* MERGEFORMAT </w:instrText>
      </w:r>
      <w:r w:rsidR="00672603">
        <w:fldChar w:fldCharType="separate"/>
      </w:r>
      <w:r w:rsidR="00140B78" w:rsidRPr="00140B78">
        <w:rPr>
          <w:b/>
          <w:i/>
          <w:noProof/>
          <w:sz w:val="28"/>
        </w:rPr>
        <w:t>R5s2113</w:t>
      </w:r>
      <w:r w:rsidR="008904A0">
        <w:rPr>
          <w:b/>
          <w:i/>
          <w:noProof/>
          <w:sz w:val="28"/>
        </w:rPr>
        <w:t>81</w:t>
      </w:r>
      <w:r w:rsidR="00672603">
        <w:rPr>
          <w:b/>
          <w:i/>
          <w:noProof/>
          <w:sz w:val="28"/>
        </w:rPr>
        <w:fldChar w:fldCharType="end"/>
      </w:r>
    </w:p>
    <w:p w14:paraId="7CB45193" w14:textId="659F5DB3" w:rsidR="001E41F3" w:rsidRDefault="00693B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693B4F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36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FC756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</w:t>
            </w:r>
            <w:r w:rsidR="008904A0">
              <w:rPr>
                <w:b/>
                <w:noProof/>
                <w:sz w:val="28"/>
                <w:lang w:eastAsia="fr-FR"/>
              </w:rPr>
              <w:t>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693B4F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36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672603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E9684" w:rsidR="00FE01B3" w:rsidRDefault="00672603" w:rsidP="00FE0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01B3">
              <w:t xml:space="preserve">Addition of MCPTT test case </w:t>
            </w:r>
            <w:r w:rsidR="008904A0">
              <w:t>6.2.17</w:t>
            </w:r>
            <w:r w:rsidR="00FE01B3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3B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4748" w:rsidRDefault="00574748" w:rsidP="005747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D0DB0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4748" w:rsidRDefault="00574748" w:rsidP="005747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4748" w:rsidRDefault="00574748" w:rsidP="005747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74748" w:rsidRDefault="00672603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4748">
              <w:rPr>
                <w:noProof/>
              </w:rPr>
              <w:t>2021-10-05</w:t>
            </w:r>
            <w:r>
              <w:rPr>
                <w:noProof/>
              </w:rPr>
              <w:fldChar w:fldCharType="end"/>
            </w:r>
          </w:p>
        </w:tc>
      </w:tr>
      <w:tr w:rsidR="005747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4748" w:rsidRDefault="00574748" w:rsidP="005747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4748" w:rsidRDefault="00672603" w:rsidP="00574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47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4748" w:rsidRDefault="00574748" w:rsidP="005747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4748" w:rsidRDefault="00672603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4748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747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4748" w:rsidRDefault="00574748" w:rsidP="005747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74748" w:rsidRDefault="00574748" w:rsidP="005747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74748" w:rsidRPr="007C2097" w:rsidRDefault="00574748" w:rsidP="005747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74748" w14:paraId="7FBEB8E7" w14:textId="77777777" w:rsidTr="00547111">
        <w:tc>
          <w:tcPr>
            <w:tcW w:w="1843" w:type="dxa"/>
          </w:tcPr>
          <w:p w14:paraId="44A3A604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39CBC6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6.2.17 to the MCX ATS</w:t>
            </w:r>
          </w:p>
        </w:tc>
      </w:tr>
      <w:tr w:rsidR="005747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747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74748" w14:paraId="034AF533" w14:textId="77777777" w:rsidTr="00547111">
        <w:tc>
          <w:tcPr>
            <w:tcW w:w="2694" w:type="dxa"/>
            <w:gridSpan w:val="2"/>
          </w:tcPr>
          <w:p w14:paraId="39D9EB5B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533E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6.2.17</w:t>
            </w:r>
            <w:r w:rsidR="00446CCF">
              <w:t>.MCPTT</w:t>
            </w:r>
          </w:p>
        </w:tc>
      </w:tr>
      <w:tr w:rsidR="005747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4748" w:rsidRDefault="00574748" w:rsidP="00574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7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4748" w:rsidRDefault="00574748" w:rsidP="00574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7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7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7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</w:p>
        </w:tc>
      </w:tr>
      <w:tr w:rsidR="005747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9250BC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B6697D">
              <w:rPr>
                <w:noProof/>
              </w:rPr>
              <w:t>R5s2113</w:t>
            </w:r>
            <w:r>
              <w:rPr>
                <w:noProof/>
              </w:rPr>
              <w:t>82</w:t>
            </w:r>
          </w:p>
        </w:tc>
      </w:tr>
      <w:tr w:rsidR="005747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4748" w:rsidRPr="008863B9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4748" w:rsidRPr="008863B9" w:rsidRDefault="00574748" w:rsidP="005747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47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D4AD8DF" w14:textId="3E9C9CE9" w:rsidR="0020177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0177C" w:rsidRPr="00237BDE">
        <w:rPr>
          <w:b/>
        </w:rPr>
        <w:t>1</w:t>
      </w:r>
      <w:r w:rsidR="0020177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20177C" w:rsidRPr="00237BDE">
        <w:rPr>
          <w:b/>
        </w:rPr>
        <w:t>Overview</w:t>
      </w:r>
      <w:r w:rsidR="0020177C">
        <w:tab/>
      </w:r>
      <w:r w:rsidR="0020177C">
        <w:fldChar w:fldCharType="begin"/>
      </w:r>
      <w:r w:rsidR="0020177C">
        <w:instrText xml:space="preserve"> PAGEREF _Toc84501000 \h </w:instrText>
      </w:r>
      <w:r w:rsidR="0020177C">
        <w:fldChar w:fldCharType="separate"/>
      </w:r>
      <w:r w:rsidR="0020177C">
        <w:t>3</w:t>
      </w:r>
      <w:r w:rsidR="0020177C">
        <w:fldChar w:fldCharType="end"/>
      </w:r>
    </w:p>
    <w:p w14:paraId="1B6EC3F9" w14:textId="15C0658E" w:rsidR="0020177C" w:rsidRDefault="0020177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_Toc84501001 \h </w:instrText>
      </w:r>
      <w:r>
        <w:fldChar w:fldCharType="separate"/>
      </w:r>
      <w:r>
        <w:t>3</w:t>
      </w:r>
      <w:r>
        <w:fldChar w:fldCharType="end"/>
      </w:r>
    </w:p>
    <w:p w14:paraId="0360DC96" w14:textId="5B8978F3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_Toc84501002 \h </w:instrText>
      </w:r>
      <w:r>
        <w:fldChar w:fldCharType="separate"/>
      </w:r>
      <w:r>
        <w:t>3</w:t>
      </w:r>
      <w:r>
        <w:fldChar w:fldCharType="end"/>
      </w:r>
    </w:p>
    <w:p w14:paraId="35FB11A7" w14:textId="51B716BD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_Toc84501003 \h </w:instrText>
      </w:r>
      <w:r>
        <w:fldChar w:fldCharType="separate"/>
      </w:r>
      <w:r>
        <w:t>3</w:t>
      </w:r>
      <w:r>
        <w:fldChar w:fldCharType="end"/>
      </w:r>
    </w:p>
    <w:p w14:paraId="7BE0FF1E" w14:textId="1DF2E7F7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_Toc84501004 \h </w:instrText>
      </w:r>
      <w:r>
        <w:fldChar w:fldCharType="separate"/>
      </w:r>
      <w:r>
        <w:t>3</w:t>
      </w:r>
      <w:r>
        <w:fldChar w:fldCharType="end"/>
      </w:r>
    </w:p>
    <w:p w14:paraId="01A81EBC" w14:textId="2B059ADC" w:rsidR="0020177C" w:rsidRDefault="0020177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_Toc84501005 \h </w:instrText>
      </w:r>
      <w:r>
        <w:fldChar w:fldCharType="separate"/>
      </w:r>
      <w:r>
        <w:t>3</w:t>
      </w:r>
      <w:r>
        <w:fldChar w:fldCharType="end"/>
      </w:r>
    </w:p>
    <w:p w14:paraId="29AFB717" w14:textId="112D99BB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References</w:t>
      </w:r>
      <w:r>
        <w:tab/>
      </w:r>
      <w:r>
        <w:fldChar w:fldCharType="begin"/>
      </w:r>
      <w:r>
        <w:instrText xml:space="preserve"> PAGEREF _Toc84501006 \h </w:instrText>
      </w:r>
      <w:r>
        <w:fldChar w:fldCharType="separate"/>
      </w:r>
      <w:r>
        <w:t>4</w:t>
      </w:r>
      <w:r>
        <w:fldChar w:fldCharType="end"/>
      </w:r>
    </w:p>
    <w:p w14:paraId="181C5C49" w14:textId="2DF2F918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1000"/>
      <w:r w:rsidRPr="009C2813">
        <w:rPr>
          <w:b/>
        </w:rPr>
        <w:t>Overview</w:t>
      </w:r>
      <w:bookmarkEnd w:id="2"/>
      <w:bookmarkEnd w:id="3"/>
    </w:p>
    <w:p w14:paraId="600397F8" w14:textId="515E3DDF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8904A0">
        <w:rPr>
          <w:rFonts w:cs="Arial"/>
          <w:color w:val="000000"/>
          <w:sz w:val="24"/>
          <w:szCs w:val="24"/>
          <w:lang w:eastAsia="ja-JP"/>
        </w:rPr>
        <w:t>6.2.17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1001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512C809A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8904A0">
        <w:rPr>
          <w:rFonts w:cs="Arial"/>
          <w:color w:val="000000"/>
          <w:sz w:val="24"/>
          <w:szCs w:val="24"/>
          <w:lang w:eastAsia="ja-JP"/>
        </w:rPr>
        <w:t>6.2.17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D1A5549" w14:textId="77777777" w:rsidR="00900829" w:rsidRPr="00056B69" w:rsidRDefault="00900829" w:rsidP="00900829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1002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5BAF2343" w:rsidR="004E18D7" w:rsidRDefault="00900829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1003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1004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1005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35BDFF3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6249B00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8904A0">
        <w:rPr>
          <w:rFonts w:cs="Arial"/>
          <w:sz w:val="24"/>
          <w:szCs w:val="24"/>
        </w:rPr>
        <w:t>6.2.17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1006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61F54CE6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5C0C36">
              <w:rPr>
                <w:rFonts w:cs="Arial"/>
                <w:b/>
                <w:sz w:val="24"/>
                <w:szCs w:val="24"/>
              </w:rPr>
              <w:t>82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8904A0">
              <w:rPr>
                <w:rFonts w:cs="Arial"/>
                <w:b/>
                <w:sz w:val="24"/>
                <w:szCs w:val="24"/>
              </w:rPr>
              <w:t>6.2.17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B4808" w14:textId="77777777" w:rsidR="00672603" w:rsidRDefault="00672603">
      <w:r>
        <w:separator/>
      </w:r>
    </w:p>
  </w:endnote>
  <w:endnote w:type="continuationSeparator" w:id="0">
    <w:p w14:paraId="40640556" w14:textId="77777777" w:rsidR="00672603" w:rsidRDefault="0067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1351E" w14:textId="77777777" w:rsidR="00672603" w:rsidRDefault="00672603">
      <w:r>
        <w:separator/>
      </w:r>
    </w:p>
  </w:footnote>
  <w:footnote w:type="continuationSeparator" w:id="0">
    <w:p w14:paraId="296CE3EC" w14:textId="77777777" w:rsidR="00672603" w:rsidRDefault="00672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0177C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D46"/>
    <w:rsid w:val="0037232A"/>
    <w:rsid w:val="00374DD4"/>
    <w:rsid w:val="003E1A36"/>
    <w:rsid w:val="00410371"/>
    <w:rsid w:val="004242F1"/>
    <w:rsid w:val="00446CCF"/>
    <w:rsid w:val="004B75B7"/>
    <w:rsid w:val="004E18D7"/>
    <w:rsid w:val="0051580D"/>
    <w:rsid w:val="00547111"/>
    <w:rsid w:val="00574748"/>
    <w:rsid w:val="00592D74"/>
    <w:rsid w:val="005A0994"/>
    <w:rsid w:val="005C0C36"/>
    <w:rsid w:val="005E2C44"/>
    <w:rsid w:val="00621188"/>
    <w:rsid w:val="006257ED"/>
    <w:rsid w:val="00665C47"/>
    <w:rsid w:val="00672603"/>
    <w:rsid w:val="00693B4F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904A0"/>
    <w:rsid w:val="008A45A6"/>
    <w:rsid w:val="008F3789"/>
    <w:rsid w:val="008F686C"/>
    <w:rsid w:val="00900829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A7B22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47EA3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90082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598A6-14C4-1B47-9557-90329318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23</cp:revision>
  <cp:lastPrinted>1900-01-01T00:14:44Z</cp:lastPrinted>
  <dcterms:created xsi:type="dcterms:W3CDTF">2021-09-16T19:07:00Z</dcterms:created>
  <dcterms:modified xsi:type="dcterms:W3CDTF">2021-10-07T10:09:00Z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