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E48C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20D7">
        <w:fldChar w:fldCharType="begin"/>
      </w:r>
      <w:r w:rsidR="00AD20D7">
        <w:instrText xml:space="preserve"> DOCPROPERTY  TSG/WGRef  \* MERGEFORMAT </w:instrText>
      </w:r>
      <w:r w:rsidR="00AD20D7">
        <w:fldChar w:fldCharType="separate"/>
      </w:r>
      <w:r w:rsidR="003609EF">
        <w:rPr>
          <w:b/>
          <w:noProof/>
          <w:sz w:val="24"/>
        </w:rPr>
        <w:t>RAN5</w:t>
      </w:r>
      <w:r w:rsidR="00AD20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20D7">
        <w:fldChar w:fldCharType="begin"/>
      </w:r>
      <w:r w:rsidR="00AD20D7">
        <w:instrText xml:space="preserve"> DOCPROPERTY  MtgSeq  \* MERGEFORMAT </w:instrText>
      </w:r>
      <w:r w:rsidR="00AD20D7">
        <w:fldChar w:fldCharType="separate"/>
      </w:r>
      <w:r w:rsidR="00EB09B7" w:rsidRPr="00EB09B7">
        <w:rPr>
          <w:b/>
          <w:noProof/>
          <w:sz w:val="24"/>
        </w:rPr>
        <w:t>2021</w:t>
      </w:r>
      <w:r w:rsidR="00AD20D7">
        <w:rPr>
          <w:b/>
          <w:noProof/>
          <w:sz w:val="24"/>
        </w:rPr>
        <w:fldChar w:fldCharType="end"/>
      </w:r>
      <w:r w:rsidR="00AD20D7">
        <w:fldChar w:fldCharType="begin"/>
      </w:r>
      <w:r w:rsidR="00AD20D7">
        <w:instrText xml:space="preserve"> DOCPROPERTY  MtgTitle  \* MERGEFORMAT </w:instrText>
      </w:r>
      <w:r w:rsidR="00AD20D7">
        <w:fldChar w:fldCharType="separate"/>
      </w:r>
      <w:r w:rsidR="00EB09B7">
        <w:rPr>
          <w:b/>
          <w:noProof/>
          <w:sz w:val="24"/>
        </w:rPr>
        <w:t>-TTCN email</w:t>
      </w:r>
      <w:r w:rsidR="00AD20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fldSimple w:instr=" DOCPROPERTY  Tdoc#  \* MERGEFORMAT ">
        <w:r w:rsidR="00140B78" w:rsidRPr="00140B78">
          <w:rPr>
            <w:b/>
            <w:i/>
            <w:noProof/>
            <w:sz w:val="28"/>
          </w:rPr>
          <w:t>R5s21136</w:t>
        </w:r>
        <w:r w:rsidR="006354D5">
          <w:rPr>
            <w:b/>
            <w:i/>
            <w:noProof/>
            <w:sz w:val="28"/>
          </w:rPr>
          <w:t>3</w:t>
        </w:r>
      </w:fldSimple>
    </w:p>
    <w:p w14:paraId="7CB45193" w14:textId="659F5DB3" w:rsidR="001E41F3" w:rsidRDefault="00AD20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AD20D7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7EE75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004</w:t>
            </w:r>
            <w:r w:rsidR="006354D5">
              <w:rPr>
                <w:b/>
                <w:noProof/>
                <w:sz w:val="28"/>
                <w:lang w:eastAsia="fr-FR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AD20D7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D456E8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36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3F71B" w:rsidR="00FE01B3" w:rsidRDefault="00D456E8" w:rsidP="00FE0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1B3">
                <w:t xml:space="preserve">Addition of MCPTT test case </w:t>
              </w:r>
              <w:r w:rsidR="006354D5">
                <w:t>6.2.3</w:t>
              </w:r>
              <w:r w:rsidR="00FE01B3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2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AD20D7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0994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D456E8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0994">
                <w:rPr>
                  <w:noProof/>
                </w:rPr>
                <w:t>2021-10-05</w:t>
              </w:r>
            </w:fldSimple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AD20D7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09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AD20D7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994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70541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6354D5">
              <w:t>6.2.3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75634" w:rsidR="005A0994" w:rsidRDefault="006354D5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</w:t>
            </w:r>
            <w:r w:rsidR="0075593C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C85C4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R5s21136</w:t>
            </w:r>
            <w:r w:rsidR="006354D5">
              <w:rPr>
                <w:noProof/>
              </w:rPr>
              <w:t>4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EA42424" w14:textId="0C05BA96" w:rsidR="0075593C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75593C" w:rsidRPr="004B33B5">
        <w:rPr>
          <w:b/>
        </w:rPr>
        <w:t>1</w:t>
      </w:r>
      <w:r w:rsidR="0075593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75593C" w:rsidRPr="004B33B5">
        <w:rPr>
          <w:b/>
        </w:rPr>
        <w:t>Overview</w:t>
      </w:r>
      <w:r w:rsidR="0075593C">
        <w:tab/>
      </w:r>
      <w:r w:rsidR="0075593C">
        <w:fldChar w:fldCharType="begin"/>
      </w:r>
      <w:r w:rsidR="0075593C">
        <w:instrText xml:space="preserve"> PAGEREF _Toc84500635 \h </w:instrText>
      </w:r>
      <w:r w:rsidR="0075593C">
        <w:fldChar w:fldCharType="separate"/>
      </w:r>
      <w:r w:rsidR="0075593C">
        <w:t>3</w:t>
      </w:r>
      <w:r w:rsidR="0075593C">
        <w:fldChar w:fldCharType="end"/>
      </w:r>
    </w:p>
    <w:p w14:paraId="3A0B4ECC" w14:textId="56D02EEA" w:rsidR="0075593C" w:rsidRDefault="0075593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B33B5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B33B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_Toc84500636 \h </w:instrText>
      </w:r>
      <w:r>
        <w:fldChar w:fldCharType="separate"/>
      </w:r>
      <w:r>
        <w:t>3</w:t>
      </w:r>
      <w:r>
        <w:fldChar w:fldCharType="end"/>
      </w:r>
    </w:p>
    <w:p w14:paraId="5EDABA28" w14:textId="729A90DA" w:rsidR="0075593C" w:rsidRDefault="0075593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B33B5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B33B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_Toc84500637 \h </w:instrText>
      </w:r>
      <w:r>
        <w:fldChar w:fldCharType="separate"/>
      </w:r>
      <w:r>
        <w:t>3</w:t>
      </w:r>
      <w:r>
        <w:fldChar w:fldCharType="end"/>
      </w:r>
    </w:p>
    <w:p w14:paraId="08246667" w14:textId="7CE3E79E" w:rsidR="0075593C" w:rsidRDefault="0075593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B33B5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B33B5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_Toc84500638 \h </w:instrText>
      </w:r>
      <w:r>
        <w:fldChar w:fldCharType="separate"/>
      </w:r>
      <w:r>
        <w:t>3</w:t>
      </w:r>
      <w:r>
        <w:fldChar w:fldCharType="end"/>
      </w:r>
    </w:p>
    <w:p w14:paraId="77793709" w14:textId="45A8AC3E" w:rsidR="0075593C" w:rsidRDefault="0075593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B33B5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B33B5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_Toc84500639 \h </w:instrText>
      </w:r>
      <w:r>
        <w:fldChar w:fldCharType="separate"/>
      </w:r>
      <w:r>
        <w:t>3</w:t>
      </w:r>
      <w:r>
        <w:fldChar w:fldCharType="end"/>
      </w:r>
    </w:p>
    <w:p w14:paraId="00414843" w14:textId="270248FA" w:rsidR="0075593C" w:rsidRDefault="0075593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B33B5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B33B5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_Toc84500640 \h </w:instrText>
      </w:r>
      <w:r>
        <w:fldChar w:fldCharType="separate"/>
      </w:r>
      <w:r>
        <w:t>3</w:t>
      </w:r>
      <w:r>
        <w:fldChar w:fldCharType="end"/>
      </w:r>
    </w:p>
    <w:p w14:paraId="637DECB5" w14:textId="62147ADA" w:rsidR="0075593C" w:rsidRDefault="0075593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B33B5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B33B5">
        <w:rPr>
          <w:b/>
        </w:rPr>
        <w:t>References</w:t>
      </w:r>
      <w:r>
        <w:tab/>
      </w:r>
      <w:r>
        <w:fldChar w:fldCharType="begin"/>
      </w:r>
      <w:r>
        <w:instrText xml:space="preserve"> PAGEREF _Toc84500641 \h </w:instrText>
      </w:r>
      <w:r>
        <w:fldChar w:fldCharType="separate"/>
      </w:r>
      <w:r>
        <w:t>4</w:t>
      </w:r>
      <w:r>
        <w:fldChar w:fldCharType="end"/>
      </w:r>
    </w:p>
    <w:p w14:paraId="181C5C49" w14:textId="5A74671A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0635"/>
      <w:r w:rsidRPr="009C2813">
        <w:rPr>
          <w:b/>
        </w:rPr>
        <w:t>Overview</w:t>
      </w:r>
      <w:bookmarkEnd w:id="2"/>
      <w:bookmarkEnd w:id="3"/>
    </w:p>
    <w:p w14:paraId="600397F8" w14:textId="0DF3568A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6354D5">
        <w:rPr>
          <w:rFonts w:cs="Arial"/>
          <w:color w:val="000000"/>
          <w:sz w:val="24"/>
          <w:szCs w:val="24"/>
          <w:lang w:eastAsia="ja-JP"/>
        </w:rPr>
        <w:t>6.2.3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0636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2D73A9A6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6354D5">
        <w:rPr>
          <w:rFonts w:cs="Arial"/>
          <w:color w:val="000000"/>
          <w:sz w:val="24"/>
          <w:szCs w:val="24"/>
          <w:lang w:eastAsia="ja-JP"/>
        </w:rPr>
        <w:t>6.2.3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0D42CD74" w14:textId="77777777" w:rsidR="0075593C" w:rsidRPr="00056B69" w:rsidRDefault="0075593C" w:rsidP="0075593C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637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4749FB30" w14:textId="03D83AF9" w:rsidR="004E18D7" w:rsidRDefault="0075593C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0638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0639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0640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586103DD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3B2009D0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6354D5">
        <w:rPr>
          <w:rFonts w:cs="Arial"/>
          <w:sz w:val="24"/>
          <w:szCs w:val="24"/>
        </w:rPr>
        <w:t>6.2.3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0641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301D4C59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R5s21136</w:t>
            </w:r>
            <w:r w:rsidR="006354D5">
              <w:rPr>
                <w:rFonts w:cs="Arial"/>
                <w:b/>
                <w:sz w:val="24"/>
                <w:szCs w:val="24"/>
              </w:rPr>
              <w:t>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6354D5">
              <w:rPr>
                <w:rFonts w:cs="Arial"/>
                <w:b/>
                <w:sz w:val="24"/>
                <w:szCs w:val="24"/>
              </w:rPr>
              <w:t>6.2.3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6EADC" w14:textId="77777777" w:rsidR="00AD20D7" w:rsidRDefault="00AD20D7">
      <w:r>
        <w:separator/>
      </w:r>
    </w:p>
  </w:endnote>
  <w:endnote w:type="continuationSeparator" w:id="0">
    <w:p w14:paraId="2244E76D" w14:textId="77777777" w:rsidR="00AD20D7" w:rsidRDefault="00AD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A6E83" w14:textId="77777777" w:rsidR="00AD20D7" w:rsidRDefault="00AD20D7">
      <w:r>
        <w:separator/>
      </w:r>
    </w:p>
  </w:footnote>
  <w:footnote w:type="continuationSeparator" w:id="0">
    <w:p w14:paraId="6C78FE53" w14:textId="77777777" w:rsidR="00AD20D7" w:rsidRDefault="00AD2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23F32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E1A36"/>
    <w:rsid w:val="0040348A"/>
    <w:rsid w:val="00410371"/>
    <w:rsid w:val="004242F1"/>
    <w:rsid w:val="004B75B7"/>
    <w:rsid w:val="004E18D7"/>
    <w:rsid w:val="0051580D"/>
    <w:rsid w:val="00547111"/>
    <w:rsid w:val="00592D74"/>
    <w:rsid w:val="005A0994"/>
    <w:rsid w:val="005E2C44"/>
    <w:rsid w:val="00621188"/>
    <w:rsid w:val="006257ED"/>
    <w:rsid w:val="006354D5"/>
    <w:rsid w:val="00665C47"/>
    <w:rsid w:val="00695808"/>
    <w:rsid w:val="006B46FB"/>
    <w:rsid w:val="006B7958"/>
    <w:rsid w:val="006E21FB"/>
    <w:rsid w:val="007055C7"/>
    <w:rsid w:val="007176FF"/>
    <w:rsid w:val="0075593C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C5820"/>
    <w:rsid w:val="00AD1CD8"/>
    <w:rsid w:val="00AD20D7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437"/>
    <w:rsid w:val="00D03F9A"/>
    <w:rsid w:val="00D06D51"/>
    <w:rsid w:val="00D24991"/>
    <w:rsid w:val="00D456E8"/>
    <w:rsid w:val="00D50255"/>
    <w:rsid w:val="00D66520"/>
    <w:rsid w:val="00DE3255"/>
    <w:rsid w:val="00DE34CF"/>
    <w:rsid w:val="00E13F3D"/>
    <w:rsid w:val="00E34898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75593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3A3BA-5D3B-404A-A776-4475CAEE0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19</cp:revision>
  <cp:lastPrinted>1900-01-01T00:14:44Z</cp:lastPrinted>
  <dcterms:created xsi:type="dcterms:W3CDTF">2021-09-16T19:07:00Z</dcterms:created>
  <dcterms:modified xsi:type="dcterms:W3CDTF">2021-10-07T10:03:00Z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