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624FF99"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13</w:t>
      </w:r>
      <w:r w:rsidR="00047C22">
        <w:rPr>
          <w:b/>
          <w:i/>
          <w:noProof/>
          <w:sz w:val="28"/>
        </w:rPr>
        <w:t>53</w:t>
      </w:r>
    </w:p>
    <w:p w14:paraId="5D6FC58C" w14:textId="307A0302" w:rsidR="001A09A3" w:rsidRDefault="009671DB"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3DC811C" w:rsidR="001E41F3" w:rsidRPr="00410371" w:rsidRDefault="006673E1" w:rsidP="00547111">
            <w:pPr>
              <w:pStyle w:val="CRCoverPage"/>
              <w:spacing w:after="0"/>
              <w:rPr>
                <w:noProof/>
              </w:rPr>
            </w:pPr>
            <w:r>
              <w:rPr>
                <w:b/>
                <w:noProof/>
                <w:sz w:val="28"/>
              </w:rPr>
              <w:t>2</w:t>
            </w:r>
            <w:r w:rsidR="0035461A">
              <w:rPr>
                <w:b/>
                <w:noProof/>
                <w:sz w:val="28"/>
              </w:rPr>
              <w:t>102</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B5FA4B9" w:rsidR="001E41F3" w:rsidRDefault="0035461A" w:rsidP="00715499">
            <w:pPr>
              <w:pStyle w:val="CRCoverPage"/>
              <w:spacing w:after="0"/>
            </w:pPr>
            <w:r w:rsidRPr="0035461A">
              <w:t>Corrections for NR5GC multilayer test case 11.1.7</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B42CBE0"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5F140B">
              <w:rPr>
                <w:noProof/>
              </w:rPr>
              <w:t>22</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98177" w14:textId="7EB221DF" w:rsidR="002848B9" w:rsidRDefault="002848B9" w:rsidP="002848B9">
            <w:pPr>
              <w:pStyle w:val="CRCoverPage"/>
              <w:spacing w:after="0" w:line="259" w:lineRule="auto"/>
              <w:rPr>
                <w:noProof/>
              </w:rPr>
            </w:pPr>
            <w:r>
              <w:rPr>
                <w:noProof/>
              </w:rPr>
              <w:t>From 24.5015.6.1.1:</w:t>
            </w:r>
          </w:p>
          <w:p w14:paraId="12CA69DE" w14:textId="77777777" w:rsidR="000E2C07" w:rsidRDefault="000E2C07" w:rsidP="002848B9">
            <w:pPr>
              <w:pStyle w:val="CRCoverPage"/>
              <w:spacing w:after="0" w:line="259" w:lineRule="auto"/>
              <w:rPr>
                <w:noProof/>
              </w:rPr>
            </w:pPr>
          </w:p>
          <w:p w14:paraId="76388B04" w14:textId="77777777" w:rsidR="002848B9" w:rsidRDefault="002848B9" w:rsidP="002848B9">
            <w:pPr>
              <w:pStyle w:val="CRCoverPage"/>
              <w:spacing w:after="0" w:line="259" w:lineRule="auto"/>
              <w:rPr>
                <w:noProof/>
              </w:rPr>
            </w:pPr>
            <w:r>
              <w:rPr>
                <w:noProof/>
              </w:rPr>
              <w:t>5.6.1 Service request procedure</w:t>
            </w:r>
          </w:p>
          <w:p w14:paraId="723A2205" w14:textId="77777777" w:rsidR="002848B9" w:rsidRDefault="002848B9" w:rsidP="002848B9">
            <w:pPr>
              <w:pStyle w:val="CRCoverPage"/>
              <w:spacing w:after="0" w:line="259" w:lineRule="auto"/>
              <w:rPr>
                <w:noProof/>
              </w:rPr>
            </w:pPr>
            <w:r>
              <w:rPr>
                <w:noProof/>
              </w:rPr>
              <w:t>5.6.1.1</w:t>
            </w:r>
            <w:r>
              <w:rPr>
                <w:noProof/>
              </w:rPr>
              <w:tab/>
              <w:t>General</w:t>
            </w:r>
          </w:p>
          <w:p w14:paraId="3B38068A" w14:textId="77777777" w:rsidR="002848B9" w:rsidRDefault="002848B9" w:rsidP="002848B9">
            <w:pPr>
              <w:pStyle w:val="CRCoverPage"/>
              <w:spacing w:after="0" w:line="259" w:lineRule="auto"/>
              <w:rPr>
                <w:noProof/>
              </w:rPr>
            </w:pPr>
            <w:r>
              <w:rPr>
                <w:noProof/>
              </w:rPr>
              <w:t>……………..</w:t>
            </w:r>
          </w:p>
          <w:p w14:paraId="6F5FA52F" w14:textId="77777777" w:rsidR="002848B9" w:rsidRDefault="002848B9" w:rsidP="002848B9">
            <w:pPr>
              <w:pStyle w:val="CRCoverPage"/>
              <w:spacing w:after="0" w:line="259" w:lineRule="auto"/>
              <w:rPr>
                <w:noProof/>
              </w:rPr>
            </w:pPr>
            <w:r>
              <w:rPr>
                <w:noProof/>
              </w:rPr>
              <w:t>h)</w:t>
            </w:r>
            <w:r>
              <w:rPr>
                <w:noProof/>
              </w:rPr>
              <w:tab/>
              <w:t xml:space="preserve">the UE, in 5GMM-IDLE, 5GMM-CONNECTED mode over 3GPP access, or 5GMM-CONNECTED mode with RRC inactive indication, receives a request from the upper layers to perform emergency service fallback and performs </w:t>
            </w:r>
            <w:r w:rsidRPr="000E2C07">
              <w:rPr>
                <w:b/>
                <w:bCs/>
                <w:noProof/>
              </w:rPr>
              <w:t>emergency services fallback</w:t>
            </w:r>
            <w:r>
              <w:rPr>
                <w:noProof/>
              </w:rPr>
              <w:t xml:space="preserve"> as specified in subclause 4.13.4.2 of 3GPP TS 23.502 [9];</w:t>
            </w:r>
          </w:p>
          <w:p w14:paraId="43510019" w14:textId="77777777" w:rsidR="002848B9" w:rsidRDefault="002848B9" w:rsidP="002848B9">
            <w:pPr>
              <w:pStyle w:val="CRCoverPage"/>
              <w:spacing w:after="0" w:line="259" w:lineRule="auto"/>
              <w:rPr>
                <w:noProof/>
              </w:rPr>
            </w:pPr>
            <w:r>
              <w:rPr>
                <w:noProof/>
              </w:rPr>
              <w:t>………..</w:t>
            </w:r>
          </w:p>
          <w:p w14:paraId="157D9B06" w14:textId="77777777" w:rsidR="002848B9" w:rsidRDefault="002848B9" w:rsidP="002848B9">
            <w:pPr>
              <w:pStyle w:val="CRCoverPage"/>
              <w:spacing w:after="0" w:line="259" w:lineRule="auto"/>
              <w:rPr>
                <w:noProof/>
              </w:rPr>
            </w:pPr>
            <w:r>
              <w:rPr>
                <w:noProof/>
              </w:rPr>
              <w:t>5.6.1.4.1</w:t>
            </w:r>
            <w:r>
              <w:rPr>
                <w:noProof/>
              </w:rPr>
              <w:tab/>
              <w:t>UE is not using 5GS services with control plane CIoT 5GS optimization</w:t>
            </w:r>
          </w:p>
          <w:p w14:paraId="0EB0E3CA" w14:textId="77777777" w:rsidR="002848B9" w:rsidRDefault="002848B9" w:rsidP="002848B9">
            <w:pPr>
              <w:pStyle w:val="CRCoverPage"/>
              <w:spacing w:after="0" w:line="259" w:lineRule="auto"/>
              <w:rPr>
                <w:noProof/>
              </w:rPr>
            </w:pPr>
            <w:r>
              <w:rPr>
                <w:noProof/>
              </w:rPr>
              <w:t xml:space="preserve">For cases other than h) in subclause 5.6.1.1, the UE shall treat the reception of the SERVICE ACCEPT message as successful completion of the procedure. The UE shall reset the service request attempt counter, stop timer T3517 and enter the state 5GMM-REGISTERED. </w:t>
            </w:r>
          </w:p>
          <w:p w14:paraId="331F6F1C" w14:textId="77777777" w:rsidR="002848B9" w:rsidRPr="000E2C07" w:rsidRDefault="002848B9" w:rsidP="002848B9">
            <w:pPr>
              <w:pStyle w:val="CRCoverPage"/>
              <w:spacing w:after="0" w:line="259" w:lineRule="auto"/>
              <w:rPr>
                <w:b/>
                <w:bCs/>
                <w:noProof/>
              </w:rPr>
            </w:pPr>
            <w:r w:rsidRPr="000E2C07">
              <w:rPr>
                <w:b/>
                <w:bCs/>
                <w:noProof/>
              </w:rPr>
              <w:t>For case h) in subclause 5.6.1.1,</w:t>
            </w:r>
          </w:p>
          <w:p w14:paraId="57F65DE3" w14:textId="77777777" w:rsidR="002848B9" w:rsidRDefault="002848B9" w:rsidP="002848B9">
            <w:pPr>
              <w:pStyle w:val="CRCoverPage"/>
              <w:spacing w:after="0" w:line="259" w:lineRule="auto"/>
              <w:rPr>
                <w:noProof/>
              </w:rPr>
            </w:pPr>
            <w:r>
              <w:rPr>
                <w:noProof/>
              </w:rPr>
              <w:t>a)</w:t>
            </w:r>
            <w:r>
              <w:rPr>
                <w:noProof/>
              </w:rPr>
              <w:tab/>
              <w:t>the UE shall treat the indication from the lower layers when the UE has changed to S1 mode or E-UTRA connected to 5GCN (see 3GPP TS 23.502 [9]) as successful completion of the procedure and stop timer T3517;</w:t>
            </w:r>
          </w:p>
          <w:p w14:paraId="54ABB45E" w14:textId="1F43CDA9" w:rsidR="000E2C07" w:rsidRDefault="002848B9" w:rsidP="002848B9">
            <w:pPr>
              <w:pStyle w:val="CRCoverPage"/>
              <w:spacing w:after="0" w:line="259" w:lineRule="auto"/>
              <w:rPr>
                <w:noProof/>
              </w:rPr>
            </w:pPr>
            <w:r>
              <w:rPr>
                <w:noProof/>
              </w:rPr>
              <w:t>b)</w:t>
            </w:r>
            <w:r>
              <w:rPr>
                <w:noProof/>
              </w:rPr>
              <w:tab/>
              <w:t>if a UE operating in single-registration mode has changed to S1 mode</w:t>
            </w:r>
            <w:r w:rsidRPr="000E2C07">
              <w:rPr>
                <w:b/>
                <w:bCs/>
                <w:noProof/>
              </w:rPr>
              <w:t>, it shall disable the N1 mode capability for 3GPP access</w:t>
            </w:r>
            <w:r>
              <w:rPr>
                <w:noProof/>
              </w:rPr>
              <w:t xml:space="preserve"> (see subclause 4.9.2); and</w:t>
            </w:r>
          </w:p>
          <w:p w14:paraId="07358592" w14:textId="1600ABBC" w:rsidR="000E2C07" w:rsidRDefault="000E2C07" w:rsidP="002848B9">
            <w:pPr>
              <w:pStyle w:val="CRCoverPage"/>
              <w:spacing w:after="0" w:line="259" w:lineRule="auto"/>
              <w:rPr>
                <w:noProof/>
              </w:rPr>
            </w:pPr>
            <w:r>
              <w:rPr>
                <w:noProof/>
              </w:rPr>
              <w:t>………….</w:t>
            </w:r>
          </w:p>
          <w:p w14:paraId="7CDF5173" w14:textId="77777777" w:rsidR="000E2C07" w:rsidRDefault="000E2C07" w:rsidP="002848B9">
            <w:pPr>
              <w:pStyle w:val="CRCoverPage"/>
              <w:spacing w:after="0" w:line="259" w:lineRule="auto"/>
              <w:rPr>
                <w:noProof/>
              </w:rPr>
            </w:pPr>
          </w:p>
          <w:p w14:paraId="36FEDBBB" w14:textId="77777777" w:rsidR="000E2C07" w:rsidRDefault="000E2C07" w:rsidP="002848B9">
            <w:pPr>
              <w:pStyle w:val="CRCoverPage"/>
              <w:spacing w:after="0" w:line="259" w:lineRule="auto"/>
              <w:rPr>
                <w:noProof/>
              </w:rPr>
            </w:pPr>
          </w:p>
          <w:p w14:paraId="468728DF" w14:textId="266DF609" w:rsidR="002848B9" w:rsidRDefault="002848B9" w:rsidP="002848B9">
            <w:pPr>
              <w:pStyle w:val="CRCoverPage"/>
              <w:spacing w:after="0" w:line="259" w:lineRule="auto"/>
              <w:rPr>
                <w:noProof/>
              </w:rPr>
            </w:pPr>
            <w:r>
              <w:rPr>
                <w:noProof/>
              </w:rPr>
              <w:t xml:space="preserve">Following this, in the course of test case 11.1.7, the UE may not indicate support for N1 mode when performing TAU on the EUTRA cell during </w:t>
            </w:r>
            <w:r>
              <w:rPr>
                <w:noProof/>
              </w:rPr>
              <w:lastRenderedPageBreak/>
              <w:t>emergency service fallback, due to N1 mode</w:t>
            </w:r>
            <w:r w:rsidR="005F140B">
              <w:rPr>
                <w:noProof/>
              </w:rPr>
              <w:t xml:space="preserve"> </w:t>
            </w:r>
            <w:r>
              <w:rPr>
                <w:noProof/>
              </w:rPr>
              <w:t xml:space="preserve">capability already being disabled. Current checking of the UE  network capanility in TRACKING AREA UPDATE REQUEST mandates that N1 support is indicated. </w:t>
            </w:r>
          </w:p>
          <w:p w14:paraId="5CC9551D" w14:textId="1855C586" w:rsidR="008D6A41" w:rsidRDefault="008D6A41" w:rsidP="002848B9">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19292" w14:textId="77777777" w:rsidR="008D6A41" w:rsidRDefault="008D6A41" w:rsidP="008D6A41">
            <w:pPr>
              <w:pStyle w:val="CRCoverPage"/>
              <w:spacing w:after="0" w:line="259" w:lineRule="auto"/>
              <w:rPr>
                <w:noProof/>
              </w:rPr>
            </w:pPr>
          </w:p>
          <w:p w14:paraId="171ADF2A" w14:textId="4AFE8382" w:rsidR="008D6A41" w:rsidRPr="00D3537B" w:rsidRDefault="002848B9" w:rsidP="0035461A">
            <w:pPr>
              <w:pStyle w:val="CRCoverPage"/>
              <w:spacing w:after="0" w:line="259" w:lineRule="auto"/>
              <w:rPr>
                <w:noProof/>
              </w:rPr>
            </w:pPr>
            <w:r>
              <w:rPr>
                <w:noProof/>
              </w:rPr>
              <w:t>For establishment cause “emergency”, use template cr_UENetworkCap_Any (which does not mandate N1 mode support indication) for TRACKING AREA UPDATE REQUEST checking, instead of cdr_NR5GC_UENetworkCap (which does mandate N1 mode support indication).</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7F94834" w:rsidR="006408D7" w:rsidRDefault="006B5CB8" w:rsidP="006408D7">
            <w:pPr>
              <w:pStyle w:val="CRCoverPage"/>
              <w:spacing w:after="0"/>
              <w:rPr>
                <w:noProof/>
              </w:rPr>
            </w:pPr>
            <w:r>
              <w:rPr>
                <w:noProof/>
              </w:rPr>
              <w:t>11.</w:t>
            </w:r>
            <w:r w:rsidR="0035461A">
              <w:rPr>
                <w:noProof/>
              </w:rPr>
              <w:t>1.7</w:t>
            </w:r>
            <w:r>
              <w:rPr>
                <w:noProof/>
              </w:rPr>
              <w:t>.</w:t>
            </w:r>
            <w:r w:rsidR="00D52135">
              <w:rPr>
                <w:noProof/>
              </w:rPr>
              <w:t>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B4CE327"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FB32928" w:rsidR="006408D7" w:rsidRDefault="006B5CB8"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DD10D3A"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4881549"/>
      <w:r w:rsidRPr="00D83A7A">
        <w:rPr>
          <w:rStyle w:val="Emphasis"/>
          <w:rFonts w:cs="Arial"/>
          <w:i w:val="0"/>
        </w:rPr>
        <w:lastRenderedPageBreak/>
        <w:t>Table of Contents</w:t>
      </w:r>
      <w:bookmarkEnd w:id="2"/>
    </w:p>
    <w:p w14:paraId="2349A118" w14:textId="6D82F9FC" w:rsidR="000E2C07"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2C07" w:rsidRPr="0013372E">
        <w:rPr>
          <w:rFonts w:cs="Arial"/>
          <w:iCs/>
        </w:rPr>
        <w:t>Table of Contents</w:t>
      </w:r>
      <w:r w:rsidR="000E2C07">
        <w:tab/>
      </w:r>
      <w:r w:rsidR="000E2C07">
        <w:fldChar w:fldCharType="begin"/>
      </w:r>
      <w:r w:rsidR="000E2C07">
        <w:instrText xml:space="preserve"> PAGEREF _Toc84881549 \h </w:instrText>
      </w:r>
      <w:r w:rsidR="000E2C07">
        <w:fldChar w:fldCharType="separate"/>
      </w:r>
      <w:r w:rsidR="000E2C07">
        <w:t>3</w:t>
      </w:r>
      <w:r w:rsidR="000E2C07">
        <w:fldChar w:fldCharType="end"/>
      </w:r>
    </w:p>
    <w:p w14:paraId="5AB5E717" w14:textId="38644D69" w:rsidR="000E2C07" w:rsidRDefault="000E2C07">
      <w:pPr>
        <w:pStyle w:val="TOC1"/>
        <w:rPr>
          <w:rFonts w:asciiTheme="minorHAnsi" w:eastAsiaTheme="minorEastAsia" w:hAnsiTheme="minorHAnsi" w:cstheme="minorBidi"/>
          <w:szCs w:val="22"/>
          <w:lang w:val="en-US"/>
        </w:rPr>
      </w:pPr>
      <w:r w:rsidRPr="0013372E">
        <w:rPr>
          <w:b/>
          <w:lang w:eastAsia="ja-JP"/>
        </w:rPr>
        <w:t>1</w:t>
      </w:r>
      <w:r>
        <w:rPr>
          <w:rFonts w:asciiTheme="minorHAnsi" w:eastAsiaTheme="minorEastAsia" w:hAnsiTheme="minorHAnsi" w:cstheme="minorBidi"/>
          <w:szCs w:val="22"/>
          <w:lang w:val="en-US"/>
        </w:rPr>
        <w:tab/>
      </w:r>
      <w:r w:rsidRPr="0013372E">
        <w:rPr>
          <w:b/>
          <w:lang w:eastAsia="ja-JP"/>
        </w:rPr>
        <w:t>Overview</w:t>
      </w:r>
      <w:r>
        <w:tab/>
      </w:r>
      <w:r>
        <w:fldChar w:fldCharType="begin"/>
      </w:r>
      <w:r>
        <w:instrText xml:space="preserve"> PAGEREF _Toc84881550 \h </w:instrText>
      </w:r>
      <w:r>
        <w:fldChar w:fldCharType="separate"/>
      </w:r>
      <w:r>
        <w:t>4</w:t>
      </w:r>
      <w:r>
        <w:fldChar w:fldCharType="end"/>
      </w:r>
    </w:p>
    <w:p w14:paraId="0F6F4CBD" w14:textId="0BBD55E4" w:rsidR="000E2C07" w:rsidRDefault="000E2C07">
      <w:pPr>
        <w:pStyle w:val="TOC1"/>
        <w:rPr>
          <w:rFonts w:asciiTheme="minorHAnsi" w:eastAsiaTheme="minorEastAsia" w:hAnsiTheme="minorHAnsi" w:cstheme="minorBidi"/>
          <w:szCs w:val="22"/>
          <w:lang w:val="en-US"/>
        </w:rPr>
      </w:pPr>
      <w:r w:rsidRPr="0013372E">
        <w:rPr>
          <w:b/>
        </w:rPr>
        <w:t>2</w:t>
      </w:r>
      <w:r>
        <w:rPr>
          <w:rFonts w:asciiTheme="minorHAnsi" w:eastAsiaTheme="minorEastAsia" w:hAnsiTheme="minorHAnsi" w:cstheme="minorBidi"/>
          <w:szCs w:val="22"/>
          <w:lang w:val="en-US"/>
        </w:rPr>
        <w:tab/>
      </w:r>
      <w:r w:rsidRPr="0013372E">
        <w:rPr>
          <w:b/>
        </w:rPr>
        <w:t>Corrections required</w:t>
      </w:r>
      <w:r>
        <w:tab/>
      </w:r>
      <w:r>
        <w:fldChar w:fldCharType="begin"/>
      </w:r>
      <w:r>
        <w:instrText xml:space="preserve"> PAGEREF _Toc84881551 \h </w:instrText>
      </w:r>
      <w:r>
        <w:fldChar w:fldCharType="separate"/>
      </w:r>
      <w:r>
        <w:t>4</w:t>
      </w:r>
      <w:r>
        <w:fldChar w:fldCharType="end"/>
      </w:r>
    </w:p>
    <w:p w14:paraId="3BDFB5B1" w14:textId="720B28C2" w:rsidR="000E2C07" w:rsidRDefault="000E2C07">
      <w:pPr>
        <w:pStyle w:val="TOC2"/>
        <w:rPr>
          <w:rFonts w:asciiTheme="minorHAnsi" w:eastAsiaTheme="minorEastAsia" w:hAnsiTheme="minorHAnsi" w:cstheme="minorBidi"/>
          <w:sz w:val="22"/>
          <w:szCs w:val="22"/>
          <w:lang w:val="en-US"/>
        </w:rPr>
      </w:pPr>
      <w:r w:rsidRPr="0013372E">
        <w:rPr>
          <w:b/>
          <w:lang w:val="pt-BR"/>
        </w:rPr>
        <w:t>2.1</w:t>
      </w:r>
      <w:r>
        <w:rPr>
          <w:rFonts w:asciiTheme="minorHAnsi" w:eastAsiaTheme="minorEastAsia" w:hAnsiTheme="minorHAnsi" w:cstheme="minorBidi"/>
          <w:sz w:val="22"/>
          <w:szCs w:val="22"/>
          <w:lang w:val="en-US"/>
        </w:rPr>
        <w:tab/>
      </w:r>
      <w:r w:rsidRPr="0013372E">
        <w:rPr>
          <w:b/>
          <w:lang w:val="pt-BR"/>
        </w:rPr>
        <w:t>Change 1</w:t>
      </w:r>
      <w:r>
        <w:tab/>
      </w:r>
      <w:r>
        <w:fldChar w:fldCharType="begin"/>
      </w:r>
      <w:r>
        <w:instrText xml:space="preserve"> PAGEREF _Toc84881552 \h </w:instrText>
      </w:r>
      <w:r>
        <w:fldChar w:fldCharType="separate"/>
      </w:r>
      <w:r>
        <w:t>4</w:t>
      </w:r>
      <w:r>
        <w:fldChar w:fldCharType="end"/>
      </w:r>
    </w:p>
    <w:p w14:paraId="104A28A3" w14:textId="4446E755" w:rsidR="000E2C07" w:rsidRDefault="000E2C07">
      <w:pPr>
        <w:pStyle w:val="TOC2"/>
        <w:rPr>
          <w:rFonts w:asciiTheme="minorHAnsi" w:eastAsiaTheme="minorEastAsia" w:hAnsiTheme="minorHAnsi" w:cstheme="minorBidi"/>
          <w:sz w:val="22"/>
          <w:szCs w:val="22"/>
          <w:lang w:val="en-US"/>
        </w:rPr>
      </w:pPr>
      <w:r w:rsidRPr="0013372E">
        <w:rPr>
          <w:b/>
          <w:lang w:val="pt-BR"/>
        </w:rPr>
        <w:t>2.2</w:t>
      </w:r>
      <w:r>
        <w:rPr>
          <w:rFonts w:asciiTheme="minorHAnsi" w:eastAsiaTheme="minorEastAsia" w:hAnsiTheme="minorHAnsi" w:cstheme="minorBidi"/>
          <w:sz w:val="22"/>
          <w:szCs w:val="22"/>
          <w:lang w:val="en-US"/>
        </w:rPr>
        <w:tab/>
      </w:r>
      <w:r w:rsidRPr="0013372E">
        <w:rPr>
          <w:b/>
          <w:lang w:val="pt-BR"/>
        </w:rPr>
        <w:t xml:space="preserve">Change </w:t>
      </w:r>
      <w:r w:rsidRPr="0013372E">
        <w:rPr>
          <w:b/>
          <w:lang w:val="en-US"/>
        </w:rPr>
        <w:t>2</w:t>
      </w:r>
      <w:r>
        <w:tab/>
      </w:r>
      <w:r>
        <w:fldChar w:fldCharType="begin"/>
      </w:r>
      <w:r>
        <w:instrText xml:space="preserve"> PAGEREF _Toc84881553 \h </w:instrText>
      </w:r>
      <w:r>
        <w:fldChar w:fldCharType="separate"/>
      </w:r>
      <w:r>
        <w:t>9</w:t>
      </w:r>
      <w:r>
        <w:fldChar w:fldCharType="end"/>
      </w:r>
    </w:p>
    <w:p w14:paraId="2E4D4796" w14:textId="0805A6D2"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4881550"/>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64D4CB15"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4881551"/>
      <w:r w:rsidRPr="00B22104">
        <w:rPr>
          <w:b/>
        </w:rPr>
        <w:t>Corrections required</w:t>
      </w:r>
      <w:bookmarkEnd w:id="5"/>
      <w:bookmarkEnd w:id="6"/>
      <w:bookmarkEnd w:id="7"/>
    </w:p>
    <w:p w14:paraId="527FC0CA" w14:textId="0A13EF43" w:rsidR="00D414C0" w:rsidRDefault="00D414C0" w:rsidP="00D414C0"/>
    <w:p w14:paraId="29EDD6D4" w14:textId="77777777" w:rsidR="00D414C0" w:rsidRDefault="00D414C0" w:rsidP="00D414C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881552"/>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414C0" w14:paraId="2965B09F" w14:textId="77777777" w:rsidTr="002848B9">
        <w:trPr>
          <w:trHeight w:val="452"/>
        </w:trPr>
        <w:tc>
          <w:tcPr>
            <w:tcW w:w="1985" w:type="dxa"/>
          </w:tcPr>
          <w:p w14:paraId="24575DAE" w14:textId="77777777" w:rsidR="00D414C0" w:rsidRDefault="00D414C0" w:rsidP="00B96D79">
            <w:pPr>
              <w:spacing w:before="40" w:after="40"/>
              <w:rPr>
                <w:rFonts w:ascii="Arial" w:hAnsi="Arial" w:cs="Arial"/>
                <w:b/>
              </w:rPr>
            </w:pPr>
            <w:r>
              <w:rPr>
                <w:rFonts w:ascii="Arial" w:hAnsi="Arial" w:cs="Arial"/>
                <w:b/>
              </w:rPr>
              <w:t>Function name</w:t>
            </w:r>
          </w:p>
        </w:tc>
        <w:tc>
          <w:tcPr>
            <w:tcW w:w="7654" w:type="dxa"/>
          </w:tcPr>
          <w:p w14:paraId="46B1ADCF" w14:textId="1C3C6903" w:rsidR="00D414C0" w:rsidRDefault="0035461A" w:rsidP="00B96D79">
            <w:pPr>
              <w:spacing w:after="0"/>
            </w:pPr>
            <w:r w:rsidRPr="0035461A">
              <w:rPr>
                <w:lang w:val="en-US"/>
              </w:rPr>
              <w:t>f_EUTRA38_TAUReqFromN1</w:t>
            </w:r>
            <w:r>
              <w:rPr>
                <w:lang w:val="en-US"/>
              </w:rPr>
              <w:t>()</w:t>
            </w:r>
          </w:p>
        </w:tc>
      </w:tr>
      <w:tr w:rsidR="00D414C0" w14:paraId="7EAC9FB8" w14:textId="77777777" w:rsidTr="00B96D79">
        <w:trPr>
          <w:trHeight w:val="452"/>
        </w:trPr>
        <w:tc>
          <w:tcPr>
            <w:tcW w:w="1985" w:type="dxa"/>
          </w:tcPr>
          <w:p w14:paraId="3D35961C" w14:textId="77777777" w:rsidR="00D414C0" w:rsidRDefault="00D414C0" w:rsidP="00B96D79">
            <w:pPr>
              <w:spacing w:before="40" w:after="40"/>
              <w:rPr>
                <w:rFonts w:ascii="Arial" w:hAnsi="Arial"/>
                <w:b/>
              </w:rPr>
            </w:pPr>
            <w:r>
              <w:rPr>
                <w:rFonts w:ascii="Arial" w:hAnsi="Arial"/>
                <w:b/>
              </w:rPr>
              <w:t>Reason for change</w:t>
            </w:r>
          </w:p>
        </w:tc>
        <w:tc>
          <w:tcPr>
            <w:tcW w:w="7654" w:type="dxa"/>
          </w:tcPr>
          <w:p w14:paraId="6C02218E" w14:textId="77777777" w:rsidR="002848B9" w:rsidRDefault="002848B9" w:rsidP="00C328A8">
            <w:pPr>
              <w:rPr>
                <w:rFonts w:ascii="Arial" w:hAnsi="Arial" w:cs="Arial"/>
              </w:rPr>
            </w:pPr>
            <w:r>
              <w:rPr>
                <w:rFonts w:ascii="Arial" w:hAnsi="Arial" w:cs="Arial"/>
              </w:rPr>
              <w:t>From 24.5015.6.1.1:</w:t>
            </w:r>
          </w:p>
          <w:p w14:paraId="395D6E53" w14:textId="77777777" w:rsidR="000E2C07" w:rsidRDefault="000E2C07" w:rsidP="002848B9">
            <w:pPr>
              <w:pStyle w:val="Heading4"/>
            </w:pPr>
            <w:bookmarkStart w:id="10" w:name="_Toc20232709"/>
            <w:bookmarkStart w:id="11" w:name="_Toc27746811"/>
            <w:bookmarkStart w:id="12" w:name="_Toc36212993"/>
            <w:bookmarkStart w:id="13" w:name="_Toc36657170"/>
            <w:bookmarkStart w:id="14" w:name="_Toc45286834"/>
            <w:bookmarkStart w:id="15" w:name="_Toc51943824"/>
          </w:p>
          <w:p w14:paraId="1F417D5E" w14:textId="3BB8BDFD" w:rsidR="002848B9" w:rsidRDefault="002848B9" w:rsidP="000E2C07">
            <w:pPr>
              <w:pStyle w:val="Heading4"/>
            </w:pPr>
            <w:r>
              <w:t>5.6.1.1</w:t>
            </w:r>
            <w:r w:rsidRPr="003168A2">
              <w:tab/>
            </w:r>
            <w:r w:rsidRPr="000E2C07">
              <w:t>General</w:t>
            </w:r>
            <w:bookmarkEnd w:id="10"/>
            <w:bookmarkEnd w:id="11"/>
            <w:bookmarkEnd w:id="12"/>
            <w:bookmarkEnd w:id="13"/>
            <w:bookmarkEnd w:id="14"/>
            <w:bookmarkEnd w:id="15"/>
          </w:p>
          <w:p w14:paraId="7BF87DD3" w14:textId="72A17F95" w:rsidR="002848B9" w:rsidRDefault="002848B9" w:rsidP="002848B9">
            <w:r>
              <w:t>……………..</w:t>
            </w:r>
          </w:p>
          <w:p w14:paraId="20444CD5" w14:textId="77777777" w:rsidR="002848B9" w:rsidRPr="00914A81" w:rsidRDefault="002848B9" w:rsidP="002848B9">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 xml:space="preserve">from the upper layers to perform </w:t>
            </w:r>
            <w:r w:rsidRPr="002848B9">
              <w:rPr>
                <w:b/>
                <w:bCs/>
                <w:noProof/>
              </w:rPr>
              <w:t>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38A86772" w14:textId="05690CD8" w:rsidR="002848B9" w:rsidRDefault="002848B9" w:rsidP="002848B9">
            <w:r>
              <w:t>………..</w:t>
            </w:r>
          </w:p>
          <w:p w14:paraId="7E19D81C" w14:textId="77777777" w:rsidR="002848B9" w:rsidRDefault="002848B9" w:rsidP="002848B9">
            <w:pPr>
              <w:pStyle w:val="Heading5"/>
            </w:pPr>
            <w:bookmarkStart w:id="16" w:name="_Toc20232715"/>
            <w:bookmarkStart w:id="17" w:name="_Toc27746817"/>
            <w:bookmarkStart w:id="18" w:name="_Toc36212999"/>
            <w:bookmarkStart w:id="19" w:name="_Toc36657176"/>
            <w:bookmarkStart w:id="20" w:name="_Toc45286840"/>
            <w:bookmarkStart w:id="21" w:name="_Toc51943830"/>
            <w:r>
              <w:t>5.6.1.4.1</w:t>
            </w:r>
            <w:r>
              <w:tab/>
              <w:t>UE is not using 5GS services with control plane CIoT 5GS optimization</w:t>
            </w:r>
            <w:bookmarkEnd w:id="16"/>
            <w:bookmarkEnd w:id="17"/>
            <w:bookmarkEnd w:id="18"/>
            <w:bookmarkEnd w:id="19"/>
            <w:bookmarkEnd w:id="20"/>
            <w:bookmarkEnd w:id="21"/>
          </w:p>
          <w:p w14:paraId="4084A86D" w14:textId="77777777" w:rsidR="002848B9" w:rsidRDefault="002848B9" w:rsidP="002848B9">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3C3E39FC" w14:textId="77777777" w:rsidR="002848B9" w:rsidRPr="002848B9" w:rsidRDefault="002848B9" w:rsidP="002848B9">
            <w:pPr>
              <w:rPr>
                <w:b/>
                <w:bCs/>
              </w:rPr>
            </w:pPr>
            <w:r w:rsidRPr="002848B9">
              <w:rPr>
                <w:b/>
                <w:bCs/>
              </w:rPr>
              <w:t>For case h) in subclause 5.6.1.1,</w:t>
            </w:r>
          </w:p>
          <w:p w14:paraId="3A4350F7" w14:textId="77777777" w:rsidR="002848B9" w:rsidRPr="00EB4391" w:rsidRDefault="002848B9" w:rsidP="002848B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4385D418" w14:textId="77777777" w:rsidR="002848B9" w:rsidRPr="00EB4391" w:rsidRDefault="002848B9" w:rsidP="002848B9">
            <w:pPr>
              <w:pStyle w:val="B1"/>
            </w:pPr>
            <w:r>
              <w:rPr>
                <w:lang w:eastAsia="ko-KR"/>
              </w:rPr>
              <w:t>b)</w:t>
            </w:r>
            <w:r>
              <w:rPr>
                <w:lang w:eastAsia="ko-KR"/>
              </w:rPr>
              <w:tab/>
            </w:r>
            <w:r w:rsidRPr="002848B9">
              <w:rPr>
                <w:b/>
                <w:bCs/>
              </w:rPr>
              <w:t>if a UE operating in single-registration mode has changed to S1 mode, it shall disable the N1 mode capability for 3GPP access</w:t>
            </w:r>
            <w:r>
              <w:t xml:space="preserve"> (see s</w:t>
            </w:r>
            <w:r w:rsidRPr="00AD0777">
              <w:t>ubclause</w:t>
            </w:r>
            <w:r>
              <w:t> </w:t>
            </w:r>
            <w:r w:rsidRPr="00AD0777">
              <w:t>4.9</w:t>
            </w:r>
            <w:r>
              <w:t>.2); and</w:t>
            </w:r>
          </w:p>
          <w:p w14:paraId="4BCC7B8D" w14:textId="20B9AE2A" w:rsidR="00D414C0" w:rsidRDefault="002848B9" w:rsidP="002848B9">
            <w:pPr>
              <w:rPr>
                <w:rFonts w:ascii="Arial" w:hAnsi="Arial" w:cs="Arial"/>
              </w:rPr>
            </w:pPr>
            <w:r>
              <w:rPr>
                <w:rFonts w:ascii="Arial" w:hAnsi="Arial" w:cs="Arial"/>
              </w:rPr>
              <w:t xml:space="preserve">Following this, in the course of test case 11.1.7, the UE may not indicate support for N1 mode when performing TAU on the EUTRA cell during emergency service fallback, due to N1 modecapability already being disabled. Current checking of the UE  network capanility in TRACKING AREA UPDATE REQUEST mandates that N1 support is indicated. </w:t>
            </w:r>
          </w:p>
        </w:tc>
      </w:tr>
      <w:tr w:rsidR="00D414C0" w14:paraId="5875D1EE" w14:textId="77777777" w:rsidTr="00B96D79">
        <w:tc>
          <w:tcPr>
            <w:tcW w:w="1985" w:type="dxa"/>
          </w:tcPr>
          <w:p w14:paraId="3F784B55" w14:textId="77777777" w:rsidR="00D414C0" w:rsidRDefault="00D414C0" w:rsidP="00B96D79">
            <w:pPr>
              <w:spacing w:before="40" w:after="40"/>
              <w:rPr>
                <w:rFonts w:ascii="Arial" w:hAnsi="Arial"/>
                <w:b/>
              </w:rPr>
            </w:pPr>
            <w:r>
              <w:rPr>
                <w:rFonts w:ascii="Arial" w:hAnsi="Arial"/>
                <w:b/>
              </w:rPr>
              <w:t>Summary of change</w:t>
            </w:r>
          </w:p>
        </w:tc>
        <w:tc>
          <w:tcPr>
            <w:tcW w:w="7654" w:type="dxa"/>
          </w:tcPr>
          <w:p w14:paraId="04EECE87" w14:textId="68435655" w:rsidR="00D414C0" w:rsidRPr="006A509B" w:rsidRDefault="002848B9" w:rsidP="00B96D79">
            <w:pPr>
              <w:pStyle w:val="CRCoverPage"/>
              <w:spacing w:after="0"/>
              <w:rPr>
                <w:lang w:val="en-US"/>
              </w:rPr>
            </w:pPr>
            <w:r>
              <w:rPr>
                <w:lang w:val="en-US"/>
              </w:rPr>
              <w:t xml:space="preserve">For establishment cause “emergency”, use template </w:t>
            </w:r>
            <w:r w:rsidRPr="002848B9">
              <w:rPr>
                <w:lang w:val="en-US"/>
              </w:rPr>
              <w:t>cr_UENetworkCap_Any</w:t>
            </w:r>
            <w:r>
              <w:rPr>
                <w:lang w:val="en-US"/>
              </w:rPr>
              <w:t xml:space="preserve"> (which does not mandate N1 mode support indication) for TRACKING AREA UPDATE REQUEST checking, instead of </w:t>
            </w:r>
            <w:r w:rsidRPr="002848B9">
              <w:rPr>
                <w:lang w:val="en-US"/>
              </w:rPr>
              <w:t>cdr_NR5GC_UENetworkCap</w:t>
            </w:r>
            <w:r>
              <w:rPr>
                <w:lang w:val="en-US"/>
              </w:rPr>
              <w:t xml:space="preserve"> (which does mandate N1 mode support indication).</w:t>
            </w:r>
          </w:p>
        </w:tc>
      </w:tr>
      <w:tr w:rsidR="00D414C0" w14:paraId="15FD0E7F" w14:textId="77777777" w:rsidTr="00B96D79">
        <w:tc>
          <w:tcPr>
            <w:tcW w:w="1985" w:type="dxa"/>
          </w:tcPr>
          <w:p w14:paraId="3B037CD7" w14:textId="77777777" w:rsidR="00D414C0" w:rsidRDefault="00D414C0" w:rsidP="00B96D79">
            <w:pPr>
              <w:spacing w:before="40" w:after="40"/>
              <w:rPr>
                <w:rFonts w:ascii="Arial" w:hAnsi="Arial"/>
                <w:b/>
              </w:rPr>
            </w:pPr>
            <w:r>
              <w:rPr>
                <w:rFonts w:ascii="Arial" w:hAnsi="Arial"/>
                <w:b/>
              </w:rPr>
              <w:t>TTCN module</w:t>
            </w:r>
          </w:p>
        </w:tc>
        <w:tc>
          <w:tcPr>
            <w:tcW w:w="7654" w:type="dxa"/>
          </w:tcPr>
          <w:p w14:paraId="0FD914BB" w14:textId="7D8BFC00" w:rsidR="00D414C0" w:rsidRDefault="002848B9" w:rsidP="00B96D79">
            <w:pPr>
              <w:spacing w:after="0"/>
              <w:rPr>
                <w:rFonts w:ascii="Arial" w:hAnsi="Arial" w:cs="Arial"/>
                <w:lang w:val="en-US"/>
              </w:rPr>
            </w:pPr>
            <w:r>
              <w:rPr>
                <w:rFonts w:ascii="Arial" w:hAnsi="Arial" w:cs="Arial"/>
                <w:lang w:val="en-US"/>
              </w:rPr>
              <w:t>EUTRA_NR5GC_Procedures.ttcn</w:t>
            </w:r>
          </w:p>
        </w:tc>
      </w:tr>
      <w:tr w:rsidR="00D414C0" w14:paraId="239AA4E2" w14:textId="77777777" w:rsidTr="00B96D79">
        <w:tc>
          <w:tcPr>
            <w:tcW w:w="1985" w:type="dxa"/>
          </w:tcPr>
          <w:p w14:paraId="2821D955" w14:textId="77777777" w:rsidR="00D414C0" w:rsidRDefault="00D414C0" w:rsidP="00B96D79">
            <w:pPr>
              <w:spacing w:before="40" w:after="40"/>
              <w:rPr>
                <w:rFonts w:ascii="Arial" w:hAnsi="Arial"/>
                <w:b/>
                <w:highlight w:val="cyan"/>
              </w:rPr>
            </w:pPr>
            <w:r>
              <w:rPr>
                <w:rFonts w:ascii="Arial" w:hAnsi="Arial"/>
                <w:b/>
              </w:rPr>
              <w:t>MCC160 Comment</w:t>
            </w:r>
          </w:p>
        </w:tc>
        <w:tc>
          <w:tcPr>
            <w:tcW w:w="7654" w:type="dxa"/>
          </w:tcPr>
          <w:p w14:paraId="359B5863" w14:textId="77777777" w:rsidR="00D414C0" w:rsidRDefault="00D414C0" w:rsidP="00B96D79">
            <w:pPr>
              <w:rPr>
                <w:rFonts w:ascii="Arial" w:hAnsi="Arial"/>
                <w:highlight w:val="cyan"/>
              </w:rPr>
            </w:pPr>
          </w:p>
        </w:tc>
      </w:tr>
    </w:tbl>
    <w:p w14:paraId="7EB4408C" w14:textId="77777777" w:rsidR="00D414C0" w:rsidRDefault="00D414C0" w:rsidP="00D414C0">
      <w:pPr>
        <w:rPr>
          <w:lang w:val="en-US"/>
        </w:rPr>
      </w:pPr>
    </w:p>
    <w:p w14:paraId="641D41E1" w14:textId="77777777" w:rsidR="00D414C0" w:rsidRDefault="00D414C0" w:rsidP="00D414C0">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414C0" w14:paraId="727811C5" w14:textId="77777777" w:rsidTr="00B96D79">
        <w:tc>
          <w:tcPr>
            <w:tcW w:w="9855" w:type="dxa"/>
          </w:tcPr>
          <w:p w14:paraId="7BA1B5F9" w14:textId="77777777" w:rsidR="0035461A" w:rsidRPr="0035461A" w:rsidRDefault="0035461A" w:rsidP="0035461A">
            <w:pPr>
              <w:ind w:firstLine="284"/>
              <w:rPr>
                <w:lang w:val="en-US"/>
              </w:rPr>
            </w:pPr>
            <w:r w:rsidRPr="0035461A">
              <w:rPr>
                <w:lang w:val="en-US"/>
              </w:rPr>
              <w:t>function f_EUTRA38_TAUReqFromN1(EUTRA_CellId_Type p_CellId,</w:t>
            </w:r>
          </w:p>
          <w:p w14:paraId="05CF03A7" w14:textId="77777777" w:rsidR="0035461A" w:rsidRPr="0035461A" w:rsidRDefault="0035461A" w:rsidP="0035461A">
            <w:pPr>
              <w:ind w:firstLine="284"/>
              <w:rPr>
                <w:lang w:val="en-US"/>
              </w:rPr>
            </w:pPr>
            <w:r w:rsidRPr="0035461A">
              <w:rPr>
                <w:lang w:val="en-US"/>
              </w:rPr>
              <w:t xml:space="preserve">                                  RRC_TransactionIdentifier p_RRC_TI,</w:t>
            </w:r>
          </w:p>
          <w:p w14:paraId="71CBCA3F" w14:textId="77777777" w:rsidR="0035461A" w:rsidRPr="0035461A" w:rsidRDefault="0035461A" w:rsidP="0035461A">
            <w:pPr>
              <w:ind w:firstLine="284"/>
              <w:rPr>
                <w:lang w:val="en-US"/>
              </w:rPr>
            </w:pPr>
            <w:r w:rsidRPr="0035461A">
              <w:rPr>
                <w:lang w:val="en-US"/>
              </w:rPr>
              <w:t xml:space="preserve">                                  template MobileIdentity p_MobileId := omit,</w:t>
            </w:r>
          </w:p>
          <w:p w14:paraId="321AD603" w14:textId="77777777" w:rsidR="0035461A" w:rsidRPr="0035461A" w:rsidRDefault="0035461A" w:rsidP="0035461A">
            <w:pPr>
              <w:ind w:firstLine="284"/>
              <w:rPr>
                <w:lang w:val="en-US"/>
              </w:rPr>
            </w:pPr>
            <w:r w:rsidRPr="0035461A">
              <w:rPr>
                <w:lang w:val="en-US"/>
              </w:rPr>
              <w:t xml:space="preserve">                                  N1ToS1_SecurityContext_Type p_CxtType := MAPPED_CXT,</w:t>
            </w:r>
          </w:p>
          <w:p w14:paraId="4A910622" w14:textId="77777777" w:rsidR="0035461A" w:rsidRPr="0035461A" w:rsidRDefault="0035461A" w:rsidP="0035461A">
            <w:pPr>
              <w:ind w:firstLine="284"/>
              <w:rPr>
                <w:lang w:val="en-US"/>
              </w:rPr>
            </w:pPr>
            <w:r w:rsidRPr="0035461A">
              <w:rPr>
                <w:lang w:val="en-US"/>
              </w:rPr>
              <w:t xml:space="preserve">                                  template EUTRA_CellId_Type p_CellIdPreviouslyCampedOn := eutra_Cell_NonSpecific,</w:t>
            </w:r>
          </w:p>
          <w:p w14:paraId="38A52669" w14:textId="77777777" w:rsidR="0035461A" w:rsidRPr="0035461A" w:rsidRDefault="0035461A" w:rsidP="0035461A">
            <w:pPr>
              <w:ind w:firstLine="284"/>
              <w:rPr>
                <w:lang w:val="en-US"/>
              </w:rPr>
            </w:pPr>
            <w:r w:rsidRPr="0035461A">
              <w:rPr>
                <w:lang w:val="en-US"/>
              </w:rPr>
              <w:t xml:space="preserve">                                  template (present) EstablishmentCause p_EstablishmentCause := mo_Signalling,</w:t>
            </w:r>
          </w:p>
          <w:p w14:paraId="32BF5EBD" w14:textId="77777777" w:rsidR="0035461A" w:rsidRPr="0035461A" w:rsidRDefault="0035461A" w:rsidP="0035461A">
            <w:pPr>
              <w:ind w:firstLine="284"/>
              <w:rPr>
                <w:lang w:val="en-US"/>
              </w:rPr>
            </w:pPr>
            <w:r w:rsidRPr="0035461A">
              <w:rPr>
                <w:lang w:val="en-US"/>
              </w:rPr>
              <w:t xml:space="preserve">                                  boolean p_FirstN1_S1Transition := true) runs on EUTRA_Multi5GS_PTC return NAS_MSG_Indication_Type</w:t>
            </w:r>
          </w:p>
          <w:p w14:paraId="72A25545" w14:textId="77777777" w:rsidR="0035461A" w:rsidRPr="0035461A" w:rsidRDefault="0035461A" w:rsidP="0035461A">
            <w:pPr>
              <w:ind w:firstLine="284"/>
              <w:rPr>
                <w:lang w:val="en-US"/>
              </w:rPr>
            </w:pPr>
            <w:r w:rsidRPr="0035461A">
              <w:rPr>
                <w:lang w:val="en-US"/>
              </w:rPr>
              <w:t>{</w:t>
            </w:r>
          </w:p>
          <w:p w14:paraId="58AE2563" w14:textId="77777777" w:rsidR="0035461A" w:rsidRPr="0035461A" w:rsidRDefault="0035461A" w:rsidP="0035461A">
            <w:pPr>
              <w:ind w:firstLine="284"/>
              <w:rPr>
                <w:lang w:val="en-US"/>
              </w:rPr>
            </w:pPr>
            <w:r w:rsidRPr="0035461A">
              <w:rPr>
                <w:lang w:val="en-US"/>
              </w:rPr>
              <w:t xml:space="preserve">    var template AdditionalUpdateType v_AdditionalUpdateType := f_GetAdditionalUpdateType (NORMAL);</w:t>
            </w:r>
          </w:p>
          <w:p w14:paraId="2BDD2168" w14:textId="77777777" w:rsidR="0035461A" w:rsidRPr="0035461A" w:rsidRDefault="0035461A" w:rsidP="0035461A">
            <w:pPr>
              <w:ind w:firstLine="284"/>
              <w:rPr>
                <w:lang w:val="en-US"/>
              </w:rPr>
            </w:pPr>
            <w:r w:rsidRPr="0035461A">
              <w:rPr>
                <w:lang w:val="en-US"/>
              </w:rPr>
              <w:t xml:space="preserve">    var NAS_MSG_Indication_Type v_NasInd;</w:t>
            </w:r>
          </w:p>
          <w:p w14:paraId="5D574F79" w14:textId="77777777" w:rsidR="0035461A" w:rsidRPr="0035461A" w:rsidRDefault="0035461A" w:rsidP="0035461A">
            <w:pPr>
              <w:ind w:firstLine="284"/>
              <w:rPr>
                <w:lang w:val="en-US"/>
              </w:rPr>
            </w:pPr>
            <w:r w:rsidRPr="0035461A">
              <w:rPr>
                <w:lang w:val="en-US"/>
              </w:rPr>
              <w:t xml:space="preserve">    var EUTRA_SecurityParams_Type v_SecurityParams;</w:t>
            </w:r>
          </w:p>
          <w:p w14:paraId="7990B3BD" w14:textId="77777777" w:rsidR="0035461A" w:rsidRPr="0035461A" w:rsidRDefault="0035461A" w:rsidP="0035461A">
            <w:pPr>
              <w:ind w:firstLine="284"/>
              <w:rPr>
                <w:lang w:val="en-US"/>
              </w:rPr>
            </w:pPr>
            <w:r w:rsidRPr="0035461A">
              <w:rPr>
                <w:lang w:val="en-US"/>
              </w:rPr>
              <w:t xml:space="preserve">    var EUTRA_NR_CoOrd_Security_Type v_SecurityRx;</w:t>
            </w:r>
          </w:p>
          <w:p w14:paraId="3F4C513F" w14:textId="77777777" w:rsidR="0035461A" w:rsidRPr="0035461A" w:rsidRDefault="0035461A" w:rsidP="0035461A">
            <w:pPr>
              <w:ind w:firstLine="284"/>
              <w:rPr>
                <w:lang w:val="en-US"/>
              </w:rPr>
            </w:pPr>
            <w:r w:rsidRPr="0035461A">
              <w:rPr>
                <w:lang w:val="en-US"/>
              </w:rPr>
              <w:t xml:space="preserve">    var template TrackingAreaId v_TAI:= omit;</w:t>
            </w:r>
          </w:p>
          <w:p w14:paraId="6DD5B3D4" w14:textId="77777777" w:rsidR="0035461A" w:rsidRPr="0035461A" w:rsidRDefault="0035461A" w:rsidP="0035461A">
            <w:pPr>
              <w:ind w:firstLine="284"/>
              <w:rPr>
                <w:lang w:val="en-US"/>
              </w:rPr>
            </w:pPr>
            <w:r w:rsidRPr="0035461A">
              <w:rPr>
                <w:lang w:val="en-US"/>
              </w:rPr>
              <w:t xml:space="preserve">    var EUTRA_CellId_Type v_OldCellId;</w:t>
            </w:r>
          </w:p>
          <w:p w14:paraId="3A60B2F8" w14:textId="77777777" w:rsidR="0035461A" w:rsidRPr="0035461A" w:rsidRDefault="0035461A" w:rsidP="0035461A">
            <w:pPr>
              <w:ind w:firstLine="284"/>
              <w:rPr>
                <w:lang w:val="en-US"/>
              </w:rPr>
            </w:pPr>
            <w:r w:rsidRPr="0035461A">
              <w:rPr>
                <w:lang w:val="en-US"/>
              </w:rPr>
              <w:t xml:space="preserve">    var GutiParameters_Type v_GutiParams;</w:t>
            </w:r>
          </w:p>
          <w:p w14:paraId="2ABE9DC0" w14:textId="77777777" w:rsidR="0035461A" w:rsidRPr="0035461A" w:rsidRDefault="0035461A" w:rsidP="0035461A">
            <w:pPr>
              <w:ind w:firstLine="284"/>
              <w:rPr>
                <w:lang w:val="en-US"/>
              </w:rPr>
            </w:pPr>
            <w:r w:rsidRPr="0035461A">
              <w:rPr>
                <w:lang w:val="en-US"/>
              </w:rPr>
              <w:t xml:space="preserve">    var NAS_PlmnId v_PLMN;</w:t>
            </w:r>
          </w:p>
          <w:p w14:paraId="6DB6976E" w14:textId="77777777" w:rsidR="0035461A" w:rsidRPr="0035461A" w:rsidRDefault="0035461A" w:rsidP="0035461A">
            <w:pPr>
              <w:ind w:firstLine="284"/>
              <w:rPr>
                <w:lang w:val="en-US"/>
              </w:rPr>
            </w:pPr>
            <w:r w:rsidRPr="0035461A">
              <w:rPr>
                <w:lang w:val="en-US"/>
              </w:rPr>
              <w:t xml:space="preserve">    var TrackingAreaCode v_Tac;</w:t>
            </w:r>
          </w:p>
          <w:p w14:paraId="7E474DEE" w14:textId="72ADB973" w:rsidR="0035461A" w:rsidRPr="0035461A" w:rsidRDefault="0035461A" w:rsidP="0035461A">
            <w:pPr>
              <w:ind w:firstLine="284"/>
              <w:rPr>
                <w:lang w:val="en-US"/>
              </w:rPr>
            </w:pPr>
            <w:r w:rsidRPr="0035461A">
              <w:rPr>
                <w:lang w:val="en-US"/>
              </w:rPr>
              <w:t xml:space="preserve">    var template UERadioCapInfoUpdateNeeded v_UeRadioCap:= cr_UeRadioCap</w:t>
            </w:r>
          </w:p>
          <w:p w14:paraId="6B62AD8B" w14:textId="77777777" w:rsidR="0035461A" w:rsidRPr="0035461A" w:rsidRDefault="0035461A" w:rsidP="0035461A">
            <w:pPr>
              <w:ind w:firstLine="284"/>
              <w:rPr>
                <w:lang w:val="en-US"/>
              </w:rPr>
            </w:pPr>
            <w:r w:rsidRPr="0035461A">
              <w:rPr>
                <w:lang w:val="en-US"/>
              </w:rPr>
              <w:t xml:space="preserve">    var EUTRA_NR_PduSessionInfoList_Type v_PduSessionInfoList := f_EUTRA38_WaitForPDUSessionInfoList(p_CellId); // @sic R5s210149 sic@</w:t>
            </w:r>
          </w:p>
          <w:p w14:paraId="43A89FFD" w14:textId="77777777" w:rsidR="0035461A" w:rsidRPr="0035461A" w:rsidRDefault="0035461A" w:rsidP="0035461A">
            <w:pPr>
              <w:ind w:firstLine="284"/>
              <w:rPr>
                <w:lang w:val="en-US"/>
              </w:rPr>
            </w:pPr>
            <w:r w:rsidRPr="0035461A">
              <w:rPr>
                <w:lang w:val="en-US"/>
              </w:rPr>
              <w:t xml:space="preserve">    var integer v_NoOfDRBs := f_EUTRA38_MobileInfo_GetNoOfDRBs();</w:t>
            </w:r>
          </w:p>
          <w:p w14:paraId="370E755E" w14:textId="77777777" w:rsidR="0035461A" w:rsidRPr="0035461A" w:rsidRDefault="0035461A" w:rsidP="0035461A">
            <w:pPr>
              <w:ind w:firstLine="284"/>
              <w:rPr>
                <w:lang w:val="en-US"/>
              </w:rPr>
            </w:pPr>
            <w:r w:rsidRPr="0035461A">
              <w:rPr>
                <w:lang w:val="en-US"/>
              </w:rPr>
              <w:t xml:space="preserve">    var EUTRA38_DRBInfoList_Type v_ExistingDRBs := f_EUTRA38_MobileInfo_GetDRBInfoList(); // @sic R5s201363 sic@</w:t>
            </w:r>
          </w:p>
          <w:p w14:paraId="40B9636D" w14:textId="77777777" w:rsidR="0035461A" w:rsidRPr="0035461A" w:rsidRDefault="0035461A" w:rsidP="0035461A">
            <w:pPr>
              <w:ind w:firstLine="284"/>
              <w:rPr>
                <w:lang w:val="en-US"/>
              </w:rPr>
            </w:pPr>
            <w:r w:rsidRPr="0035461A">
              <w:rPr>
                <w:lang w:val="en-US"/>
              </w:rPr>
              <w:t xml:space="preserve">    var template (value) EUTRA38_DRBInfoList_Type v_NewDRBInfoList := {};</w:t>
            </w:r>
          </w:p>
          <w:p w14:paraId="232822FE" w14:textId="77777777" w:rsidR="0035461A" w:rsidRPr="0035461A" w:rsidRDefault="0035461A" w:rsidP="0035461A">
            <w:pPr>
              <w:ind w:firstLine="284"/>
              <w:rPr>
                <w:lang w:val="en-US"/>
              </w:rPr>
            </w:pPr>
            <w:r w:rsidRPr="0035461A">
              <w:rPr>
                <w:lang w:val="en-US"/>
              </w:rPr>
              <w:t xml:space="preserve">    var integer v_NewDRBId;</w:t>
            </w:r>
          </w:p>
          <w:p w14:paraId="55D32E4F" w14:textId="77777777" w:rsidR="0035461A" w:rsidRPr="0035461A" w:rsidRDefault="0035461A" w:rsidP="0035461A">
            <w:pPr>
              <w:ind w:firstLine="284"/>
              <w:rPr>
                <w:lang w:val="en-US"/>
              </w:rPr>
            </w:pPr>
            <w:r w:rsidRPr="0035461A">
              <w:rPr>
                <w:lang w:val="en-US"/>
              </w:rPr>
              <w:t xml:space="preserve">    var integer i;</w:t>
            </w:r>
          </w:p>
          <w:p w14:paraId="21A463D8" w14:textId="77777777" w:rsidR="0035461A" w:rsidRPr="0035461A" w:rsidRDefault="0035461A" w:rsidP="0035461A">
            <w:pPr>
              <w:ind w:firstLine="284"/>
              <w:rPr>
                <w:lang w:val="en-US"/>
              </w:rPr>
            </w:pPr>
            <w:r w:rsidRPr="0035461A">
              <w:rPr>
                <w:lang w:val="en-US"/>
              </w:rPr>
              <w:t xml:space="preserve">    var integer j := 0;</w:t>
            </w:r>
          </w:p>
          <w:p w14:paraId="3A971276" w14:textId="77777777" w:rsidR="0035461A" w:rsidRPr="0035461A" w:rsidRDefault="0035461A" w:rsidP="0035461A">
            <w:pPr>
              <w:ind w:firstLine="284"/>
              <w:rPr>
                <w:lang w:val="en-US"/>
              </w:rPr>
            </w:pPr>
            <w:r w:rsidRPr="0035461A">
              <w:rPr>
                <w:lang w:val="en-US"/>
              </w:rPr>
              <w:t xml:space="preserve">    var template (present) MobileIdentity v_MobileId := cr_MobileIdAny;</w:t>
            </w:r>
          </w:p>
          <w:p w14:paraId="50AC0D29" w14:textId="77777777" w:rsidR="0035461A" w:rsidRPr="0035461A" w:rsidRDefault="0035461A" w:rsidP="0035461A">
            <w:pPr>
              <w:ind w:firstLine="284"/>
              <w:rPr>
                <w:lang w:val="en-US"/>
              </w:rPr>
            </w:pPr>
            <w:r w:rsidRPr="0035461A">
              <w:rPr>
                <w:lang w:val="en-US"/>
              </w:rPr>
              <w:t xml:space="preserve">    var EUTRA_NR_CoOrd_GUTI_Type v_CoOrd_Guti := f_EUTRA_NR_WaitForCoOrd_GutiParams(NR);</w:t>
            </w:r>
          </w:p>
          <w:p w14:paraId="7381C4FE" w14:textId="77777777" w:rsidR="0035461A" w:rsidRPr="0035461A" w:rsidRDefault="0035461A" w:rsidP="0035461A">
            <w:pPr>
              <w:ind w:firstLine="284"/>
              <w:rPr>
                <w:lang w:val="en-US"/>
              </w:rPr>
            </w:pPr>
            <w:r w:rsidRPr="0035461A">
              <w:rPr>
                <w:lang w:val="en-US"/>
              </w:rPr>
              <w:t xml:space="preserve">    var template (value) MobileIdentity v_MappedGUTI := f_EUTRA38_NR_Convert5G_CoOrdToEPS_GUTI (v_CoOrd_Guti, omit);</w:t>
            </w:r>
          </w:p>
          <w:p w14:paraId="546F4214" w14:textId="77777777" w:rsidR="0035461A" w:rsidRPr="0035461A" w:rsidRDefault="0035461A" w:rsidP="0035461A">
            <w:pPr>
              <w:ind w:firstLine="284"/>
              <w:rPr>
                <w:lang w:val="en-US"/>
              </w:rPr>
            </w:pPr>
            <w:r w:rsidRPr="0035461A">
              <w:rPr>
                <w:lang w:val="en-US"/>
              </w:rPr>
              <w:t xml:space="preserve">    var EPS_BearerContextStatus v_EPS_BearerContextStatus;</w:t>
            </w:r>
          </w:p>
          <w:p w14:paraId="4B46D235" w14:textId="77777777" w:rsidR="0035461A" w:rsidRPr="0035461A" w:rsidRDefault="0035461A" w:rsidP="0035461A">
            <w:pPr>
              <w:ind w:firstLine="284"/>
              <w:rPr>
                <w:lang w:val="en-US"/>
              </w:rPr>
            </w:pPr>
            <w:r w:rsidRPr="0035461A">
              <w:rPr>
                <w:lang w:val="en-US"/>
              </w:rPr>
              <w:t xml:space="preserve">    var IntegerList_Type v_TransferredBearers;</w:t>
            </w:r>
          </w:p>
          <w:p w14:paraId="76FB0608" w14:textId="77777777" w:rsidR="0035461A" w:rsidRPr="0035461A" w:rsidRDefault="0035461A" w:rsidP="0035461A">
            <w:pPr>
              <w:ind w:firstLine="284"/>
              <w:rPr>
                <w:lang w:val="en-US"/>
              </w:rPr>
            </w:pPr>
            <w:r w:rsidRPr="0035461A">
              <w:rPr>
                <w:lang w:val="en-US"/>
              </w:rPr>
              <w:lastRenderedPageBreak/>
              <w:t xml:space="preserve">    </w:t>
            </w:r>
          </w:p>
          <w:p w14:paraId="17234563" w14:textId="77777777" w:rsidR="0035461A" w:rsidRPr="0035461A" w:rsidRDefault="0035461A" w:rsidP="0035461A">
            <w:pPr>
              <w:ind w:firstLine="284"/>
              <w:rPr>
                <w:lang w:val="en-US"/>
              </w:rPr>
            </w:pPr>
            <w:r w:rsidRPr="0035461A">
              <w:rPr>
                <w:lang w:val="en-US"/>
              </w:rPr>
              <w:t xml:space="preserve">    if (isvalue(p_MobileId)) { // @sic R5s200564 sic@</w:t>
            </w:r>
          </w:p>
          <w:p w14:paraId="3F29B0C5" w14:textId="77777777" w:rsidR="0035461A" w:rsidRPr="0035461A" w:rsidRDefault="0035461A" w:rsidP="0035461A">
            <w:pPr>
              <w:ind w:firstLine="284"/>
              <w:rPr>
                <w:lang w:val="en-US"/>
              </w:rPr>
            </w:pPr>
            <w:r w:rsidRPr="0035461A">
              <w:rPr>
                <w:lang w:val="en-US"/>
              </w:rPr>
              <w:t xml:space="preserve">      v_MobileId := p_MobileId;</w:t>
            </w:r>
          </w:p>
          <w:p w14:paraId="3D6F4C2F" w14:textId="77777777" w:rsidR="0035461A" w:rsidRPr="0035461A" w:rsidRDefault="0035461A" w:rsidP="0035461A">
            <w:pPr>
              <w:ind w:firstLine="284"/>
              <w:rPr>
                <w:lang w:val="en-US"/>
              </w:rPr>
            </w:pPr>
            <w:r w:rsidRPr="0035461A">
              <w:rPr>
                <w:lang w:val="en-US"/>
              </w:rPr>
              <w:t xml:space="preserve">    }</w:t>
            </w:r>
          </w:p>
          <w:p w14:paraId="71CA8003" w14:textId="77777777" w:rsidR="0035461A" w:rsidRPr="0035461A" w:rsidRDefault="0035461A" w:rsidP="0035461A">
            <w:pPr>
              <w:ind w:firstLine="284"/>
              <w:rPr>
                <w:lang w:val="en-US"/>
              </w:rPr>
            </w:pPr>
            <w:r w:rsidRPr="0035461A">
              <w:rPr>
                <w:lang w:val="en-US"/>
              </w:rPr>
              <w:t xml:space="preserve">    if (p_CxtType == MAPPED_CXT) { // @sic R5s200564 sic@</w:t>
            </w:r>
          </w:p>
          <w:p w14:paraId="009DE43C" w14:textId="77777777" w:rsidR="0035461A" w:rsidRPr="0035461A" w:rsidRDefault="0035461A" w:rsidP="0035461A">
            <w:pPr>
              <w:ind w:firstLine="284"/>
              <w:rPr>
                <w:lang w:val="en-US"/>
              </w:rPr>
            </w:pPr>
            <w:r w:rsidRPr="0035461A">
              <w:rPr>
                <w:lang w:val="en-US"/>
              </w:rPr>
              <w:t xml:space="preserve">      v_MobileId := v_MappedGUTI;</w:t>
            </w:r>
          </w:p>
          <w:p w14:paraId="44499010" w14:textId="77777777" w:rsidR="0035461A" w:rsidRPr="0035461A" w:rsidRDefault="0035461A" w:rsidP="0035461A">
            <w:pPr>
              <w:ind w:firstLine="284"/>
              <w:rPr>
                <w:lang w:val="en-US"/>
              </w:rPr>
            </w:pPr>
            <w:r w:rsidRPr="0035461A">
              <w:rPr>
                <w:lang w:val="en-US"/>
              </w:rPr>
              <w:t xml:space="preserve">    }</w:t>
            </w:r>
          </w:p>
          <w:p w14:paraId="55288D7B" w14:textId="77777777" w:rsidR="0035461A" w:rsidRPr="0035461A" w:rsidRDefault="0035461A" w:rsidP="0035461A">
            <w:pPr>
              <w:ind w:firstLine="284"/>
              <w:rPr>
                <w:lang w:val="en-US"/>
              </w:rPr>
            </w:pPr>
          </w:p>
          <w:p w14:paraId="0FC87A8F" w14:textId="77777777" w:rsidR="0035461A" w:rsidRPr="0035461A" w:rsidRDefault="0035461A" w:rsidP="0035461A">
            <w:pPr>
              <w:ind w:firstLine="284"/>
              <w:rPr>
                <w:lang w:val="en-US"/>
              </w:rPr>
            </w:pPr>
            <w:r w:rsidRPr="0035461A">
              <w:rPr>
                <w:lang w:val="en-US"/>
              </w:rPr>
              <w:t xml:space="preserve">    if (isvalue(p_CellIdPreviouslyCampedOn)) {</w:t>
            </w:r>
          </w:p>
          <w:p w14:paraId="19126F62" w14:textId="77777777" w:rsidR="0035461A" w:rsidRPr="0035461A" w:rsidRDefault="0035461A" w:rsidP="0035461A">
            <w:pPr>
              <w:ind w:firstLine="284"/>
              <w:rPr>
                <w:lang w:val="en-US"/>
              </w:rPr>
            </w:pPr>
            <w:r w:rsidRPr="0035461A">
              <w:rPr>
                <w:lang w:val="en-US"/>
              </w:rPr>
              <w:t xml:space="preserve">      v_OldCellId := valueof(p_CellIdPreviouslyCampedOn);</w:t>
            </w:r>
          </w:p>
          <w:p w14:paraId="7347B540" w14:textId="77777777" w:rsidR="0035461A" w:rsidRPr="0035461A" w:rsidRDefault="0035461A" w:rsidP="0035461A">
            <w:pPr>
              <w:ind w:firstLine="284"/>
              <w:rPr>
                <w:lang w:val="en-US"/>
              </w:rPr>
            </w:pPr>
            <w:r w:rsidRPr="0035461A">
              <w:rPr>
                <w:lang w:val="en-US"/>
              </w:rPr>
              <w:t xml:space="preserve">      if (v_OldCellId == eutra_Cell_NonSpecific) {</w:t>
            </w:r>
          </w:p>
          <w:p w14:paraId="2101505D" w14:textId="77777777" w:rsidR="0035461A" w:rsidRPr="0035461A" w:rsidRDefault="0035461A" w:rsidP="0035461A">
            <w:pPr>
              <w:ind w:firstLine="284"/>
              <w:rPr>
                <w:lang w:val="en-US"/>
              </w:rPr>
            </w:pPr>
            <w:r w:rsidRPr="0035461A">
              <w:rPr>
                <w:lang w:val="en-US"/>
              </w:rPr>
              <w:t xml:space="preserve">        v_OldCellId := p_CellId;</w:t>
            </w:r>
          </w:p>
          <w:p w14:paraId="4A74B9DB" w14:textId="77777777" w:rsidR="0035461A" w:rsidRPr="0035461A" w:rsidRDefault="0035461A" w:rsidP="0035461A">
            <w:pPr>
              <w:ind w:firstLine="284"/>
              <w:rPr>
                <w:lang w:val="en-US"/>
              </w:rPr>
            </w:pPr>
            <w:r w:rsidRPr="0035461A">
              <w:rPr>
                <w:lang w:val="en-US"/>
              </w:rPr>
              <w:t xml:space="preserve">      }</w:t>
            </w:r>
          </w:p>
          <w:p w14:paraId="7B0AD7A1" w14:textId="77777777" w:rsidR="0035461A" w:rsidRPr="0035461A" w:rsidRDefault="0035461A" w:rsidP="0035461A">
            <w:pPr>
              <w:ind w:firstLine="284"/>
              <w:rPr>
                <w:lang w:val="en-US"/>
              </w:rPr>
            </w:pPr>
            <w:r w:rsidRPr="0035461A">
              <w:rPr>
                <w:lang w:val="en-US"/>
              </w:rPr>
              <w:t xml:space="preserve">      v_GutiParams:= f_EUTRA_CellInfo_GetGuti(v_OldCellId);</w:t>
            </w:r>
          </w:p>
          <w:p w14:paraId="69FF29DB" w14:textId="77777777" w:rsidR="0035461A" w:rsidRPr="0035461A" w:rsidRDefault="0035461A" w:rsidP="0035461A">
            <w:pPr>
              <w:ind w:firstLine="284"/>
              <w:rPr>
                <w:lang w:val="en-US"/>
              </w:rPr>
            </w:pPr>
            <w:r w:rsidRPr="0035461A">
              <w:rPr>
                <w:lang w:val="en-US"/>
              </w:rPr>
              <w:t xml:space="preserve">      v_PLMN := f_Asn2Nas_PlmnId(v_GutiParams.PLMN_Identity);</w:t>
            </w:r>
          </w:p>
          <w:p w14:paraId="7CF5A5D3" w14:textId="77777777" w:rsidR="0035461A" w:rsidRPr="0035461A" w:rsidRDefault="0035461A" w:rsidP="0035461A">
            <w:pPr>
              <w:ind w:firstLine="284"/>
              <w:rPr>
                <w:lang w:val="en-US"/>
              </w:rPr>
            </w:pPr>
            <w:r w:rsidRPr="0035461A">
              <w:rPr>
                <w:lang w:val="en-US"/>
              </w:rPr>
              <w:t xml:space="preserve">      v_Tac := f_EUTRA_CellInfo_GetTAC(v_OldCellId);</w:t>
            </w:r>
          </w:p>
          <w:p w14:paraId="76E785BC" w14:textId="77777777" w:rsidR="0035461A" w:rsidRPr="0035461A" w:rsidRDefault="0035461A" w:rsidP="0035461A">
            <w:pPr>
              <w:ind w:firstLine="284"/>
              <w:rPr>
                <w:lang w:val="en-US"/>
              </w:rPr>
            </w:pPr>
            <w:r w:rsidRPr="0035461A">
              <w:rPr>
                <w:lang w:val="en-US"/>
              </w:rPr>
              <w:t xml:space="preserve">      v_TAI := cr_TAI(v_PLMN, bit2oct(v_Tac));</w:t>
            </w:r>
          </w:p>
          <w:p w14:paraId="2B0287B1" w14:textId="77777777" w:rsidR="0035461A" w:rsidRPr="0035461A" w:rsidRDefault="0035461A" w:rsidP="0035461A">
            <w:pPr>
              <w:ind w:firstLine="284"/>
              <w:rPr>
                <w:lang w:val="en-US"/>
              </w:rPr>
            </w:pPr>
            <w:r w:rsidRPr="0035461A">
              <w:rPr>
                <w:lang w:val="en-US"/>
              </w:rPr>
              <w:t xml:space="preserve">    }</w:t>
            </w:r>
          </w:p>
          <w:p w14:paraId="1B1C57A9" w14:textId="77777777" w:rsidR="0035461A" w:rsidRPr="0035461A" w:rsidRDefault="0035461A" w:rsidP="0035461A">
            <w:pPr>
              <w:ind w:firstLine="284"/>
              <w:rPr>
                <w:lang w:val="en-US"/>
              </w:rPr>
            </w:pPr>
            <w:r w:rsidRPr="0035461A">
              <w:rPr>
                <w:lang w:val="en-US"/>
              </w:rPr>
              <w:t xml:space="preserve">    </w:t>
            </w:r>
          </w:p>
          <w:p w14:paraId="295BB760" w14:textId="77777777" w:rsidR="0035461A" w:rsidRPr="0035461A" w:rsidRDefault="0035461A" w:rsidP="0035461A">
            <w:pPr>
              <w:ind w:firstLine="284"/>
              <w:rPr>
                <w:lang w:val="en-US"/>
              </w:rPr>
            </w:pPr>
            <w:r w:rsidRPr="0035461A">
              <w:rPr>
                <w:lang w:val="en-US"/>
              </w:rPr>
              <w:t xml:space="preserve">    // If we need a new algorithm, have to store the new values before calling this</w:t>
            </w:r>
          </w:p>
          <w:p w14:paraId="3E96B491" w14:textId="77777777" w:rsidR="0035461A" w:rsidRPr="0035461A" w:rsidRDefault="0035461A" w:rsidP="0035461A">
            <w:pPr>
              <w:ind w:firstLine="284"/>
              <w:rPr>
                <w:lang w:val="en-US"/>
              </w:rPr>
            </w:pPr>
            <w:r w:rsidRPr="0035461A">
              <w:rPr>
                <w:lang w:val="en-US"/>
              </w:rPr>
              <w:t xml:space="preserve">    // tell NAS EMU to check next message with 5G integrity</w:t>
            </w:r>
          </w:p>
          <w:p w14:paraId="3699FE96" w14:textId="77777777" w:rsidR="0035461A" w:rsidRPr="0035461A" w:rsidRDefault="0035461A" w:rsidP="0035461A">
            <w:pPr>
              <w:ind w:firstLine="284"/>
              <w:rPr>
                <w:lang w:val="en-US"/>
              </w:rPr>
            </w:pPr>
            <w:r w:rsidRPr="0035461A">
              <w:rPr>
                <w:lang w:val="en-US"/>
              </w:rPr>
              <w:t xml:space="preserve">    f_EUTRA_NB_SS_NAS_SecurityConfig(NASCTRL, cas_NasSecurity_5GIntegrity_REQ(true));</w:t>
            </w:r>
          </w:p>
          <w:p w14:paraId="4CC88726" w14:textId="77777777" w:rsidR="0035461A" w:rsidRPr="0035461A" w:rsidRDefault="0035461A" w:rsidP="0035461A">
            <w:pPr>
              <w:ind w:firstLine="284"/>
              <w:rPr>
                <w:lang w:val="en-US"/>
              </w:rPr>
            </w:pPr>
            <w:r w:rsidRPr="0035461A">
              <w:rPr>
                <w:lang w:val="en-US"/>
              </w:rPr>
              <w:t xml:space="preserve">    </w:t>
            </w:r>
          </w:p>
          <w:p w14:paraId="43F5A1A9" w14:textId="77777777" w:rsidR="0035461A" w:rsidRPr="0035461A" w:rsidRDefault="0035461A" w:rsidP="0035461A">
            <w:pPr>
              <w:ind w:firstLine="284"/>
              <w:rPr>
                <w:lang w:val="en-US"/>
              </w:rPr>
            </w:pPr>
            <w:r w:rsidRPr="0035461A">
              <w:rPr>
                <w:lang w:val="en-US"/>
              </w:rPr>
              <w:t xml:space="preserve">    if (not p_FirstN1_S1Transition) { // @sic R5s200583 sic@</w:t>
            </w:r>
          </w:p>
          <w:p w14:paraId="4147969A" w14:textId="77777777" w:rsidR="0035461A" w:rsidRPr="0035461A" w:rsidRDefault="0035461A" w:rsidP="0035461A">
            <w:pPr>
              <w:ind w:firstLine="284"/>
              <w:rPr>
                <w:lang w:val="en-US"/>
              </w:rPr>
            </w:pPr>
            <w:r w:rsidRPr="0035461A">
              <w:rPr>
                <w:lang w:val="en-US"/>
              </w:rPr>
              <w:t xml:space="preserve">      v_UeRadioCap := cr_UeRadioCap ifpresent;</w:t>
            </w:r>
          </w:p>
          <w:p w14:paraId="72697359" w14:textId="77777777" w:rsidR="0035461A" w:rsidRPr="0035461A" w:rsidRDefault="0035461A" w:rsidP="0035461A">
            <w:pPr>
              <w:ind w:firstLine="284"/>
              <w:rPr>
                <w:lang w:val="en-US"/>
              </w:rPr>
            </w:pPr>
            <w:r w:rsidRPr="0035461A">
              <w:rPr>
                <w:lang w:val="en-US"/>
              </w:rPr>
              <w:t xml:space="preserve">    }</w:t>
            </w:r>
          </w:p>
          <w:p w14:paraId="527B22A1" w14:textId="77777777" w:rsidR="0035461A" w:rsidRPr="0035461A" w:rsidRDefault="0035461A" w:rsidP="0035461A">
            <w:pPr>
              <w:ind w:firstLine="284"/>
              <w:rPr>
                <w:lang w:val="en-US"/>
              </w:rPr>
            </w:pPr>
            <w:r w:rsidRPr="0035461A">
              <w:rPr>
                <w:lang w:val="en-US"/>
              </w:rPr>
              <w:t xml:space="preserve">    /* Steps 1-3 */</w:t>
            </w:r>
          </w:p>
          <w:p w14:paraId="58EC59B9" w14:textId="77777777" w:rsidR="0035461A" w:rsidRPr="0035461A" w:rsidRDefault="0035461A" w:rsidP="0035461A">
            <w:pPr>
              <w:ind w:firstLine="284"/>
              <w:rPr>
                <w:lang w:val="en-US"/>
              </w:rPr>
            </w:pPr>
            <w:r w:rsidRPr="0035461A">
              <w:rPr>
                <w:lang w:val="en-US"/>
              </w:rPr>
              <w:t xml:space="preserve">    //Receive RRC Connection Setup Complete with piggy-backed NAS message on SRB1 (DCCH):</w:t>
            </w:r>
          </w:p>
          <w:p w14:paraId="7E3AE2DF" w14:textId="77777777" w:rsidR="0035461A" w:rsidRPr="0035461A" w:rsidRDefault="0035461A" w:rsidP="0035461A">
            <w:pPr>
              <w:ind w:firstLine="284"/>
              <w:rPr>
                <w:lang w:val="en-US"/>
              </w:rPr>
            </w:pPr>
            <w:r w:rsidRPr="0035461A">
              <w:rPr>
                <w:lang w:val="en-US"/>
              </w:rPr>
              <w:t xml:space="preserve">    v_NasInd := f_EUTRA_RRC_ConnEst_DefWithNas(p_CellId,</w:t>
            </w:r>
          </w:p>
          <w:p w14:paraId="341E8EF5" w14:textId="77777777" w:rsidR="0035461A" w:rsidRPr="0035461A" w:rsidRDefault="0035461A" w:rsidP="0035461A">
            <w:pPr>
              <w:ind w:firstLine="284"/>
              <w:rPr>
                <w:lang w:val="en-US"/>
              </w:rPr>
            </w:pPr>
            <w:r w:rsidRPr="0035461A">
              <w:rPr>
                <w:lang w:val="en-US"/>
              </w:rPr>
              <w:t xml:space="preserve">                                               p_RRC_TI,</w:t>
            </w:r>
          </w:p>
          <w:p w14:paraId="135F0FEB" w14:textId="77777777" w:rsidR="0035461A" w:rsidRPr="0035461A" w:rsidRDefault="0035461A" w:rsidP="0035461A">
            <w:pPr>
              <w:ind w:firstLine="284"/>
              <w:rPr>
                <w:lang w:val="en-US"/>
              </w:rPr>
            </w:pPr>
            <w:r w:rsidRPr="0035461A">
              <w:rPr>
                <w:lang w:val="en-US"/>
              </w:rPr>
              <w:t xml:space="preserve">                                               p_EstablishmentCause,</w:t>
            </w:r>
          </w:p>
          <w:p w14:paraId="40F265B7" w14:textId="77777777" w:rsidR="0035461A" w:rsidRPr="0035461A" w:rsidRDefault="0035461A" w:rsidP="0035461A">
            <w:pPr>
              <w:ind w:firstLine="284"/>
              <w:rPr>
                <w:lang w:val="en-US"/>
              </w:rPr>
            </w:pPr>
            <w:r w:rsidRPr="0035461A">
              <w:rPr>
                <w:lang w:val="en-US"/>
              </w:rPr>
              <w:t xml:space="preserve">                                               cr_NAS_Indication(tsc_SHT_IntegrityProtected,</w:t>
            </w:r>
          </w:p>
          <w:p w14:paraId="2E34F1ED" w14:textId="77777777" w:rsidR="0035461A" w:rsidRPr="0035461A" w:rsidRDefault="0035461A" w:rsidP="0035461A">
            <w:pPr>
              <w:ind w:firstLine="284"/>
              <w:rPr>
                <w:lang w:val="en-US"/>
              </w:rPr>
            </w:pPr>
            <w:r w:rsidRPr="0035461A">
              <w:rPr>
                <w:lang w:val="en-US"/>
              </w:rPr>
              <w:t xml:space="preserve">                                                                 cr_TAU_Request_N1ToS1(('000'B, '001'B, '010'B), // @sic R5-201171, R5-202563, R5-211371 sic@</w:t>
            </w:r>
          </w:p>
          <w:p w14:paraId="4031DFC6" w14:textId="77777777" w:rsidR="0035461A" w:rsidRPr="0035461A" w:rsidRDefault="0035461A" w:rsidP="0035461A">
            <w:pPr>
              <w:ind w:firstLine="284"/>
              <w:rPr>
                <w:lang w:val="en-US"/>
              </w:rPr>
            </w:pPr>
            <w:r w:rsidRPr="0035461A">
              <w:rPr>
                <w:lang w:val="en-US"/>
              </w:rPr>
              <w:t xml:space="preserve">                                                                                        ?,</w:t>
            </w:r>
          </w:p>
          <w:p w14:paraId="54627E21" w14:textId="77777777" w:rsidR="0035461A" w:rsidRPr="0035461A" w:rsidRDefault="0035461A" w:rsidP="0035461A">
            <w:pPr>
              <w:ind w:firstLine="284"/>
              <w:rPr>
                <w:lang w:val="en-US"/>
              </w:rPr>
            </w:pPr>
            <w:r w:rsidRPr="0035461A">
              <w:rPr>
                <w:lang w:val="en-US"/>
              </w:rPr>
              <w:lastRenderedPageBreak/>
              <w:t xml:space="preserve">                                                                                        cr_DRXparameter_Any ('5C'O) ifpresent,</w:t>
            </w:r>
          </w:p>
          <w:p w14:paraId="618D919A" w14:textId="77777777" w:rsidR="0035461A" w:rsidRPr="0035461A" w:rsidRDefault="0035461A" w:rsidP="0035461A">
            <w:pPr>
              <w:ind w:firstLine="284"/>
              <w:rPr>
                <w:lang w:val="en-US"/>
              </w:rPr>
            </w:pPr>
            <w:r w:rsidRPr="0035461A">
              <w:rPr>
                <w:lang w:val="en-US"/>
              </w:rPr>
              <w:t xml:space="preserve">                                                                                        v_AdditionalUpdateType,</w:t>
            </w:r>
          </w:p>
          <w:p w14:paraId="0F17A414" w14:textId="77777777" w:rsidR="0035461A" w:rsidRPr="0035461A" w:rsidRDefault="0035461A" w:rsidP="0035461A">
            <w:pPr>
              <w:ind w:firstLine="284"/>
              <w:rPr>
                <w:lang w:val="en-US"/>
              </w:rPr>
            </w:pPr>
            <w:r w:rsidRPr="0035461A">
              <w:rPr>
                <w:lang w:val="en-US"/>
              </w:rPr>
              <w:t xml:space="preserve">                                                                                        v_MobileId,  // @sic R5-204399 sic@</w:t>
            </w:r>
          </w:p>
          <w:p w14:paraId="18FE52A8" w14:textId="77777777" w:rsidR="0035461A" w:rsidRPr="0035461A" w:rsidRDefault="0035461A" w:rsidP="0035461A">
            <w:pPr>
              <w:ind w:firstLine="284"/>
              <w:rPr>
                <w:lang w:val="en-US"/>
              </w:rPr>
            </w:pPr>
            <w:r w:rsidRPr="0035461A">
              <w:rPr>
                <w:lang w:val="en-US"/>
              </w:rPr>
              <w:t xml:space="preserve">                                                                                        v_TAI,</w:t>
            </w:r>
          </w:p>
          <w:p w14:paraId="6FB5C421" w14:textId="77777777" w:rsidR="0035461A" w:rsidRPr="0035461A" w:rsidRDefault="0035461A" w:rsidP="0035461A">
            <w:pPr>
              <w:ind w:firstLine="284"/>
              <w:rPr>
                <w:lang w:val="en-US"/>
              </w:rPr>
            </w:pPr>
            <w:r w:rsidRPr="0035461A">
              <w:rPr>
                <w:lang w:val="en-US"/>
              </w:rPr>
              <w:t xml:space="preserve">                                                                                        -, -, -,  // @sic R5s200509 sic@</w:t>
            </w:r>
          </w:p>
          <w:p w14:paraId="2B3222AC" w14:textId="77777777" w:rsidR="0035461A" w:rsidRPr="0035461A" w:rsidRDefault="0035461A" w:rsidP="0035461A">
            <w:pPr>
              <w:ind w:firstLine="284"/>
              <w:rPr>
                <w:lang w:val="en-US"/>
              </w:rPr>
            </w:pPr>
            <w:r w:rsidRPr="0035461A">
              <w:rPr>
                <w:lang w:val="en-US"/>
              </w:rPr>
              <w:t xml:space="preserve">                                                                                        cr_MobileIdAny ('50'O) ifpresent, // @sic R5202563 sic@</w:t>
            </w:r>
          </w:p>
          <w:p w14:paraId="3D68DD8D" w14:textId="77777777" w:rsidR="0035461A" w:rsidRPr="0035461A" w:rsidRDefault="0035461A" w:rsidP="0035461A">
            <w:pPr>
              <w:ind w:firstLine="284"/>
              <w:rPr>
                <w:lang w:val="en-US"/>
              </w:rPr>
            </w:pPr>
            <w:r w:rsidRPr="0035461A">
              <w:rPr>
                <w:lang w:val="en-US"/>
              </w:rPr>
              <w:t xml:space="preserve">                                                                                        v_UeRadioCap)));</w:t>
            </w:r>
          </w:p>
          <w:p w14:paraId="7B08457B" w14:textId="77777777" w:rsidR="0035461A" w:rsidRPr="0035461A" w:rsidRDefault="0035461A" w:rsidP="0035461A">
            <w:pPr>
              <w:ind w:firstLine="284"/>
              <w:rPr>
                <w:lang w:val="en-US"/>
              </w:rPr>
            </w:pPr>
            <w:r w:rsidRPr="0035461A">
              <w:rPr>
                <w:lang w:val="en-US"/>
              </w:rPr>
              <w:t xml:space="preserve">      </w:t>
            </w:r>
          </w:p>
          <w:p w14:paraId="014D09E1" w14:textId="1231BE95" w:rsidR="0035461A" w:rsidRPr="0035461A" w:rsidRDefault="002848B9" w:rsidP="0035461A">
            <w:pPr>
              <w:ind w:firstLine="284"/>
              <w:rPr>
                <w:lang w:val="en-US"/>
              </w:rPr>
            </w:pPr>
            <w:r>
              <w:rPr>
                <w:lang w:val="en-US"/>
              </w:rPr>
              <w:t>……………….</w:t>
            </w:r>
          </w:p>
          <w:p w14:paraId="1E0CF74D" w14:textId="0380BDC8" w:rsidR="00D414C0" w:rsidRDefault="0035461A" w:rsidP="0035461A">
            <w:pPr>
              <w:ind w:firstLine="284"/>
              <w:rPr>
                <w:lang w:val="en-US"/>
              </w:rPr>
            </w:pPr>
            <w:r w:rsidRPr="0035461A">
              <w:rPr>
                <w:lang w:val="en-US"/>
              </w:rPr>
              <w:t xml:space="preserve">  }</w:t>
            </w:r>
          </w:p>
        </w:tc>
      </w:tr>
    </w:tbl>
    <w:p w14:paraId="034EB9BE" w14:textId="77777777" w:rsidR="00D414C0" w:rsidRDefault="00D414C0" w:rsidP="00D414C0">
      <w:pPr>
        <w:rPr>
          <w:lang w:val="en-US"/>
        </w:rPr>
      </w:pPr>
    </w:p>
    <w:p w14:paraId="7E385535" w14:textId="77777777" w:rsidR="00D414C0" w:rsidRDefault="00D414C0" w:rsidP="00D414C0">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414C0" w14:paraId="1CF2B11C" w14:textId="77777777" w:rsidTr="00B96D79">
        <w:tc>
          <w:tcPr>
            <w:tcW w:w="9855" w:type="dxa"/>
          </w:tcPr>
          <w:p w14:paraId="275E6B19" w14:textId="77777777" w:rsidR="0035461A" w:rsidRPr="0035461A" w:rsidRDefault="0035461A" w:rsidP="0035461A">
            <w:pPr>
              <w:rPr>
                <w:lang w:val="en-US"/>
              </w:rPr>
            </w:pPr>
            <w:r w:rsidRPr="0035461A">
              <w:rPr>
                <w:lang w:val="en-US"/>
              </w:rPr>
              <w:t>function f_EUTRA38_TAUReqFromN1(EUTRA_CellId_Type p_CellId,</w:t>
            </w:r>
          </w:p>
          <w:p w14:paraId="6C3F70CD" w14:textId="77777777" w:rsidR="0035461A" w:rsidRPr="0035461A" w:rsidRDefault="0035461A" w:rsidP="0035461A">
            <w:pPr>
              <w:rPr>
                <w:lang w:val="en-US"/>
              </w:rPr>
            </w:pPr>
            <w:r w:rsidRPr="0035461A">
              <w:rPr>
                <w:lang w:val="en-US"/>
              </w:rPr>
              <w:t xml:space="preserve">                                  RRC_TransactionIdentifier p_RRC_TI,</w:t>
            </w:r>
          </w:p>
          <w:p w14:paraId="58D756B1" w14:textId="77777777" w:rsidR="0035461A" w:rsidRPr="0035461A" w:rsidRDefault="0035461A" w:rsidP="0035461A">
            <w:pPr>
              <w:rPr>
                <w:lang w:val="en-US"/>
              </w:rPr>
            </w:pPr>
            <w:r w:rsidRPr="0035461A">
              <w:rPr>
                <w:lang w:val="en-US"/>
              </w:rPr>
              <w:t xml:space="preserve">                                  template MobileIdentity p_MobileId := omit,</w:t>
            </w:r>
          </w:p>
          <w:p w14:paraId="5825A5A2" w14:textId="77777777" w:rsidR="0035461A" w:rsidRPr="0035461A" w:rsidRDefault="0035461A" w:rsidP="0035461A">
            <w:pPr>
              <w:rPr>
                <w:lang w:val="en-US"/>
              </w:rPr>
            </w:pPr>
            <w:r w:rsidRPr="0035461A">
              <w:rPr>
                <w:lang w:val="en-US"/>
              </w:rPr>
              <w:t xml:space="preserve">                                  N1ToS1_SecurityContext_Type p_CxtType := MAPPED_CXT,</w:t>
            </w:r>
          </w:p>
          <w:p w14:paraId="37500FD1" w14:textId="77777777" w:rsidR="0035461A" w:rsidRPr="0035461A" w:rsidRDefault="0035461A" w:rsidP="0035461A">
            <w:pPr>
              <w:rPr>
                <w:lang w:val="en-US"/>
              </w:rPr>
            </w:pPr>
            <w:r w:rsidRPr="0035461A">
              <w:rPr>
                <w:lang w:val="en-US"/>
              </w:rPr>
              <w:t xml:space="preserve">                                  template EUTRA_CellId_Type p_CellIdPreviouslyCampedOn := eutra_Cell_NonSpecific,</w:t>
            </w:r>
          </w:p>
          <w:p w14:paraId="157BA835" w14:textId="77777777" w:rsidR="0035461A" w:rsidRPr="0035461A" w:rsidRDefault="0035461A" w:rsidP="0035461A">
            <w:pPr>
              <w:rPr>
                <w:lang w:val="en-US"/>
              </w:rPr>
            </w:pPr>
            <w:r w:rsidRPr="0035461A">
              <w:rPr>
                <w:lang w:val="en-US"/>
              </w:rPr>
              <w:t xml:space="preserve">                                  template (present) EstablishmentCause p_EstablishmentCause := mo_Signalling,</w:t>
            </w:r>
          </w:p>
          <w:p w14:paraId="43F0C694" w14:textId="77777777" w:rsidR="0035461A" w:rsidRPr="0035461A" w:rsidRDefault="0035461A" w:rsidP="0035461A">
            <w:pPr>
              <w:rPr>
                <w:lang w:val="en-US"/>
              </w:rPr>
            </w:pPr>
            <w:r w:rsidRPr="0035461A">
              <w:rPr>
                <w:lang w:val="en-US"/>
              </w:rPr>
              <w:t xml:space="preserve">                                  boolean p_FirstN1_S1Transition := true) runs on EUTRA_Multi5GS_PTC return NAS_MSG_Indication_Type</w:t>
            </w:r>
          </w:p>
          <w:p w14:paraId="06FF06FE" w14:textId="77777777" w:rsidR="0035461A" w:rsidRPr="0035461A" w:rsidRDefault="0035461A" w:rsidP="0035461A">
            <w:pPr>
              <w:rPr>
                <w:lang w:val="en-US"/>
              </w:rPr>
            </w:pPr>
            <w:r w:rsidRPr="0035461A">
              <w:rPr>
                <w:lang w:val="en-US"/>
              </w:rPr>
              <w:t>{</w:t>
            </w:r>
          </w:p>
          <w:p w14:paraId="00BBEEFB" w14:textId="77777777" w:rsidR="0035461A" w:rsidRPr="0035461A" w:rsidRDefault="0035461A" w:rsidP="0035461A">
            <w:pPr>
              <w:rPr>
                <w:lang w:val="en-US"/>
              </w:rPr>
            </w:pPr>
            <w:r w:rsidRPr="0035461A">
              <w:rPr>
                <w:lang w:val="en-US"/>
              </w:rPr>
              <w:t xml:space="preserve">    var template AdditionalUpdateType v_AdditionalUpdateType := f_GetAdditionalUpdateType (NORMAL);</w:t>
            </w:r>
          </w:p>
          <w:p w14:paraId="44CBC935" w14:textId="77777777" w:rsidR="0035461A" w:rsidRPr="0035461A" w:rsidRDefault="0035461A" w:rsidP="0035461A">
            <w:pPr>
              <w:rPr>
                <w:lang w:val="en-US"/>
              </w:rPr>
            </w:pPr>
            <w:r w:rsidRPr="0035461A">
              <w:rPr>
                <w:lang w:val="en-US"/>
              </w:rPr>
              <w:t xml:space="preserve">    var NAS_MSG_Indication_Type v_NasInd;</w:t>
            </w:r>
          </w:p>
          <w:p w14:paraId="58F2CEAB" w14:textId="77777777" w:rsidR="0035461A" w:rsidRPr="0035461A" w:rsidRDefault="0035461A" w:rsidP="0035461A">
            <w:pPr>
              <w:rPr>
                <w:lang w:val="en-US"/>
              </w:rPr>
            </w:pPr>
            <w:r w:rsidRPr="0035461A">
              <w:rPr>
                <w:lang w:val="en-US"/>
              </w:rPr>
              <w:t xml:space="preserve">    var EUTRA_SecurityParams_Type v_SecurityParams;</w:t>
            </w:r>
          </w:p>
          <w:p w14:paraId="75EF684F" w14:textId="77777777" w:rsidR="0035461A" w:rsidRPr="0035461A" w:rsidRDefault="0035461A" w:rsidP="0035461A">
            <w:pPr>
              <w:rPr>
                <w:lang w:val="en-US"/>
              </w:rPr>
            </w:pPr>
            <w:r w:rsidRPr="0035461A">
              <w:rPr>
                <w:lang w:val="en-US"/>
              </w:rPr>
              <w:t xml:space="preserve">    var EUTRA_NR_CoOrd_Security_Type v_SecurityRx;</w:t>
            </w:r>
          </w:p>
          <w:p w14:paraId="7C819801" w14:textId="77777777" w:rsidR="0035461A" w:rsidRPr="0035461A" w:rsidRDefault="0035461A" w:rsidP="0035461A">
            <w:pPr>
              <w:rPr>
                <w:lang w:val="en-US"/>
              </w:rPr>
            </w:pPr>
            <w:r w:rsidRPr="0035461A">
              <w:rPr>
                <w:lang w:val="en-US"/>
              </w:rPr>
              <w:t xml:space="preserve">    var template TrackingAreaId v_TAI:= omit;</w:t>
            </w:r>
          </w:p>
          <w:p w14:paraId="12B16191" w14:textId="77777777" w:rsidR="0035461A" w:rsidRPr="0035461A" w:rsidRDefault="0035461A" w:rsidP="0035461A">
            <w:pPr>
              <w:rPr>
                <w:lang w:val="en-US"/>
              </w:rPr>
            </w:pPr>
            <w:r w:rsidRPr="0035461A">
              <w:rPr>
                <w:lang w:val="en-US"/>
              </w:rPr>
              <w:t xml:space="preserve">    var EUTRA_CellId_Type v_OldCellId;</w:t>
            </w:r>
          </w:p>
          <w:p w14:paraId="39F8AD40" w14:textId="77777777" w:rsidR="0035461A" w:rsidRPr="0035461A" w:rsidRDefault="0035461A" w:rsidP="0035461A">
            <w:pPr>
              <w:rPr>
                <w:lang w:val="en-US"/>
              </w:rPr>
            </w:pPr>
            <w:r w:rsidRPr="0035461A">
              <w:rPr>
                <w:lang w:val="en-US"/>
              </w:rPr>
              <w:t xml:space="preserve">    var GutiParameters_Type v_GutiParams;</w:t>
            </w:r>
          </w:p>
          <w:p w14:paraId="141B4539" w14:textId="77777777" w:rsidR="0035461A" w:rsidRPr="0035461A" w:rsidRDefault="0035461A" w:rsidP="0035461A">
            <w:pPr>
              <w:rPr>
                <w:lang w:val="en-US"/>
              </w:rPr>
            </w:pPr>
            <w:r w:rsidRPr="0035461A">
              <w:rPr>
                <w:lang w:val="en-US"/>
              </w:rPr>
              <w:t xml:space="preserve">    var NAS_PlmnId v_PLMN;</w:t>
            </w:r>
          </w:p>
          <w:p w14:paraId="753B4E6E" w14:textId="77777777" w:rsidR="0035461A" w:rsidRPr="0035461A" w:rsidRDefault="0035461A" w:rsidP="0035461A">
            <w:pPr>
              <w:rPr>
                <w:lang w:val="en-US"/>
              </w:rPr>
            </w:pPr>
            <w:r w:rsidRPr="0035461A">
              <w:rPr>
                <w:lang w:val="en-US"/>
              </w:rPr>
              <w:t xml:space="preserve">    var TrackingAreaCode v_Tac;</w:t>
            </w:r>
          </w:p>
          <w:p w14:paraId="7F3CD109" w14:textId="77777777" w:rsidR="0035461A" w:rsidRPr="0035461A" w:rsidRDefault="0035461A" w:rsidP="0035461A">
            <w:pPr>
              <w:rPr>
                <w:lang w:val="en-US"/>
              </w:rPr>
            </w:pPr>
            <w:r w:rsidRPr="0035461A">
              <w:rPr>
                <w:lang w:val="en-US"/>
              </w:rPr>
              <w:t xml:space="preserve">    var template UERadioCapInfoUpdateNeeded v_UeRadioCap:= cr_UeRadioCap;</w:t>
            </w:r>
          </w:p>
          <w:p w14:paraId="5B2C48DE" w14:textId="77777777" w:rsidR="0035461A" w:rsidRPr="0035461A" w:rsidRDefault="0035461A" w:rsidP="0035461A">
            <w:pPr>
              <w:rPr>
                <w:lang w:val="en-US"/>
              </w:rPr>
            </w:pPr>
            <w:r w:rsidRPr="0035461A">
              <w:rPr>
                <w:lang w:val="en-US"/>
              </w:rPr>
              <w:t xml:space="preserve">    var EUTRA_NR_PduSessionInfoList_Type v_PduSessionInfoList := f_EUTRA38_WaitForPDUSessionInfoList(p_CellId); // @sic R5s210149 sic@</w:t>
            </w:r>
          </w:p>
          <w:p w14:paraId="4CF45D91" w14:textId="77777777" w:rsidR="0035461A" w:rsidRPr="0035461A" w:rsidRDefault="0035461A" w:rsidP="0035461A">
            <w:pPr>
              <w:rPr>
                <w:lang w:val="en-US"/>
              </w:rPr>
            </w:pPr>
            <w:r w:rsidRPr="0035461A">
              <w:rPr>
                <w:lang w:val="en-US"/>
              </w:rPr>
              <w:t xml:space="preserve">    var integer v_NoOfDRBs := f_EUTRA38_MobileInfo_GetNoOfDRBs();</w:t>
            </w:r>
          </w:p>
          <w:p w14:paraId="55B65340" w14:textId="77777777" w:rsidR="0035461A" w:rsidRPr="0035461A" w:rsidRDefault="0035461A" w:rsidP="0035461A">
            <w:pPr>
              <w:rPr>
                <w:lang w:val="en-US"/>
              </w:rPr>
            </w:pPr>
            <w:r w:rsidRPr="0035461A">
              <w:rPr>
                <w:lang w:val="en-US"/>
              </w:rPr>
              <w:t xml:space="preserve">    var EUTRA38_DRBInfoList_Type v_ExistingDRBs := f_EUTRA38_MobileInfo_GetDRBInfoList(); // @sic R5s201363 sic@</w:t>
            </w:r>
          </w:p>
          <w:p w14:paraId="4EA49458" w14:textId="77777777" w:rsidR="0035461A" w:rsidRPr="0035461A" w:rsidRDefault="0035461A" w:rsidP="0035461A">
            <w:pPr>
              <w:rPr>
                <w:lang w:val="en-US"/>
              </w:rPr>
            </w:pPr>
            <w:r w:rsidRPr="0035461A">
              <w:rPr>
                <w:lang w:val="en-US"/>
              </w:rPr>
              <w:lastRenderedPageBreak/>
              <w:t xml:space="preserve">    var template (value) EUTRA38_DRBInfoList_Type v_NewDRBInfoList := {};</w:t>
            </w:r>
          </w:p>
          <w:p w14:paraId="1ADBC27F" w14:textId="77777777" w:rsidR="0035461A" w:rsidRPr="0035461A" w:rsidRDefault="0035461A" w:rsidP="0035461A">
            <w:pPr>
              <w:rPr>
                <w:lang w:val="en-US"/>
              </w:rPr>
            </w:pPr>
            <w:r w:rsidRPr="0035461A">
              <w:rPr>
                <w:lang w:val="en-US"/>
              </w:rPr>
              <w:t xml:space="preserve">    var integer v_NewDRBId;</w:t>
            </w:r>
          </w:p>
          <w:p w14:paraId="7BC14365" w14:textId="77777777" w:rsidR="0035461A" w:rsidRPr="0035461A" w:rsidRDefault="0035461A" w:rsidP="0035461A">
            <w:pPr>
              <w:rPr>
                <w:lang w:val="en-US"/>
              </w:rPr>
            </w:pPr>
            <w:r w:rsidRPr="0035461A">
              <w:rPr>
                <w:lang w:val="en-US"/>
              </w:rPr>
              <w:t xml:space="preserve">    var integer i;</w:t>
            </w:r>
          </w:p>
          <w:p w14:paraId="404381E9" w14:textId="77777777" w:rsidR="0035461A" w:rsidRPr="0035461A" w:rsidRDefault="0035461A" w:rsidP="0035461A">
            <w:pPr>
              <w:rPr>
                <w:lang w:val="en-US"/>
              </w:rPr>
            </w:pPr>
            <w:r w:rsidRPr="0035461A">
              <w:rPr>
                <w:lang w:val="en-US"/>
              </w:rPr>
              <w:t xml:space="preserve">    var integer j := 0;</w:t>
            </w:r>
          </w:p>
          <w:p w14:paraId="78DBAA2C" w14:textId="77777777" w:rsidR="0035461A" w:rsidRPr="0035461A" w:rsidRDefault="0035461A" w:rsidP="0035461A">
            <w:pPr>
              <w:rPr>
                <w:lang w:val="en-US"/>
              </w:rPr>
            </w:pPr>
            <w:r w:rsidRPr="0035461A">
              <w:rPr>
                <w:lang w:val="en-US"/>
              </w:rPr>
              <w:t xml:space="preserve">    var template (present) MobileIdentity v_MobileId := cr_MobileIdAny;</w:t>
            </w:r>
          </w:p>
          <w:p w14:paraId="1E1C54B8" w14:textId="77777777" w:rsidR="0035461A" w:rsidRPr="0035461A" w:rsidRDefault="0035461A" w:rsidP="0035461A">
            <w:pPr>
              <w:rPr>
                <w:lang w:val="en-US"/>
              </w:rPr>
            </w:pPr>
            <w:r w:rsidRPr="0035461A">
              <w:rPr>
                <w:lang w:val="en-US"/>
              </w:rPr>
              <w:t xml:space="preserve">    var EUTRA_NR_CoOrd_GUTI_Type v_CoOrd_Guti := f_EUTRA_NR_WaitForCoOrd_GutiParams(NR);</w:t>
            </w:r>
          </w:p>
          <w:p w14:paraId="3FEADEB3" w14:textId="77777777" w:rsidR="0035461A" w:rsidRPr="0035461A" w:rsidRDefault="0035461A" w:rsidP="0035461A">
            <w:pPr>
              <w:rPr>
                <w:lang w:val="en-US"/>
              </w:rPr>
            </w:pPr>
            <w:r w:rsidRPr="0035461A">
              <w:rPr>
                <w:lang w:val="en-US"/>
              </w:rPr>
              <w:t xml:space="preserve">    var template (value) MobileIdentity v_MappedGUTI := f_EUTRA38_NR_Convert5G_CoOrdToEPS_GUTI (v_CoOrd_Guti, omit);</w:t>
            </w:r>
          </w:p>
          <w:p w14:paraId="306E5A49" w14:textId="77777777" w:rsidR="0035461A" w:rsidRPr="0035461A" w:rsidRDefault="0035461A" w:rsidP="0035461A">
            <w:pPr>
              <w:rPr>
                <w:lang w:val="en-US"/>
              </w:rPr>
            </w:pPr>
            <w:r w:rsidRPr="0035461A">
              <w:rPr>
                <w:lang w:val="en-US"/>
              </w:rPr>
              <w:t xml:space="preserve">    var EPS_BearerContextStatus v_EPS_BearerContextStatus;</w:t>
            </w:r>
          </w:p>
          <w:p w14:paraId="148A7385" w14:textId="1F788689" w:rsidR="0035461A" w:rsidRDefault="0035461A" w:rsidP="0035461A">
            <w:pPr>
              <w:rPr>
                <w:lang w:val="en-US"/>
              </w:rPr>
            </w:pPr>
            <w:r w:rsidRPr="0035461A">
              <w:rPr>
                <w:lang w:val="en-US"/>
              </w:rPr>
              <w:t xml:space="preserve">    var IntegerList_Type v_TransferredBearers;</w:t>
            </w:r>
          </w:p>
          <w:p w14:paraId="6DCDEFC3" w14:textId="5D30D0E4" w:rsidR="0035461A" w:rsidRDefault="0035461A" w:rsidP="0035461A">
            <w:pPr>
              <w:rPr>
                <w:lang w:val="en-US"/>
              </w:rPr>
            </w:pPr>
            <w:r>
              <w:rPr>
                <w:lang w:val="en-US"/>
              </w:rPr>
              <w:t xml:space="preserve">   </w:t>
            </w:r>
            <w:r w:rsidRPr="0035461A">
              <w:rPr>
                <w:highlight w:val="yellow"/>
                <w:lang w:val="en-US"/>
              </w:rPr>
              <w:t>var template (present) UE_NetworkCap v_UENWCap := cdr_NR5GC_UENetworkCap</w:t>
            </w:r>
            <w:r>
              <w:rPr>
                <w:highlight w:val="yellow"/>
                <w:lang w:val="en-US"/>
              </w:rPr>
              <w:t>(‘58’O)</w:t>
            </w:r>
            <w:r w:rsidRPr="0035461A">
              <w:rPr>
                <w:highlight w:val="yellow"/>
                <w:lang w:val="en-US"/>
              </w:rPr>
              <w:t>;</w:t>
            </w:r>
          </w:p>
          <w:p w14:paraId="2701235C" w14:textId="71B6388A" w:rsidR="0035461A" w:rsidRDefault="0035461A" w:rsidP="0035461A">
            <w:pPr>
              <w:rPr>
                <w:lang w:val="en-US"/>
              </w:rPr>
            </w:pPr>
          </w:p>
          <w:p w14:paraId="76A40835" w14:textId="52CF8F4E" w:rsidR="0035461A" w:rsidRPr="0035461A" w:rsidRDefault="0035461A" w:rsidP="0035461A">
            <w:pPr>
              <w:rPr>
                <w:highlight w:val="yellow"/>
                <w:lang w:val="en-US"/>
              </w:rPr>
            </w:pPr>
            <w:r>
              <w:rPr>
                <w:lang w:val="en-US"/>
              </w:rPr>
              <w:t xml:space="preserve">   </w:t>
            </w:r>
            <w:r w:rsidRPr="0035461A">
              <w:rPr>
                <w:highlight w:val="yellow"/>
                <w:lang w:val="en-US"/>
              </w:rPr>
              <w:t>if (p_EstablishmentCause == emergency)</w:t>
            </w:r>
          </w:p>
          <w:p w14:paraId="7FB97322" w14:textId="30FFCA41" w:rsidR="0035461A" w:rsidRPr="0035461A" w:rsidRDefault="0035461A" w:rsidP="0035461A">
            <w:pPr>
              <w:rPr>
                <w:highlight w:val="yellow"/>
                <w:lang w:val="en-US"/>
              </w:rPr>
            </w:pPr>
            <w:r w:rsidRPr="0035461A">
              <w:rPr>
                <w:highlight w:val="yellow"/>
                <w:lang w:val="en-US"/>
              </w:rPr>
              <w:t xml:space="preserve">   {</w:t>
            </w:r>
          </w:p>
          <w:p w14:paraId="5FFEE585" w14:textId="0E410B9E" w:rsidR="0035461A" w:rsidRPr="0035461A" w:rsidRDefault="0035461A" w:rsidP="0035461A">
            <w:pPr>
              <w:rPr>
                <w:highlight w:val="yellow"/>
                <w:lang w:val="en-US"/>
              </w:rPr>
            </w:pPr>
            <w:r w:rsidRPr="0035461A">
              <w:rPr>
                <w:highlight w:val="yellow"/>
                <w:lang w:val="en-US"/>
              </w:rPr>
              <w:t xml:space="preserve">      v_UENWCap :=</w:t>
            </w:r>
            <w:r w:rsidRPr="0035461A">
              <w:rPr>
                <w:highlight w:val="yellow"/>
              </w:rPr>
              <w:t xml:space="preserve"> </w:t>
            </w:r>
            <w:r w:rsidRPr="0035461A">
              <w:rPr>
                <w:highlight w:val="yellow"/>
                <w:lang w:val="en-US"/>
              </w:rPr>
              <w:t>cr_UENetworkCap_Any(‘58’)O;</w:t>
            </w:r>
          </w:p>
          <w:p w14:paraId="52293CF1" w14:textId="557CD4E2" w:rsidR="0035461A" w:rsidRPr="0035461A" w:rsidRDefault="0035461A" w:rsidP="0035461A">
            <w:pPr>
              <w:rPr>
                <w:lang w:val="en-US"/>
              </w:rPr>
            </w:pPr>
            <w:r w:rsidRPr="0035461A">
              <w:rPr>
                <w:highlight w:val="yellow"/>
                <w:lang w:val="en-US"/>
              </w:rPr>
              <w:t xml:space="preserve">   }</w:t>
            </w:r>
          </w:p>
          <w:p w14:paraId="1E7E765B" w14:textId="77777777" w:rsidR="0035461A" w:rsidRPr="0035461A" w:rsidRDefault="0035461A" w:rsidP="0035461A">
            <w:pPr>
              <w:rPr>
                <w:lang w:val="en-US"/>
              </w:rPr>
            </w:pPr>
            <w:r w:rsidRPr="0035461A">
              <w:rPr>
                <w:lang w:val="en-US"/>
              </w:rPr>
              <w:t xml:space="preserve">    </w:t>
            </w:r>
          </w:p>
          <w:p w14:paraId="748F4E02" w14:textId="77777777" w:rsidR="0035461A" w:rsidRPr="0035461A" w:rsidRDefault="0035461A" w:rsidP="0035461A">
            <w:pPr>
              <w:rPr>
                <w:lang w:val="en-US"/>
              </w:rPr>
            </w:pPr>
            <w:r w:rsidRPr="0035461A">
              <w:rPr>
                <w:lang w:val="en-US"/>
              </w:rPr>
              <w:t xml:space="preserve">    if (isvalue(p_MobileId)) { // @sic R5s200564 sic@</w:t>
            </w:r>
          </w:p>
          <w:p w14:paraId="38B09179" w14:textId="77777777" w:rsidR="0035461A" w:rsidRPr="0035461A" w:rsidRDefault="0035461A" w:rsidP="0035461A">
            <w:pPr>
              <w:rPr>
                <w:lang w:val="en-US"/>
              </w:rPr>
            </w:pPr>
            <w:r w:rsidRPr="0035461A">
              <w:rPr>
                <w:lang w:val="en-US"/>
              </w:rPr>
              <w:t xml:space="preserve">      v_MobileId := p_MobileId;</w:t>
            </w:r>
          </w:p>
          <w:p w14:paraId="68C9946A" w14:textId="77777777" w:rsidR="0035461A" w:rsidRPr="0035461A" w:rsidRDefault="0035461A" w:rsidP="0035461A">
            <w:pPr>
              <w:rPr>
                <w:lang w:val="en-US"/>
              </w:rPr>
            </w:pPr>
            <w:r w:rsidRPr="0035461A">
              <w:rPr>
                <w:lang w:val="en-US"/>
              </w:rPr>
              <w:t xml:space="preserve">    }</w:t>
            </w:r>
          </w:p>
          <w:p w14:paraId="184F8EF6" w14:textId="77777777" w:rsidR="0035461A" w:rsidRPr="0035461A" w:rsidRDefault="0035461A" w:rsidP="0035461A">
            <w:pPr>
              <w:rPr>
                <w:lang w:val="en-US"/>
              </w:rPr>
            </w:pPr>
            <w:r w:rsidRPr="0035461A">
              <w:rPr>
                <w:lang w:val="en-US"/>
              </w:rPr>
              <w:t xml:space="preserve">    if (p_CxtType == MAPPED_CXT) { // @sic R5s200564 sic@</w:t>
            </w:r>
          </w:p>
          <w:p w14:paraId="3F2C2EC9" w14:textId="77777777" w:rsidR="0035461A" w:rsidRPr="0035461A" w:rsidRDefault="0035461A" w:rsidP="0035461A">
            <w:pPr>
              <w:rPr>
                <w:lang w:val="en-US"/>
              </w:rPr>
            </w:pPr>
            <w:r w:rsidRPr="0035461A">
              <w:rPr>
                <w:lang w:val="en-US"/>
              </w:rPr>
              <w:t xml:space="preserve">      v_MobileId := v_MappedGUTI;</w:t>
            </w:r>
          </w:p>
          <w:p w14:paraId="1D0BB06F" w14:textId="77777777" w:rsidR="0035461A" w:rsidRPr="0035461A" w:rsidRDefault="0035461A" w:rsidP="0035461A">
            <w:pPr>
              <w:rPr>
                <w:lang w:val="en-US"/>
              </w:rPr>
            </w:pPr>
            <w:r w:rsidRPr="0035461A">
              <w:rPr>
                <w:lang w:val="en-US"/>
              </w:rPr>
              <w:t xml:space="preserve">    }</w:t>
            </w:r>
          </w:p>
          <w:p w14:paraId="647C5CE0" w14:textId="77777777" w:rsidR="0035461A" w:rsidRPr="0035461A" w:rsidRDefault="0035461A" w:rsidP="0035461A">
            <w:pPr>
              <w:rPr>
                <w:lang w:val="en-US"/>
              </w:rPr>
            </w:pPr>
          </w:p>
          <w:p w14:paraId="1203F351" w14:textId="77777777" w:rsidR="0035461A" w:rsidRPr="0035461A" w:rsidRDefault="0035461A" w:rsidP="0035461A">
            <w:pPr>
              <w:rPr>
                <w:lang w:val="en-US"/>
              </w:rPr>
            </w:pPr>
            <w:r w:rsidRPr="0035461A">
              <w:rPr>
                <w:lang w:val="en-US"/>
              </w:rPr>
              <w:t xml:space="preserve">    if (isvalue(p_CellIdPreviouslyCampedOn)) {</w:t>
            </w:r>
          </w:p>
          <w:p w14:paraId="3C9A1A28" w14:textId="77777777" w:rsidR="0035461A" w:rsidRPr="0035461A" w:rsidRDefault="0035461A" w:rsidP="0035461A">
            <w:pPr>
              <w:rPr>
                <w:lang w:val="en-US"/>
              </w:rPr>
            </w:pPr>
            <w:r w:rsidRPr="0035461A">
              <w:rPr>
                <w:lang w:val="en-US"/>
              </w:rPr>
              <w:t xml:space="preserve">      v_OldCellId := valueof(p_CellIdPreviouslyCampedOn);</w:t>
            </w:r>
          </w:p>
          <w:p w14:paraId="7EEA3F0D" w14:textId="77777777" w:rsidR="0035461A" w:rsidRPr="0035461A" w:rsidRDefault="0035461A" w:rsidP="0035461A">
            <w:pPr>
              <w:rPr>
                <w:lang w:val="en-US"/>
              </w:rPr>
            </w:pPr>
            <w:r w:rsidRPr="0035461A">
              <w:rPr>
                <w:lang w:val="en-US"/>
              </w:rPr>
              <w:t xml:space="preserve">      if (v_OldCellId == eutra_Cell_NonSpecific) {</w:t>
            </w:r>
          </w:p>
          <w:p w14:paraId="7B81E3B5" w14:textId="77777777" w:rsidR="0035461A" w:rsidRPr="0035461A" w:rsidRDefault="0035461A" w:rsidP="0035461A">
            <w:pPr>
              <w:rPr>
                <w:lang w:val="en-US"/>
              </w:rPr>
            </w:pPr>
            <w:r w:rsidRPr="0035461A">
              <w:rPr>
                <w:lang w:val="en-US"/>
              </w:rPr>
              <w:t xml:space="preserve">        v_OldCellId := p_CellId;</w:t>
            </w:r>
          </w:p>
          <w:p w14:paraId="41099F0C" w14:textId="77777777" w:rsidR="0035461A" w:rsidRPr="0035461A" w:rsidRDefault="0035461A" w:rsidP="0035461A">
            <w:pPr>
              <w:rPr>
                <w:lang w:val="en-US"/>
              </w:rPr>
            </w:pPr>
            <w:r w:rsidRPr="0035461A">
              <w:rPr>
                <w:lang w:val="en-US"/>
              </w:rPr>
              <w:t xml:space="preserve">      }</w:t>
            </w:r>
          </w:p>
          <w:p w14:paraId="292778C9" w14:textId="77777777" w:rsidR="0035461A" w:rsidRPr="0035461A" w:rsidRDefault="0035461A" w:rsidP="0035461A">
            <w:pPr>
              <w:rPr>
                <w:lang w:val="en-US"/>
              </w:rPr>
            </w:pPr>
            <w:r w:rsidRPr="0035461A">
              <w:rPr>
                <w:lang w:val="en-US"/>
              </w:rPr>
              <w:t xml:space="preserve">      v_GutiParams:= f_EUTRA_CellInfo_GetGuti(v_OldCellId);</w:t>
            </w:r>
          </w:p>
          <w:p w14:paraId="6A51804C" w14:textId="77777777" w:rsidR="0035461A" w:rsidRPr="0035461A" w:rsidRDefault="0035461A" w:rsidP="0035461A">
            <w:pPr>
              <w:rPr>
                <w:lang w:val="en-US"/>
              </w:rPr>
            </w:pPr>
            <w:r w:rsidRPr="0035461A">
              <w:rPr>
                <w:lang w:val="en-US"/>
              </w:rPr>
              <w:t xml:space="preserve">      v_PLMN := f_Asn2Nas_PlmnId(v_GutiParams.PLMN_Identity);</w:t>
            </w:r>
          </w:p>
          <w:p w14:paraId="53B3D62D" w14:textId="77777777" w:rsidR="0035461A" w:rsidRPr="0035461A" w:rsidRDefault="0035461A" w:rsidP="0035461A">
            <w:pPr>
              <w:rPr>
                <w:lang w:val="en-US"/>
              </w:rPr>
            </w:pPr>
            <w:r w:rsidRPr="0035461A">
              <w:rPr>
                <w:lang w:val="en-US"/>
              </w:rPr>
              <w:t xml:space="preserve">      v_Tac := f_EUTRA_CellInfo_GetTAC(v_OldCellId);</w:t>
            </w:r>
          </w:p>
          <w:p w14:paraId="352C4BC6" w14:textId="77777777" w:rsidR="0035461A" w:rsidRPr="0035461A" w:rsidRDefault="0035461A" w:rsidP="0035461A">
            <w:pPr>
              <w:rPr>
                <w:lang w:val="en-US"/>
              </w:rPr>
            </w:pPr>
            <w:r w:rsidRPr="0035461A">
              <w:rPr>
                <w:lang w:val="en-US"/>
              </w:rPr>
              <w:t xml:space="preserve">      v_TAI := cr_TAI(v_PLMN, bit2oct(v_Tac));</w:t>
            </w:r>
          </w:p>
          <w:p w14:paraId="7F63B315" w14:textId="77777777" w:rsidR="0035461A" w:rsidRPr="0035461A" w:rsidRDefault="0035461A" w:rsidP="0035461A">
            <w:pPr>
              <w:rPr>
                <w:lang w:val="en-US"/>
              </w:rPr>
            </w:pPr>
            <w:r w:rsidRPr="0035461A">
              <w:rPr>
                <w:lang w:val="en-US"/>
              </w:rPr>
              <w:t xml:space="preserve">    }</w:t>
            </w:r>
          </w:p>
          <w:p w14:paraId="2EDA29C3" w14:textId="77777777" w:rsidR="0035461A" w:rsidRPr="0035461A" w:rsidRDefault="0035461A" w:rsidP="0035461A">
            <w:pPr>
              <w:rPr>
                <w:lang w:val="en-US"/>
              </w:rPr>
            </w:pPr>
            <w:r w:rsidRPr="0035461A">
              <w:rPr>
                <w:lang w:val="en-US"/>
              </w:rPr>
              <w:t xml:space="preserve">    </w:t>
            </w:r>
          </w:p>
          <w:p w14:paraId="0280DE82" w14:textId="77777777" w:rsidR="0035461A" w:rsidRPr="0035461A" w:rsidRDefault="0035461A" w:rsidP="0035461A">
            <w:pPr>
              <w:rPr>
                <w:lang w:val="en-US"/>
              </w:rPr>
            </w:pPr>
            <w:r w:rsidRPr="0035461A">
              <w:rPr>
                <w:lang w:val="en-US"/>
              </w:rPr>
              <w:lastRenderedPageBreak/>
              <w:t xml:space="preserve">    // If we need a new algorithm, have to store the new values before calling this</w:t>
            </w:r>
          </w:p>
          <w:p w14:paraId="24E4CB57" w14:textId="77777777" w:rsidR="0035461A" w:rsidRPr="0035461A" w:rsidRDefault="0035461A" w:rsidP="0035461A">
            <w:pPr>
              <w:rPr>
                <w:lang w:val="en-US"/>
              </w:rPr>
            </w:pPr>
            <w:r w:rsidRPr="0035461A">
              <w:rPr>
                <w:lang w:val="en-US"/>
              </w:rPr>
              <w:t xml:space="preserve">    // tell NAS EMU to check next message with 5G integrity</w:t>
            </w:r>
          </w:p>
          <w:p w14:paraId="78597F3A" w14:textId="77777777" w:rsidR="0035461A" w:rsidRPr="0035461A" w:rsidRDefault="0035461A" w:rsidP="0035461A">
            <w:pPr>
              <w:rPr>
                <w:lang w:val="en-US"/>
              </w:rPr>
            </w:pPr>
            <w:r w:rsidRPr="0035461A">
              <w:rPr>
                <w:lang w:val="en-US"/>
              </w:rPr>
              <w:t xml:space="preserve">    f_EUTRA_NB_SS_NAS_SecurityConfig(NASCTRL, cas_NasSecurity_5GIntegrity_REQ(true));</w:t>
            </w:r>
          </w:p>
          <w:p w14:paraId="1C72D4E0" w14:textId="77777777" w:rsidR="0035461A" w:rsidRPr="0035461A" w:rsidRDefault="0035461A" w:rsidP="0035461A">
            <w:pPr>
              <w:rPr>
                <w:lang w:val="en-US"/>
              </w:rPr>
            </w:pPr>
            <w:r w:rsidRPr="0035461A">
              <w:rPr>
                <w:lang w:val="en-US"/>
              </w:rPr>
              <w:t xml:space="preserve">    </w:t>
            </w:r>
          </w:p>
          <w:p w14:paraId="7C5D5223" w14:textId="77777777" w:rsidR="0035461A" w:rsidRPr="0035461A" w:rsidRDefault="0035461A" w:rsidP="0035461A">
            <w:pPr>
              <w:rPr>
                <w:lang w:val="en-US"/>
              </w:rPr>
            </w:pPr>
            <w:r w:rsidRPr="0035461A">
              <w:rPr>
                <w:lang w:val="en-US"/>
              </w:rPr>
              <w:t xml:space="preserve">    if (not p_FirstN1_S1Transition) { // @sic R5s200583 sic@</w:t>
            </w:r>
          </w:p>
          <w:p w14:paraId="232514D5" w14:textId="77777777" w:rsidR="0035461A" w:rsidRPr="0035461A" w:rsidRDefault="0035461A" w:rsidP="0035461A">
            <w:pPr>
              <w:rPr>
                <w:lang w:val="en-US"/>
              </w:rPr>
            </w:pPr>
            <w:r w:rsidRPr="0035461A">
              <w:rPr>
                <w:lang w:val="en-US"/>
              </w:rPr>
              <w:t xml:space="preserve">      v_UeRadioCap := cr_UeRadioCap ifpresent;</w:t>
            </w:r>
          </w:p>
          <w:p w14:paraId="609CFCA1" w14:textId="77777777" w:rsidR="0035461A" w:rsidRPr="0035461A" w:rsidRDefault="0035461A" w:rsidP="0035461A">
            <w:pPr>
              <w:rPr>
                <w:lang w:val="en-US"/>
              </w:rPr>
            </w:pPr>
            <w:r w:rsidRPr="0035461A">
              <w:rPr>
                <w:lang w:val="en-US"/>
              </w:rPr>
              <w:t xml:space="preserve">    }</w:t>
            </w:r>
          </w:p>
          <w:p w14:paraId="019490BF" w14:textId="77777777" w:rsidR="0035461A" w:rsidRPr="0035461A" w:rsidRDefault="0035461A" w:rsidP="0035461A">
            <w:pPr>
              <w:rPr>
                <w:lang w:val="en-US"/>
              </w:rPr>
            </w:pPr>
            <w:r w:rsidRPr="0035461A">
              <w:rPr>
                <w:lang w:val="en-US"/>
              </w:rPr>
              <w:t xml:space="preserve">    /* Steps 1-3 */</w:t>
            </w:r>
          </w:p>
          <w:p w14:paraId="3B81A436" w14:textId="77777777" w:rsidR="0035461A" w:rsidRPr="0035461A" w:rsidRDefault="0035461A" w:rsidP="0035461A">
            <w:pPr>
              <w:rPr>
                <w:lang w:val="en-US"/>
              </w:rPr>
            </w:pPr>
            <w:r w:rsidRPr="0035461A">
              <w:rPr>
                <w:lang w:val="en-US"/>
              </w:rPr>
              <w:t xml:space="preserve">    //Receive RRC Connection Setup Complete with piggy-backed NAS message on SRB1 (DCCH):</w:t>
            </w:r>
          </w:p>
          <w:p w14:paraId="778587A1" w14:textId="77777777" w:rsidR="0035461A" w:rsidRPr="0035461A" w:rsidRDefault="0035461A" w:rsidP="0035461A">
            <w:pPr>
              <w:rPr>
                <w:lang w:val="en-US"/>
              </w:rPr>
            </w:pPr>
            <w:r w:rsidRPr="0035461A">
              <w:rPr>
                <w:lang w:val="en-US"/>
              </w:rPr>
              <w:t xml:space="preserve">    v_NasInd := f_EUTRA_RRC_ConnEst_DefWithNas(p_CellId,</w:t>
            </w:r>
          </w:p>
          <w:p w14:paraId="58B112E3" w14:textId="77777777" w:rsidR="0035461A" w:rsidRPr="0035461A" w:rsidRDefault="0035461A" w:rsidP="0035461A">
            <w:pPr>
              <w:rPr>
                <w:lang w:val="en-US"/>
              </w:rPr>
            </w:pPr>
            <w:r w:rsidRPr="0035461A">
              <w:rPr>
                <w:lang w:val="en-US"/>
              </w:rPr>
              <w:t xml:space="preserve">                                               p_RRC_TI,</w:t>
            </w:r>
          </w:p>
          <w:p w14:paraId="1C2E81C8" w14:textId="77777777" w:rsidR="0035461A" w:rsidRPr="0035461A" w:rsidRDefault="0035461A" w:rsidP="0035461A">
            <w:pPr>
              <w:rPr>
                <w:lang w:val="en-US"/>
              </w:rPr>
            </w:pPr>
            <w:r w:rsidRPr="0035461A">
              <w:rPr>
                <w:lang w:val="en-US"/>
              </w:rPr>
              <w:t xml:space="preserve">                                               p_EstablishmentCause,</w:t>
            </w:r>
          </w:p>
          <w:p w14:paraId="3F359E0A" w14:textId="77777777" w:rsidR="0035461A" w:rsidRPr="0035461A" w:rsidRDefault="0035461A" w:rsidP="0035461A">
            <w:pPr>
              <w:rPr>
                <w:lang w:val="en-US"/>
              </w:rPr>
            </w:pPr>
            <w:r w:rsidRPr="0035461A">
              <w:rPr>
                <w:lang w:val="en-US"/>
              </w:rPr>
              <w:t xml:space="preserve">                                               cr_NAS_Indication(tsc_SHT_IntegrityProtected,</w:t>
            </w:r>
          </w:p>
          <w:p w14:paraId="06FCAAF2" w14:textId="77777777" w:rsidR="0035461A" w:rsidRPr="0035461A" w:rsidRDefault="0035461A" w:rsidP="0035461A">
            <w:pPr>
              <w:rPr>
                <w:lang w:val="en-US"/>
              </w:rPr>
            </w:pPr>
            <w:r w:rsidRPr="0035461A">
              <w:rPr>
                <w:lang w:val="en-US"/>
              </w:rPr>
              <w:t xml:space="preserve">                                                                 cr_TAU_Request_N1ToS1(('000'B, '001'B, '010'B), // @sic R5-201171, R5-202563, R5-211371 sic@</w:t>
            </w:r>
          </w:p>
          <w:p w14:paraId="2636BA11" w14:textId="77777777" w:rsidR="0035461A" w:rsidRPr="0035461A" w:rsidRDefault="0035461A" w:rsidP="0035461A">
            <w:pPr>
              <w:rPr>
                <w:lang w:val="en-US"/>
              </w:rPr>
            </w:pPr>
            <w:r w:rsidRPr="0035461A">
              <w:rPr>
                <w:lang w:val="en-US"/>
              </w:rPr>
              <w:t xml:space="preserve">                                                                                        ?,</w:t>
            </w:r>
          </w:p>
          <w:p w14:paraId="1C8CE1D7" w14:textId="77777777" w:rsidR="0035461A" w:rsidRPr="0035461A" w:rsidRDefault="0035461A" w:rsidP="0035461A">
            <w:pPr>
              <w:rPr>
                <w:lang w:val="en-US"/>
              </w:rPr>
            </w:pPr>
            <w:r w:rsidRPr="0035461A">
              <w:rPr>
                <w:lang w:val="en-US"/>
              </w:rPr>
              <w:t xml:space="preserve">                                                                                        cr_DRXparameter_Any ('5C'O) ifpresent,</w:t>
            </w:r>
          </w:p>
          <w:p w14:paraId="63C0A967" w14:textId="77777777" w:rsidR="0035461A" w:rsidRPr="0035461A" w:rsidRDefault="0035461A" w:rsidP="0035461A">
            <w:pPr>
              <w:rPr>
                <w:lang w:val="en-US"/>
              </w:rPr>
            </w:pPr>
            <w:r w:rsidRPr="0035461A">
              <w:rPr>
                <w:lang w:val="en-US"/>
              </w:rPr>
              <w:t xml:space="preserve">                                                                                        v_AdditionalUpdateType,</w:t>
            </w:r>
          </w:p>
          <w:p w14:paraId="712FCC60" w14:textId="77777777" w:rsidR="0035461A" w:rsidRPr="0035461A" w:rsidRDefault="0035461A" w:rsidP="0035461A">
            <w:pPr>
              <w:rPr>
                <w:lang w:val="en-US"/>
              </w:rPr>
            </w:pPr>
            <w:r w:rsidRPr="0035461A">
              <w:rPr>
                <w:lang w:val="en-US"/>
              </w:rPr>
              <w:t xml:space="preserve">                                                                                        v_MobileId,  // @sic R5-204399 sic@</w:t>
            </w:r>
          </w:p>
          <w:p w14:paraId="51C077A9" w14:textId="77777777" w:rsidR="0035461A" w:rsidRPr="0035461A" w:rsidRDefault="0035461A" w:rsidP="0035461A">
            <w:pPr>
              <w:rPr>
                <w:lang w:val="en-US"/>
              </w:rPr>
            </w:pPr>
            <w:r w:rsidRPr="0035461A">
              <w:rPr>
                <w:lang w:val="en-US"/>
              </w:rPr>
              <w:t xml:space="preserve">                                                                                        v_TAI,</w:t>
            </w:r>
          </w:p>
          <w:p w14:paraId="5FBB60BD" w14:textId="77777777" w:rsidR="0035461A" w:rsidRPr="0035461A" w:rsidRDefault="0035461A" w:rsidP="0035461A">
            <w:pPr>
              <w:rPr>
                <w:lang w:val="en-US"/>
              </w:rPr>
            </w:pPr>
            <w:r w:rsidRPr="0035461A">
              <w:rPr>
                <w:lang w:val="en-US"/>
              </w:rPr>
              <w:t xml:space="preserve">                                                                                        -, -, -,  // @sic R5s200509 sic@</w:t>
            </w:r>
          </w:p>
          <w:p w14:paraId="327B2467" w14:textId="77777777" w:rsidR="0035461A" w:rsidRPr="0035461A" w:rsidRDefault="0035461A" w:rsidP="0035461A">
            <w:pPr>
              <w:rPr>
                <w:lang w:val="en-US"/>
              </w:rPr>
            </w:pPr>
            <w:r w:rsidRPr="0035461A">
              <w:rPr>
                <w:lang w:val="en-US"/>
              </w:rPr>
              <w:t xml:space="preserve">                                                                                        cr_MobileIdAny ('50'O) ifpresent, // @sic R5202563 sic@</w:t>
            </w:r>
          </w:p>
          <w:p w14:paraId="393052EB" w14:textId="5AA7E0C0" w:rsidR="0035461A" w:rsidRPr="0035461A" w:rsidRDefault="0035461A" w:rsidP="0035461A">
            <w:pPr>
              <w:rPr>
                <w:lang w:val="en-US"/>
              </w:rPr>
            </w:pPr>
            <w:r w:rsidRPr="0035461A">
              <w:rPr>
                <w:lang w:val="en-US"/>
              </w:rPr>
              <w:t xml:space="preserve">                                                                                        v_UeRadioCap</w:t>
            </w:r>
            <w:r w:rsidRPr="0035461A">
              <w:rPr>
                <w:highlight w:val="yellow"/>
                <w:lang w:val="en-US"/>
              </w:rPr>
              <w:t>, -, v_UENWCap</w:t>
            </w:r>
            <w:r w:rsidRPr="0035461A">
              <w:rPr>
                <w:lang w:val="en-US"/>
              </w:rPr>
              <w:t>)));</w:t>
            </w:r>
          </w:p>
          <w:p w14:paraId="0DE9D080" w14:textId="77777777" w:rsidR="0035461A" w:rsidRPr="0035461A" w:rsidRDefault="0035461A" w:rsidP="0035461A">
            <w:pPr>
              <w:rPr>
                <w:lang w:val="en-US"/>
              </w:rPr>
            </w:pPr>
            <w:r w:rsidRPr="0035461A">
              <w:rPr>
                <w:lang w:val="en-US"/>
              </w:rPr>
              <w:t xml:space="preserve">      </w:t>
            </w:r>
          </w:p>
          <w:p w14:paraId="5DB7A730" w14:textId="55B1DBBF" w:rsidR="0035461A" w:rsidRPr="0035461A" w:rsidRDefault="0035461A" w:rsidP="002848B9">
            <w:pPr>
              <w:rPr>
                <w:lang w:val="en-US"/>
              </w:rPr>
            </w:pPr>
            <w:r w:rsidRPr="0035461A">
              <w:rPr>
                <w:lang w:val="en-US"/>
              </w:rPr>
              <w:t xml:space="preserve">    </w:t>
            </w:r>
            <w:r w:rsidR="002848B9">
              <w:rPr>
                <w:lang w:val="en-US"/>
              </w:rPr>
              <w:t>…………….</w:t>
            </w:r>
          </w:p>
          <w:p w14:paraId="719C86F7" w14:textId="6995D7B1" w:rsidR="00D414C0" w:rsidRDefault="0035461A" w:rsidP="0035461A">
            <w:pPr>
              <w:rPr>
                <w:lang w:val="en-US"/>
              </w:rPr>
            </w:pPr>
            <w:r w:rsidRPr="0035461A">
              <w:rPr>
                <w:lang w:val="en-US"/>
              </w:rPr>
              <w:t xml:space="preserve">  }</w:t>
            </w:r>
          </w:p>
        </w:tc>
      </w:tr>
    </w:tbl>
    <w:p w14:paraId="6D0A27BA" w14:textId="1CDF86E6" w:rsidR="00D414C0" w:rsidRDefault="00D414C0" w:rsidP="00D414C0">
      <w:pPr>
        <w:rPr>
          <w:rFonts w:cs="Arial"/>
          <w:color w:val="FF0000"/>
        </w:rPr>
      </w:pPr>
    </w:p>
    <w:p w14:paraId="39A2FB0A" w14:textId="77777777" w:rsidR="00D414C0" w:rsidRDefault="00D414C0" w:rsidP="00D414C0">
      <w:pPr>
        <w:pStyle w:val="Heading2"/>
        <w:numPr>
          <w:ilvl w:val="1"/>
          <w:numId w:val="1"/>
        </w:numPr>
        <w:tabs>
          <w:tab w:val="num" w:pos="312"/>
          <w:tab w:val="left" w:pos="576"/>
        </w:tabs>
        <w:overflowPunct w:val="0"/>
        <w:autoSpaceDE w:val="0"/>
        <w:autoSpaceDN w:val="0"/>
        <w:adjustRightInd w:val="0"/>
        <w:spacing w:before="480"/>
        <w:ind w:left="1134" w:hanging="1134"/>
        <w:rPr>
          <w:b/>
          <w:lang w:val="pt-BR"/>
        </w:rPr>
      </w:pPr>
      <w:bookmarkStart w:id="22" w:name="_Toc84881553"/>
      <w:bookmarkStart w:id="23" w:name="_Toc30685522"/>
      <w:r>
        <w:rPr>
          <w:b/>
          <w:lang w:val="pt-BR"/>
        </w:rPr>
        <w:t xml:space="preserve">Change </w:t>
      </w:r>
      <w:r>
        <w:rPr>
          <w:b/>
          <w:lang w:val="en-US"/>
        </w:rPr>
        <w:t>2</w:t>
      </w:r>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414C0" w14:paraId="39A5C0C7" w14:textId="77777777" w:rsidTr="00B96D79">
        <w:trPr>
          <w:trHeight w:val="447"/>
        </w:trPr>
        <w:tc>
          <w:tcPr>
            <w:tcW w:w="1985" w:type="dxa"/>
          </w:tcPr>
          <w:p w14:paraId="3C857AD6" w14:textId="77777777" w:rsidR="00D414C0" w:rsidRDefault="00D414C0" w:rsidP="00B96D79">
            <w:pPr>
              <w:spacing w:before="40" w:after="40"/>
              <w:rPr>
                <w:rFonts w:ascii="Arial" w:hAnsi="Arial" w:cs="Arial"/>
                <w:b/>
              </w:rPr>
            </w:pPr>
            <w:r>
              <w:rPr>
                <w:rFonts w:ascii="Arial" w:hAnsi="Arial" w:cs="Arial"/>
                <w:b/>
              </w:rPr>
              <w:t>Function name</w:t>
            </w:r>
          </w:p>
        </w:tc>
        <w:tc>
          <w:tcPr>
            <w:tcW w:w="7654" w:type="dxa"/>
          </w:tcPr>
          <w:p w14:paraId="67C6332A" w14:textId="5B89933B" w:rsidR="00D414C0" w:rsidRDefault="002848B9" w:rsidP="00B96D79">
            <w:pPr>
              <w:spacing w:after="0"/>
            </w:pPr>
            <w:r>
              <w:t>Template cr_TAU_Request_N1ToS1</w:t>
            </w:r>
          </w:p>
        </w:tc>
      </w:tr>
      <w:tr w:rsidR="00D414C0" w14:paraId="7034312F" w14:textId="77777777" w:rsidTr="00B96D79">
        <w:trPr>
          <w:trHeight w:val="452"/>
        </w:trPr>
        <w:tc>
          <w:tcPr>
            <w:tcW w:w="1985" w:type="dxa"/>
          </w:tcPr>
          <w:p w14:paraId="26E16910" w14:textId="77777777" w:rsidR="00D414C0" w:rsidRDefault="00D414C0" w:rsidP="00B96D79">
            <w:pPr>
              <w:spacing w:before="40" w:after="40"/>
              <w:rPr>
                <w:rFonts w:ascii="Arial" w:hAnsi="Arial"/>
                <w:b/>
              </w:rPr>
            </w:pPr>
            <w:r>
              <w:rPr>
                <w:rFonts w:ascii="Arial" w:hAnsi="Arial"/>
                <w:b/>
              </w:rPr>
              <w:t>Reason for change</w:t>
            </w:r>
          </w:p>
        </w:tc>
        <w:tc>
          <w:tcPr>
            <w:tcW w:w="7654" w:type="dxa"/>
          </w:tcPr>
          <w:p w14:paraId="23FB7380" w14:textId="77777777" w:rsidR="002848B9" w:rsidRDefault="002848B9" w:rsidP="002848B9">
            <w:pPr>
              <w:rPr>
                <w:rFonts w:ascii="Arial" w:hAnsi="Arial" w:cs="Arial"/>
              </w:rPr>
            </w:pPr>
            <w:r>
              <w:rPr>
                <w:rFonts w:ascii="Arial" w:hAnsi="Arial" w:cs="Arial"/>
              </w:rPr>
              <w:t>From 24.5015.6.1.1:</w:t>
            </w:r>
          </w:p>
          <w:p w14:paraId="008AC035" w14:textId="49499517" w:rsidR="002848B9" w:rsidRDefault="002848B9" w:rsidP="000E2C07">
            <w:pPr>
              <w:pStyle w:val="Heading3"/>
              <w:ind w:left="0" w:firstLine="0"/>
            </w:pPr>
          </w:p>
          <w:p w14:paraId="65FC6866" w14:textId="77777777" w:rsidR="002848B9" w:rsidRDefault="002848B9" w:rsidP="002848B9">
            <w:pPr>
              <w:pStyle w:val="Heading4"/>
            </w:pPr>
            <w:r>
              <w:t>5.6.1.1</w:t>
            </w:r>
            <w:r w:rsidRPr="003168A2">
              <w:tab/>
            </w:r>
            <w:r>
              <w:t>General</w:t>
            </w:r>
          </w:p>
          <w:p w14:paraId="1F3E0546" w14:textId="77777777" w:rsidR="002848B9" w:rsidRDefault="002848B9" w:rsidP="002848B9">
            <w:r>
              <w:t>……………..</w:t>
            </w:r>
          </w:p>
          <w:p w14:paraId="295D02CE" w14:textId="77777777" w:rsidR="002848B9" w:rsidRPr="00914A81" w:rsidRDefault="002848B9" w:rsidP="002848B9">
            <w:pPr>
              <w:pStyle w:val="B1"/>
              <w:rPr>
                <w:rFonts w:eastAsia="Malgun Gothic"/>
                <w:lang w:eastAsia="ko-KR"/>
              </w:rPr>
            </w:pPr>
            <w:r>
              <w:lastRenderedPageBreak/>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 xml:space="preserve">from the upper layers to perform </w:t>
            </w:r>
            <w:r w:rsidRPr="002848B9">
              <w:rPr>
                <w:b/>
                <w:bCs/>
                <w:noProof/>
              </w:rPr>
              <w:t>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70417166" w14:textId="77777777" w:rsidR="002848B9" w:rsidRDefault="002848B9" w:rsidP="002848B9">
            <w:r>
              <w:t>………..</w:t>
            </w:r>
          </w:p>
          <w:p w14:paraId="19A84AB9" w14:textId="77777777" w:rsidR="002848B9" w:rsidRDefault="002848B9" w:rsidP="002848B9">
            <w:pPr>
              <w:pStyle w:val="Heading5"/>
            </w:pPr>
            <w:r>
              <w:t>5.6.1.4.1</w:t>
            </w:r>
            <w:r>
              <w:tab/>
              <w:t>UE is not using 5GS services with control plane CIoT 5GS optimization</w:t>
            </w:r>
          </w:p>
          <w:p w14:paraId="684747A3" w14:textId="77777777" w:rsidR="002848B9" w:rsidRDefault="002848B9" w:rsidP="002848B9">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11942D68" w14:textId="77777777" w:rsidR="002848B9" w:rsidRPr="002848B9" w:rsidRDefault="002848B9" w:rsidP="002848B9">
            <w:pPr>
              <w:rPr>
                <w:b/>
                <w:bCs/>
              </w:rPr>
            </w:pPr>
            <w:r w:rsidRPr="002848B9">
              <w:rPr>
                <w:b/>
                <w:bCs/>
              </w:rPr>
              <w:t>For case h) in subclause 5.6.1.1,</w:t>
            </w:r>
          </w:p>
          <w:p w14:paraId="7C9EA58D" w14:textId="77777777" w:rsidR="002848B9" w:rsidRPr="00EB4391" w:rsidRDefault="002848B9" w:rsidP="002848B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6D4209F5" w14:textId="77777777" w:rsidR="002848B9" w:rsidRPr="00EB4391" w:rsidRDefault="002848B9" w:rsidP="002848B9">
            <w:pPr>
              <w:pStyle w:val="B1"/>
            </w:pPr>
            <w:r>
              <w:rPr>
                <w:lang w:eastAsia="ko-KR"/>
              </w:rPr>
              <w:t>b)</w:t>
            </w:r>
            <w:r>
              <w:rPr>
                <w:lang w:eastAsia="ko-KR"/>
              </w:rPr>
              <w:tab/>
            </w:r>
            <w:r w:rsidRPr="002848B9">
              <w:rPr>
                <w:b/>
                <w:bCs/>
              </w:rPr>
              <w:t>if a UE operating in single-registration mode has changed to S1 mode, it shall disable the N1 mode capability for 3GPP access</w:t>
            </w:r>
            <w:r>
              <w:t xml:space="preserve"> (see s</w:t>
            </w:r>
            <w:r w:rsidRPr="00AD0777">
              <w:t>ubclause</w:t>
            </w:r>
            <w:r>
              <w:t> </w:t>
            </w:r>
            <w:r w:rsidRPr="00AD0777">
              <w:t>4.9</w:t>
            </w:r>
            <w:r>
              <w:t>.2); and</w:t>
            </w:r>
          </w:p>
          <w:p w14:paraId="465CC667" w14:textId="1984E009" w:rsidR="00D414C0" w:rsidRPr="00C328A8" w:rsidRDefault="002848B9" w:rsidP="002848B9">
            <w:pPr>
              <w:rPr>
                <w:rFonts w:ascii="Arial" w:hAnsi="Arial" w:cs="Arial"/>
                <w:lang w:val="en-US"/>
              </w:rPr>
            </w:pPr>
            <w:r>
              <w:rPr>
                <w:rFonts w:ascii="Arial" w:hAnsi="Arial" w:cs="Arial"/>
              </w:rPr>
              <w:t>Following this, in the course of test case 11.1.7, the UE may not indicate support for N1 mode when performing TAU on the EUTRA cell during emergency service fallback, due to N1 modecapability already being disabled. Current checking of the UE  network capanility in TRACKING AREA UPDATE REQUEST mandates that N1 support is indicated.</w:t>
            </w:r>
          </w:p>
        </w:tc>
      </w:tr>
      <w:tr w:rsidR="00D414C0" w14:paraId="4BD33E95" w14:textId="77777777" w:rsidTr="00B96D79">
        <w:tc>
          <w:tcPr>
            <w:tcW w:w="1985" w:type="dxa"/>
          </w:tcPr>
          <w:p w14:paraId="1D4FDB20" w14:textId="77777777" w:rsidR="00D414C0" w:rsidRDefault="00D414C0" w:rsidP="00B96D79">
            <w:pPr>
              <w:spacing w:before="40" w:after="40"/>
              <w:rPr>
                <w:rFonts w:ascii="Arial" w:hAnsi="Arial"/>
                <w:b/>
              </w:rPr>
            </w:pPr>
            <w:r>
              <w:rPr>
                <w:rFonts w:ascii="Arial" w:hAnsi="Arial"/>
                <w:b/>
              </w:rPr>
              <w:lastRenderedPageBreak/>
              <w:t>Summary of change</w:t>
            </w:r>
          </w:p>
        </w:tc>
        <w:tc>
          <w:tcPr>
            <w:tcW w:w="7654" w:type="dxa"/>
          </w:tcPr>
          <w:p w14:paraId="6AA15F55" w14:textId="0E7AA193" w:rsidR="00D414C0" w:rsidRPr="00C328A8" w:rsidRDefault="002848B9" w:rsidP="00B96D79">
            <w:pPr>
              <w:pStyle w:val="CRCoverPage"/>
              <w:spacing w:after="0"/>
              <w:rPr>
                <w:lang w:val="en-SG"/>
              </w:rPr>
            </w:pPr>
            <w:r>
              <w:rPr>
                <w:lang w:val="en-SG"/>
              </w:rPr>
              <w:t>Add a parameter for UE network capability, to allow UE to not indicate N1 mode support in emergency service fallback scenario.</w:t>
            </w:r>
          </w:p>
        </w:tc>
      </w:tr>
      <w:tr w:rsidR="00D414C0" w14:paraId="66B69FF5" w14:textId="77777777" w:rsidTr="00B96D79">
        <w:tc>
          <w:tcPr>
            <w:tcW w:w="1985" w:type="dxa"/>
          </w:tcPr>
          <w:p w14:paraId="0214B9E4" w14:textId="77777777" w:rsidR="00D414C0" w:rsidRDefault="00D414C0" w:rsidP="00B96D79">
            <w:pPr>
              <w:spacing w:before="40" w:after="40"/>
              <w:rPr>
                <w:rFonts w:ascii="Arial" w:hAnsi="Arial"/>
                <w:b/>
              </w:rPr>
            </w:pPr>
            <w:r>
              <w:rPr>
                <w:rFonts w:ascii="Arial" w:hAnsi="Arial"/>
                <w:b/>
              </w:rPr>
              <w:t>TTCN module</w:t>
            </w:r>
          </w:p>
        </w:tc>
        <w:tc>
          <w:tcPr>
            <w:tcW w:w="7654" w:type="dxa"/>
          </w:tcPr>
          <w:p w14:paraId="702C188C" w14:textId="29DC6186" w:rsidR="00D414C0" w:rsidRDefault="002848B9" w:rsidP="00B96D79">
            <w:pPr>
              <w:spacing w:after="0"/>
              <w:rPr>
                <w:rFonts w:ascii="Arial" w:hAnsi="Arial" w:cs="Arial"/>
              </w:rPr>
            </w:pPr>
            <w:r>
              <w:rPr>
                <w:rFonts w:ascii="Arial" w:hAnsi="Arial" w:cs="Arial"/>
                <w:lang w:val="en-US"/>
              </w:rPr>
              <w:t>EUTRA_NR5GC_Procedures.ttcn</w:t>
            </w:r>
          </w:p>
        </w:tc>
      </w:tr>
      <w:tr w:rsidR="00D414C0" w14:paraId="4D86BD88" w14:textId="77777777" w:rsidTr="00B96D79">
        <w:tc>
          <w:tcPr>
            <w:tcW w:w="1985" w:type="dxa"/>
          </w:tcPr>
          <w:p w14:paraId="0723568B" w14:textId="77777777" w:rsidR="00D414C0" w:rsidRDefault="00D414C0" w:rsidP="00B96D79">
            <w:pPr>
              <w:spacing w:before="40" w:after="40"/>
              <w:rPr>
                <w:rFonts w:ascii="Arial" w:hAnsi="Arial"/>
                <w:b/>
                <w:highlight w:val="cyan"/>
              </w:rPr>
            </w:pPr>
            <w:r>
              <w:rPr>
                <w:rFonts w:ascii="Arial" w:hAnsi="Arial"/>
                <w:b/>
              </w:rPr>
              <w:t>MCC160 Comment</w:t>
            </w:r>
          </w:p>
        </w:tc>
        <w:tc>
          <w:tcPr>
            <w:tcW w:w="7654" w:type="dxa"/>
          </w:tcPr>
          <w:p w14:paraId="71BBD27B" w14:textId="77777777" w:rsidR="00D414C0" w:rsidRDefault="00D414C0" w:rsidP="00B96D79">
            <w:pPr>
              <w:rPr>
                <w:rFonts w:ascii="Arial" w:hAnsi="Arial"/>
                <w:highlight w:val="cyan"/>
              </w:rPr>
            </w:pPr>
          </w:p>
        </w:tc>
      </w:tr>
    </w:tbl>
    <w:p w14:paraId="4521E632" w14:textId="77777777" w:rsidR="00D414C0" w:rsidRDefault="00D414C0" w:rsidP="00D414C0"/>
    <w:p w14:paraId="4088D332" w14:textId="77777777" w:rsidR="00D414C0" w:rsidRDefault="00D414C0" w:rsidP="00D414C0">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414C0" w14:paraId="04031BCA" w14:textId="77777777" w:rsidTr="00B96D79">
        <w:tc>
          <w:tcPr>
            <w:tcW w:w="9855" w:type="dxa"/>
          </w:tcPr>
          <w:p w14:paraId="3AEDB9BC" w14:textId="77777777" w:rsidR="0035461A" w:rsidRDefault="0035461A" w:rsidP="0035461A">
            <w:r>
              <w:t>template (present) NAS_UL_Message_Type cr_TAU_Request_N1ToS1(template (present) EPS_UpdateTypeValue p_EpsUpdate_TypeValue,</w:t>
            </w:r>
          </w:p>
          <w:p w14:paraId="4CFB43D4" w14:textId="77777777" w:rsidR="0035461A" w:rsidRDefault="0035461A" w:rsidP="0035461A">
            <w:r>
              <w:t xml:space="preserve">                                                                template (present) NAS_KsiValue p_KsiValue,</w:t>
            </w:r>
          </w:p>
          <w:p w14:paraId="5E65F062" w14:textId="77777777" w:rsidR="0035461A" w:rsidRDefault="0035461A" w:rsidP="0035461A">
            <w:r>
              <w:t xml:space="preserve">                                                                template DRXparameter p_DRXparameter,</w:t>
            </w:r>
          </w:p>
          <w:p w14:paraId="07C3CDAD" w14:textId="77777777" w:rsidR="0035461A" w:rsidRDefault="0035461A" w:rsidP="0035461A">
            <w:r>
              <w:t xml:space="preserve">                                                                template AdditionalUpdateType p_AdditionalUpdateType,</w:t>
            </w:r>
          </w:p>
          <w:p w14:paraId="7DB612CD" w14:textId="77777777" w:rsidR="0035461A" w:rsidRDefault="0035461A" w:rsidP="0035461A">
            <w:r>
              <w:t xml:space="preserve">                                                                template (present) MobileIdentity p_MobileId := cr_MobileIdAny,</w:t>
            </w:r>
          </w:p>
          <w:p w14:paraId="4CFC4213" w14:textId="77777777" w:rsidR="0035461A" w:rsidRDefault="0035461A" w:rsidP="0035461A">
            <w:r>
              <w:t xml:space="preserve">                                                                template TrackingAreaId p_TAI := cr_TAI_Any ifpresent,</w:t>
            </w:r>
          </w:p>
          <w:p w14:paraId="047FB9A2" w14:textId="77777777" w:rsidR="0035461A" w:rsidRDefault="0035461A" w:rsidP="0035461A">
            <w:r>
              <w:t xml:space="preserve">                                                                template (present) B1_Type p_ActiveFlag := ?,            // @sic R5-202667, R5-211371 sic@</w:t>
            </w:r>
          </w:p>
          <w:p w14:paraId="33013074" w14:textId="77777777" w:rsidR="0035461A" w:rsidRDefault="0035461A" w:rsidP="0035461A">
            <w:r>
              <w:t xml:space="preserve">                                                                B1_Type  p_TSC := tsc_NasKsi_NativeSecurityContext,</w:t>
            </w:r>
          </w:p>
          <w:p w14:paraId="4FAC993F" w14:textId="77777777" w:rsidR="0035461A" w:rsidRDefault="0035461A" w:rsidP="0035461A">
            <w:r>
              <w:t xml:space="preserve">                                                                template NAS_KeySetIdentifier p_NonCurrentKSI := omit,</w:t>
            </w:r>
          </w:p>
          <w:p w14:paraId="2B7FEE30" w14:textId="77777777" w:rsidR="0035461A" w:rsidRDefault="0035461A" w:rsidP="0035461A">
            <w:r>
              <w:t xml:space="preserve">                                                                template MobileIdentity p_AdditionalGUTI := cr_MobileIdAny ('50'O) ifpresent, // @sic R5-202563 sic@</w:t>
            </w:r>
          </w:p>
          <w:p w14:paraId="65E17B48" w14:textId="77777777" w:rsidR="0035461A" w:rsidRDefault="0035461A" w:rsidP="0035461A">
            <w:r>
              <w:t xml:space="preserve">                                                                template UERadioCapInfoUpdateNeeded p_UeRadioCap := cr_UeRadioCap,</w:t>
            </w:r>
          </w:p>
          <w:p w14:paraId="16435CD0" w14:textId="77777777" w:rsidR="0035461A" w:rsidRDefault="0035461A" w:rsidP="0035461A">
            <w:r>
              <w:lastRenderedPageBreak/>
              <w:t xml:space="preserve">                                                                template EPS_BearerContextStatus p_EPS_BearerContextStatus := cr_EPS_BearerContextStatus_Any) :=</w:t>
            </w:r>
          </w:p>
          <w:p w14:paraId="314C615E" w14:textId="77777777" w:rsidR="0035461A" w:rsidRDefault="0035461A" w:rsidP="0035461A">
            <w:r>
              <w:t xml:space="preserve">  { /* @status    APPROVED (NR5GC_IRAT) */</w:t>
            </w:r>
          </w:p>
          <w:p w14:paraId="5A4029C4" w14:textId="77777777" w:rsidR="0035461A" w:rsidRDefault="0035461A" w:rsidP="0035461A">
            <w:r>
              <w:t xml:space="preserve">    tRACKING_AREA_UPDATE_REQUEST := {</w:t>
            </w:r>
          </w:p>
          <w:p w14:paraId="6A8F1D24" w14:textId="77777777" w:rsidR="0035461A" w:rsidRDefault="0035461A" w:rsidP="0035461A">
            <w:r>
              <w:t xml:space="preserve">      securityHeaderType         := tsc_SHT_NoSecurityProtection,</w:t>
            </w:r>
          </w:p>
          <w:p w14:paraId="0F5DDF39" w14:textId="77777777" w:rsidR="0035461A" w:rsidRDefault="0035461A" w:rsidP="0035461A">
            <w:r>
              <w:t xml:space="preserve">      protocolDiscriminator      := tsc_PD_EMM,</w:t>
            </w:r>
          </w:p>
          <w:p w14:paraId="1F494BD3" w14:textId="77777777" w:rsidR="0035461A" w:rsidRDefault="0035461A" w:rsidP="0035461A">
            <w:r>
              <w:t xml:space="preserve">      messageType                := tsc_MT_TauRequest,</w:t>
            </w:r>
          </w:p>
          <w:p w14:paraId="59EEA761" w14:textId="77777777" w:rsidR="0035461A" w:rsidRDefault="0035461A" w:rsidP="0035461A">
            <w:r>
              <w:t xml:space="preserve">      asmeNasKeySetId            := cr_NAS_KeySetIdentifier(p_KsiValue, p_TSC),  // @sic R5s200509 sic@</w:t>
            </w:r>
          </w:p>
          <w:p w14:paraId="33982A40" w14:textId="77777777" w:rsidR="0035461A" w:rsidRDefault="0035461A" w:rsidP="0035461A">
            <w:r>
              <w:t xml:space="preserve">      epsUpdateType              := cr_EPS_UpdateType(p_ActiveFlag, p_EpsUpdate_TypeValue), // @sic R5-202667 sic@</w:t>
            </w:r>
          </w:p>
          <w:p w14:paraId="6F99B64F" w14:textId="77777777" w:rsidR="0035461A" w:rsidRDefault="0035461A" w:rsidP="0035461A">
            <w:r>
              <w:t xml:space="preserve">      oldGuti                    := p_MobileId,</w:t>
            </w:r>
          </w:p>
          <w:p w14:paraId="76F3E577" w14:textId="77777777" w:rsidR="0035461A" w:rsidRDefault="0035461A" w:rsidP="0035461A">
            <w:r>
              <w:t xml:space="preserve">      nonCurrentNativeNasKeySetId  := p_NonCurrentKSI,   /* @sic R5s100135, R5s200509 sic@ */</w:t>
            </w:r>
          </w:p>
          <w:p w14:paraId="05B6EE4F" w14:textId="77777777" w:rsidR="0035461A" w:rsidRDefault="0035461A" w:rsidP="0035461A">
            <w:r>
              <w:t xml:space="preserve">      gprsCipheringKeySeqNum     := cr_CiphKeySeqNum('8'H, ?) ifpresent,        /* @sic R5s100135, R5-135073 sic@ */</w:t>
            </w:r>
          </w:p>
          <w:p w14:paraId="55E10BB7" w14:textId="77777777" w:rsidR="0035461A" w:rsidRDefault="0035461A" w:rsidP="0035461A">
            <w:r>
              <w:t xml:space="preserve">      oldPtmsiSignature          := omit,</w:t>
            </w:r>
          </w:p>
          <w:p w14:paraId="358B3C1B" w14:textId="77777777" w:rsidR="0035461A" w:rsidRDefault="0035461A" w:rsidP="0035461A">
            <w:r>
              <w:t xml:space="preserve">      additionalGuti             := p_AdditionalGUTI,  // @sic R5-201215 sic@</w:t>
            </w:r>
          </w:p>
          <w:p w14:paraId="398D9C5E" w14:textId="77777777" w:rsidR="0035461A" w:rsidRDefault="0035461A" w:rsidP="0035461A">
            <w:r>
              <w:t xml:space="preserve">      nonce                      := omit,</w:t>
            </w:r>
          </w:p>
          <w:p w14:paraId="08B4A3B5" w14:textId="77777777" w:rsidR="0035461A" w:rsidRDefault="0035461A" w:rsidP="0035461A">
            <w:r>
              <w:t xml:space="preserve">      ueNetworkCapability        := </w:t>
            </w:r>
            <w:r w:rsidRPr="0035461A">
              <w:rPr>
                <w:highlight w:val="yellow"/>
              </w:rPr>
              <w:t>cdr_NR5GC_UENetworkCap('58'O),</w:t>
            </w:r>
          </w:p>
          <w:p w14:paraId="14F91D44" w14:textId="77777777" w:rsidR="0035461A" w:rsidRDefault="0035461A" w:rsidP="0035461A">
            <w:r>
              <w:t xml:space="preserve">      lastVisitedRegisteredTai   := p_TAI,</w:t>
            </w:r>
          </w:p>
          <w:p w14:paraId="33E46A42" w14:textId="77777777" w:rsidR="0035461A" w:rsidRDefault="0035461A" w:rsidP="0035461A">
            <w:r>
              <w:t xml:space="preserve">      drxParameter               := p_DRXparameter, // @sic R5s100660, R5s120210 sic@</w:t>
            </w:r>
          </w:p>
          <w:p w14:paraId="5CCD346D" w14:textId="77777777" w:rsidR="0035461A" w:rsidRDefault="0035461A" w:rsidP="0035461A">
            <w:r>
              <w:t xml:space="preserve">      ueRadioCapNeeded           := p_UeRadioCap, // @sic R5s200583 sic@</w:t>
            </w:r>
          </w:p>
          <w:p w14:paraId="47611A41" w14:textId="77777777" w:rsidR="0035461A" w:rsidRDefault="0035461A" w:rsidP="0035461A">
            <w:r>
              <w:t xml:space="preserve">      epsBearerContextStatus     := p_EPS_BearerContextStatus,  // @sic R5s200760 sic@</w:t>
            </w:r>
          </w:p>
          <w:p w14:paraId="73391596" w14:textId="77777777" w:rsidR="0035461A" w:rsidRDefault="0035461A" w:rsidP="0035461A">
            <w:r>
              <w:t xml:space="preserve">      msNetworkCapability        := cr_MS_NetworkCap_Any ifpresent,</w:t>
            </w:r>
          </w:p>
          <w:p w14:paraId="6FFE23DC" w14:textId="77777777" w:rsidR="0035461A" w:rsidRDefault="0035461A" w:rsidP="0035461A">
            <w:r>
              <w:t xml:space="preserve">      oldLai                     := cr_LAI_Any ifpresent,</w:t>
            </w:r>
          </w:p>
          <w:p w14:paraId="03B29F3E" w14:textId="77777777" w:rsidR="0035461A" w:rsidRDefault="0035461A" w:rsidP="0035461A">
            <w:r>
              <w:t xml:space="preserve">      tmsiStatus                 := cr_TMSI_Status ifpresent,</w:t>
            </w:r>
          </w:p>
          <w:p w14:paraId="7693CBC9" w14:textId="77777777" w:rsidR="0035461A" w:rsidRDefault="0035461A" w:rsidP="0035461A">
            <w:r>
              <w:t xml:space="preserve">      msClassmark2               := cr_MS_Clsmk2_Any_tlv ifpresent,  // @sic R5s100662 sic@</w:t>
            </w:r>
          </w:p>
          <w:p w14:paraId="1EFDDC0D" w14:textId="77777777" w:rsidR="0035461A" w:rsidRDefault="0035461A" w:rsidP="0035461A">
            <w:r>
              <w:t xml:space="preserve">      msClassmark3               := cr_MSCLSMK3_Any ifpresent,</w:t>
            </w:r>
          </w:p>
          <w:p w14:paraId="0BEFA648" w14:textId="77777777" w:rsidR="0035461A" w:rsidRDefault="0035461A" w:rsidP="0035461A">
            <w:r>
              <w:t xml:space="preserve">      supportedCodecList         := cr_CodecListAny ifpresent,</w:t>
            </w:r>
          </w:p>
          <w:p w14:paraId="03CADD8B" w14:textId="77777777" w:rsidR="0035461A" w:rsidRDefault="0035461A" w:rsidP="0035461A">
            <w:r>
              <w:t xml:space="preserve">      addUpdateType              := p_AdditionalUpdateType,         /* @sic R5-103681 sic@ */</w:t>
            </w:r>
          </w:p>
          <w:p w14:paraId="18A1D89E" w14:textId="77777777" w:rsidR="0035461A" w:rsidRDefault="0035461A" w:rsidP="0035461A">
            <w:r>
              <w:t xml:space="preserve">      voiceDomainPref            := cr_VoiceDomainPref_Any ifpresent, /* @sic R5s110176 Baseline Moving sic@ */</w:t>
            </w:r>
          </w:p>
          <w:p w14:paraId="13FFE4F1" w14:textId="77777777" w:rsidR="0035461A" w:rsidRDefault="0035461A" w:rsidP="0035461A">
            <w:r>
              <w:t xml:space="preserve">      oldGUTI_Type               := cr_GUTI_Type_Native,</w:t>
            </w:r>
          </w:p>
          <w:p w14:paraId="5AFEA639" w14:textId="77777777" w:rsidR="0035461A" w:rsidRDefault="0035461A" w:rsidP="0035461A">
            <w:r>
              <w:t xml:space="preserve">      deviceProperties           := cr_DeviceProperties('D'H) ifpresent,  /* cl. 9.9.2.0A O TV 1 IEI=0xD- @sic R5s120178 Baseline Moving sic@*/</w:t>
            </w:r>
          </w:p>
          <w:p w14:paraId="763BCD25" w14:textId="77777777" w:rsidR="0035461A" w:rsidRDefault="0035461A" w:rsidP="0035461A">
            <w:r>
              <w:t xml:space="preserve">      msNetworkFeatureSupport    := cr_MS_NetworkFeatureSupport('C'H) ifpresent,   /* cl. 9.9.2.0A O TV 1 IEI=0xC- @sic R5s120178 Baseline Moving sic@*/</w:t>
            </w:r>
          </w:p>
          <w:p w14:paraId="6F39E89E" w14:textId="77777777" w:rsidR="0035461A" w:rsidRDefault="0035461A" w:rsidP="0035461A">
            <w:r>
              <w:t xml:space="preserve">      tmsiBasedNRIContainer      := cr_NwkResourceIdAny ifpresent, // @sic R5s130195 Baseline Moving sic@</w:t>
            </w:r>
          </w:p>
          <w:p w14:paraId="1B9DF00F" w14:textId="77777777" w:rsidR="0035461A" w:rsidRDefault="0035461A" w:rsidP="0035461A">
            <w:r>
              <w:lastRenderedPageBreak/>
              <w:t xml:space="preserve">      t3324Value                 := cr_GPRS_Timer2_3('6A'O) ifpresent, // @sic R5s150329 Baseline Moving sic@</w:t>
            </w:r>
          </w:p>
          <w:p w14:paraId="150F3044" w14:textId="77777777" w:rsidR="0035461A" w:rsidRDefault="0035461A" w:rsidP="0035461A">
            <w:r>
              <w:t xml:space="preserve">      t3412ExtdValue             := cr_GPRS_Timer2_3 ('5E'O) ifpresent, // @sic R5s150329 Baseline Moving sic@</w:t>
            </w:r>
          </w:p>
          <w:p w14:paraId="02BB58C1" w14:textId="77777777" w:rsidR="0035461A" w:rsidRDefault="0035461A" w:rsidP="0035461A">
            <w:r>
              <w:t xml:space="preserve">      extendedDRXParams          := cr_ExtdDRXParamsAny ifpresent,  // @sic R5s160711 Baseline Moving sic@</w:t>
            </w:r>
          </w:p>
          <w:p w14:paraId="6848927E" w14:textId="77777777" w:rsidR="0035461A" w:rsidRDefault="0035461A" w:rsidP="0035461A">
            <w:r>
              <w:t xml:space="preserve">      ueAddSecurityCap           := cr_UE_AddSecurityCap_Any,</w:t>
            </w:r>
          </w:p>
          <w:p w14:paraId="4328D653" w14:textId="77777777" w:rsidR="0035461A" w:rsidRDefault="0035461A" w:rsidP="0035461A">
            <w:r>
              <w:t xml:space="preserve">      ueStatus                   := cr_UEStatus_N1,</w:t>
            </w:r>
          </w:p>
          <w:p w14:paraId="10B303E0" w14:textId="77777777" w:rsidR="0035461A" w:rsidRDefault="0035461A" w:rsidP="0035461A">
            <w:r>
              <w:t xml:space="preserve">      addInfoReq                 := cr_AdditionalInfoReqAny ifpresent,     /* cl. 9.9.3.55 O TLV 2    IEI=0x17 @sic R5s180552 Baseline Moving 2018 Phase 2 sic@ */</w:t>
            </w:r>
          </w:p>
          <w:p w14:paraId="3EA8540F" w14:textId="77777777" w:rsidR="0035461A" w:rsidRDefault="0035461A" w:rsidP="0035461A">
            <w:r>
              <w:t xml:space="preserve">      n1UENetworkCap             := cr_N1_UENetworkCapAny ifpresent,  /* cl. 9.9.3.57 O TLV 3-15 IEI=0x32 @sic R5s201386 Baseline Moving sic@ */</w:t>
            </w:r>
          </w:p>
          <w:p w14:paraId="5AAD9951" w14:textId="77777777" w:rsidR="0035461A" w:rsidRDefault="0035461A" w:rsidP="0035461A">
            <w:r>
              <w:t xml:space="preserve">      ueRadioCapIdAvailability   := cr_UERadioCapIdAvailabilityAny ifpresent,  /* cl. 9.9.3.58 O TV 3 IEI=0x34 @sic R5s201386 Baseline Moving sic@ */</w:t>
            </w:r>
          </w:p>
          <w:p w14:paraId="50DF9869" w14:textId="77777777" w:rsidR="0035461A" w:rsidRDefault="0035461A" w:rsidP="0035461A">
            <w:r>
              <w:t xml:space="preserve">      requestedWUSAssistInfo     := cr_WUSAssistInfoAny ifpresent,  /* cl. 9.9.3.62 O TLV 3-n IEI=0x35 @sic R5s201386 Baseline Moving sic@ */</w:t>
            </w:r>
          </w:p>
          <w:p w14:paraId="2CE6C1C6" w14:textId="77777777" w:rsidR="0035461A" w:rsidRDefault="0035461A" w:rsidP="0035461A">
            <w:r>
              <w:t xml:space="preserve">      drxInNB_S1                 := cr_DRXParamCommonAny ('36'O) ifpresent   /* cl. 9.9.3.63 O TLV 3 IEI=0x36 @sic R5s201386 Baseline Moving sic@ */</w:t>
            </w:r>
          </w:p>
          <w:p w14:paraId="2BA4834D" w14:textId="77777777" w:rsidR="0035461A" w:rsidRDefault="0035461A" w:rsidP="0035461A">
            <w:r>
              <w:t xml:space="preserve">     }</w:t>
            </w:r>
          </w:p>
          <w:p w14:paraId="4919F61A" w14:textId="614DE78E" w:rsidR="00D414C0" w:rsidRDefault="0035461A" w:rsidP="0035461A">
            <w:r>
              <w:t xml:space="preserve">  };</w:t>
            </w:r>
          </w:p>
        </w:tc>
      </w:tr>
    </w:tbl>
    <w:p w14:paraId="064DCDC8" w14:textId="77777777" w:rsidR="00D414C0" w:rsidRDefault="00D414C0" w:rsidP="00D414C0"/>
    <w:p w14:paraId="71DC2A60" w14:textId="77777777" w:rsidR="00D414C0" w:rsidRDefault="00D414C0" w:rsidP="00D414C0">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414C0" w14:paraId="6BEC70AF" w14:textId="77777777" w:rsidTr="00B96D79">
        <w:tc>
          <w:tcPr>
            <w:tcW w:w="9855" w:type="dxa"/>
          </w:tcPr>
          <w:p w14:paraId="3F0E1D87" w14:textId="77777777" w:rsidR="0035461A" w:rsidRDefault="00D414C0" w:rsidP="0035461A">
            <w:r>
              <w:t xml:space="preserve">  </w:t>
            </w:r>
            <w:r w:rsidR="0035461A">
              <w:t>template (present) NAS_UL_Message_Type cr_TAU_Request_N1ToS1(template (present) EPS_UpdateTypeValue p_EpsUpdate_TypeValue,</w:t>
            </w:r>
          </w:p>
          <w:p w14:paraId="1B8F9F4F" w14:textId="77777777" w:rsidR="0035461A" w:rsidRDefault="0035461A" w:rsidP="0035461A">
            <w:r>
              <w:t xml:space="preserve">                                                                template (present) NAS_KsiValue p_KsiValue,</w:t>
            </w:r>
          </w:p>
          <w:p w14:paraId="6FDF5650" w14:textId="77777777" w:rsidR="0035461A" w:rsidRDefault="0035461A" w:rsidP="0035461A">
            <w:r>
              <w:t xml:space="preserve">                                                                template DRXparameter p_DRXparameter,</w:t>
            </w:r>
          </w:p>
          <w:p w14:paraId="65FF393D" w14:textId="77777777" w:rsidR="0035461A" w:rsidRDefault="0035461A" w:rsidP="0035461A">
            <w:r>
              <w:t xml:space="preserve">                                                                template AdditionalUpdateType p_AdditionalUpdateType,</w:t>
            </w:r>
          </w:p>
          <w:p w14:paraId="0B43D4DF" w14:textId="77777777" w:rsidR="0035461A" w:rsidRDefault="0035461A" w:rsidP="0035461A">
            <w:r>
              <w:t xml:space="preserve">                                                                template (present) MobileIdentity p_MobileId := cr_MobileIdAny,</w:t>
            </w:r>
          </w:p>
          <w:p w14:paraId="444A1E37" w14:textId="77777777" w:rsidR="0035461A" w:rsidRDefault="0035461A" w:rsidP="0035461A">
            <w:r>
              <w:t xml:space="preserve">                                                                template TrackingAreaId p_TAI := cr_TAI_Any ifpresent,</w:t>
            </w:r>
          </w:p>
          <w:p w14:paraId="6A760E74" w14:textId="77777777" w:rsidR="0035461A" w:rsidRDefault="0035461A" w:rsidP="0035461A">
            <w:r>
              <w:t xml:space="preserve">                                                                template (present) B1_Type p_ActiveFlag := ?,            // @sic R5-202667, R5-211371 sic@</w:t>
            </w:r>
          </w:p>
          <w:p w14:paraId="4E155640" w14:textId="77777777" w:rsidR="0035461A" w:rsidRDefault="0035461A" w:rsidP="0035461A">
            <w:r>
              <w:t xml:space="preserve">                                                                B1_Type  p_TSC := tsc_NasKsi_NativeSecurityContext,</w:t>
            </w:r>
          </w:p>
          <w:p w14:paraId="239AB47C" w14:textId="77777777" w:rsidR="0035461A" w:rsidRDefault="0035461A" w:rsidP="0035461A">
            <w:r>
              <w:t xml:space="preserve">                                                                template NAS_KeySetIdentifier p_NonCurrentKSI := omit,</w:t>
            </w:r>
          </w:p>
          <w:p w14:paraId="010ACDB8" w14:textId="77777777" w:rsidR="0035461A" w:rsidRDefault="0035461A" w:rsidP="0035461A">
            <w:r>
              <w:t xml:space="preserve">                                                                template MobileIdentity p_AdditionalGUTI := cr_MobileIdAny ('50'O) ifpresent, // @sic R5-202563 sic@</w:t>
            </w:r>
          </w:p>
          <w:p w14:paraId="1682C910" w14:textId="77777777" w:rsidR="0035461A" w:rsidRDefault="0035461A" w:rsidP="0035461A">
            <w:r>
              <w:t xml:space="preserve">                                                                template UERadioCapInfoUpdateNeeded p_UeRadioCap := cr_UeRadioCap,</w:t>
            </w:r>
          </w:p>
          <w:p w14:paraId="1EC24822" w14:textId="77777777" w:rsidR="0035461A" w:rsidRPr="0035461A" w:rsidRDefault="0035461A" w:rsidP="0035461A">
            <w:pPr>
              <w:rPr>
                <w:highlight w:val="yellow"/>
              </w:rPr>
            </w:pPr>
            <w:r>
              <w:t xml:space="preserve">                                                                template EPS_BearerContextStatus p_EPS_BearerContextStatus := cr_EPS_BearerContextStatus_Any</w:t>
            </w:r>
            <w:r w:rsidRPr="0035461A">
              <w:rPr>
                <w:highlight w:val="yellow"/>
              </w:rPr>
              <w:t xml:space="preserve">, </w:t>
            </w:r>
          </w:p>
          <w:p w14:paraId="32682DA7" w14:textId="760896E9" w:rsidR="0035461A" w:rsidRDefault="0035461A" w:rsidP="0035461A">
            <w:r w:rsidRPr="0035461A">
              <w:rPr>
                <w:highlight w:val="yellow"/>
                <w:lang w:val="en-US"/>
              </w:rPr>
              <w:t xml:space="preserve">                                                                 template (present) UE_NetworkCap </w:t>
            </w:r>
            <w:r>
              <w:rPr>
                <w:highlight w:val="yellow"/>
                <w:lang w:val="en-US"/>
              </w:rPr>
              <w:t>p</w:t>
            </w:r>
            <w:r w:rsidRPr="0035461A">
              <w:rPr>
                <w:highlight w:val="yellow"/>
                <w:lang w:val="en-US"/>
              </w:rPr>
              <w:t>_UENWCap := cdr_NR5GC_UENetworkCap</w:t>
            </w:r>
            <w:r>
              <w:rPr>
                <w:highlight w:val="yellow"/>
                <w:lang w:val="en-US"/>
              </w:rPr>
              <w:t>(‘58’O)</w:t>
            </w:r>
            <w:r>
              <w:t>) :=</w:t>
            </w:r>
          </w:p>
          <w:p w14:paraId="61AC1F8B" w14:textId="77777777" w:rsidR="0035461A" w:rsidRDefault="0035461A" w:rsidP="0035461A">
            <w:r>
              <w:t xml:space="preserve">  { /* @status    APPROVED (NR5GC_IRAT) */</w:t>
            </w:r>
          </w:p>
          <w:p w14:paraId="2342FEB6" w14:textId="77777777" w:rsidR="0035461A" w:rsidRDefault="0035461A" w:rsidP="0035461A">
            <w:r>
              <w:lastRenderedPageBreak/>
              <w:t xml:space="preserve">    tRACKING_AREA_UPDATE_REQUEST := {</w:t>
            </w:r>
          </w:p>
          <w:p w14:paraId="5C325ACA" w14:textId="77777777" w:rsidR="0035461A" w:rsidRDefault="0035461A" w:rsidP="0035461A">
            <w:r>
              <w:t xml:space="preserve">      securityHeaderType         := tsc_SHT_NoSecurityProtection,</w:t>
            </w:r>
          </w:p>
          <w:p w14:paraId="12D1ECF3" w14:textId="77777777" w:rsidR="0035461A" w:rsidRDefault="0035461A" w:rsidP="0035461A">
            <w:r>
              <w:t xml:space="preserve">      protocolDiscriminator      := tsc_PD_EMM,</w:t>
            </w:r>
          </w:p>
          <w:p w14:paraId="1A7BD988" w14:textId="77777777" w:rsidR="0035461A" w:rsidRDefault="0035461A" w:rsidP="0035461A">
            <w:r>
              <w:t xml:space="preserve">      messageType                := tsc_MT_TauRequest,</w:t>
            </w:r>
          </w:p>
          <w:p w14:paraId="1C54F32D" w14:textId="77777777" w:rsidR="0035461A" w:rsidRDefault="0035461A" w:rsidP="0035461A">
            <w:r>
              <w:t xml:space="preserve">      asmeNasKeySetId            := cr_NAS_KeySetIdentifier(p_KsiValue, p_TSC),  // @sic R5s200509 sic@</w:t>
            </w:r>
          </w:p>
          <w:p w14:paraId="0201C4BE" w14:textId="77777777" w:rsidR="0035461A" w:rsidRDefault="0035461A" w:rsidP="0035461A">
            <w:r>
              <w:t xml:space="preserve">      epsUpdateType              := cr_EPS_UpdateType(p_ActiveFlag, p_EpsUpdate_TypeValue), // @sic R5-202667 sic@</w:t>
            </w:r>
          </w:p>
          <w:p w14:paraId="18E553C4" w14:textId="77777777" w:rsidR="0035461A" w:rsidRDefault="0035461A" w:rsidP="0035461A">
            <w:r>
              <w:t xml:space="preserve">      oldGuti                    := p_MobileId,</w:t>
            </w:r>
          </w:p>
          <w:p w14:paraId="30CB3629" w14:textId="77777777" w:rsidR="0035461A" w:rsidRDefault="0035461A" w:rsidP="0035461A">
            <w:r>
              <w:t xml:space="preserve">      nonCurrentNativeNasKeySetId  := p_NonCurrentKSI,   /* @sic R5s100135, R5s200509 sic@ */</w:t>
            </w:r>
          </w:p>
          <w:p w14:paraId="7EE996F6" w14:textId="77777777" w:rsidR="0035461A" w:rsidRDefault="0035461A" w:rsidP="0035461A">
            <w:r>
              <w:t xml:space="preserve">      gprsCipheringKeySeqNum     := cr_CiphKeySeqNum('8'H, ?) ifpresent,        /* @sic R5s100135, R5-135073 sic@ */</w:t>
            </w:r>
          </w:p>
          <w:p w14:paraId="625153ED" w14:textId="77777777" w:rsidR="0035461A" w:rsidRDefault="0035461A" w:rsidP="0035461A">
            <w:r>
              <w:t xml:space="preserve">      oldPtmsiSignature          := omit,</w:t>
            </w:r>
          </w:p>
          <w:p w14:paraId="650D8EFA" w14:textId="77777777" w:rsidR="0035461A" w:rsidRDefault="0035461A" w:rsidP="0035461A">
            <w:r>
              <w:t xml:space="preserve">      additionalGuti             := p_AdditionalGUTI,  // @sic R5-201215 sic@</w:t>
            </w:r>
          </w:p>
          <w:p w14:paraId="5432EB87" w14:textId="77777777" w:rsidR="0035461A" w:rsidRDefault="0035461A" w:rsidP="0035461A">
            <w:r>
              <w:t xml:space="preserve">      nonce                      := omit,</w:t>
            </w:r>
          </w:p>
          <w:p w14:paraId="40828AA9" w14:textId="56CA092D" w:rsidR="0035461A" w:rsidRDefault="0035461A" w:rsidP="0035461A">
            <w:r>
              <w:t xml:space="preserve">      ueNetworkCapability        := </w:t>
            </w:r>
            <w:r>
              <w:rPr>
                <w:highlight w:val="yellow"/>
                <w:lang w:val="en-US"/>
              </w:rPr>
              <w:t>p</w:t>
            </w:r>
            <w:r w:rsidRPr="0035461A">
              <w:rPr>
                <w:highlight w:val="yellow"/>
                <w:lang w:val="en-US"/>
              </w:rPr>
              <w:t>_UENWCap</w:t>
            </w:r>
            <w:r>
              <w:rPr>
                <w:lang w:val="en-US"/>
              </w:rPr>
              <w:t>,</w:t>
            </w:r>
          </w:p>
          <w:p w14:paraId="6B0E4F75" w14:textId="77777777" w:rsidR="0035461A" w:rsidRDefault="0035461A" w:rsidP="0035461A">
            <w:r>
              <w:t xml:space="preserve">      lastVisitedRegisteredTai   := p_TAI,</w:t>
            </w:r>
          </w:p>
          <w:p w14:paraId="1F0B2215" w14:textId="77777777" w:rsidR="0035461A" w:rsidRDefault="0035461A" w:rsidP="0035461A">
            <w:r>
              <w:t xml:space="preserve">      drxParameter               := p_DRXparameter, // @sic R5s100660, R5s120210 sic@</w:t>
            </w:r>
          </w:p>
          <w:p w14:paraId="09274CBC" w14:textId="77777777" w:rsidR="0035461A" w:rsidRDefault="0035461A" w:rsidP="0035461A">
            <w:r>
              <w:t xml:space="preserve">      ueRadioCapNeeded           := p_UeRadioCap, // @sic R5s200583 sic@</w:t>
            </w:r>
          </w:p>
          <w:p w14:paraId="43B77840" w14:textId="77777777" w:rsidR="0035461A" w:rsidRDefault="0035461A" w:rsidP="0035461A">
            <w:r>
              <w:t xml:space="preserve">      epsBearerContextStatus     := p_EPS_BearerContextStatus,  // @sic R5s200760 sic@</w:t>
            </w:r>
          </w:p>
          <w:p w14:paraId="708D12AD" w14:textId="77777777" w:rsidR="0035461A" w:rsidRDefault="0035461A" w:rsidP="0035461A">
            <w:r>
              <w:t xml:space="preserve">      msNetworkCapability        := cr_MS_NetworkCap_Any ifpresent,</w:t>
            </w:r>
          </w:p>
          <w:p w14:paraId="6F127879" w14:textId="77777777" w:rsidR="0035461A" w:rsidRDefault="0035461A" w:rsidP="0035461A">
            <w:r>
              <w:t xml:space="preserve">      oldLai                     := cr_LAI_Any ifpresent,</w:t>
            </w:r>
          </w:p>
          <w:p w14:paraId="32A49D17" w14:textId="77777777" w:rsidR="0035461A" w:rsidRDefault="0035461A" w:rsidP="0035461A">
            <w:r>
              <w:t xml:space="preserve">      tmsiStatus                 := cr_TMSI_Status ifpresent,</w:t>
            </w:r>
          </w:p>
          <w:p w14:paraId="702B3AD1" w14:textId="77777777" w:rsidR="0035461A" w:rsidRDefault="0035461A" w:rsidP="0035461A">
            <w:r>
              <w:t xml:space="preserve">      msClassmark2               := cr_MS_Clsmk2_Any_tlv ifpresent,  // @sic R5s100662 sic@</w:t>
            </w:r>
          </w:p>
          <w:p w14:paraId="457C5E5C" w14:textId="77777777" w:rsidR="0035461A" w:rsidRDefault="0035461A" w:rsidP="0035461A">
            <w:r>
              <w:t xml:space="preserve">      msClassmark3               := cr_MSCLSMK3_Any ifpresent,</w:t>
            </w:r>
          </w:p>
          <w:p w14:paraId="4F3CC1C4" w14:textId="77777777" w:rsidR="0035461A" w:rsidRDefault="0035461A" w:rsidP="0035461A">
            <w:r>
              <w:t xml:space="preserve">      supportedCodecList         := cr_CodecListAny ifpresent,</w:t>
            </w:r>
          </w:p>
          <w:p w14:paraId="68E26DF1" w14:textId="77777777" w:rsidR="0035461A" w:rsidRDefault="0035461A" w:rsidP="0035461A">
            <w:r>
              <w:t xml:space="preserve">      addUpdateType              := p_AdditionalUpdateType,         /* @sic R5-103681 sic@ */</w:t>
            </w:r>
          </w:p>
          <w:p w14:paraId="51A0AC6A" w14:textId="77777777" w:rsidR="0035461A" w:rsidRDefault="0035461A" w:rsidP="0035461A">
            <w:r>
              <w:t xml:space="preserve">      voiceDomainPref            := cr_VoiceDomainPref_Any ifpresent, /* @sic R5s110176 Baseline Moving sic@ */</w:t>
            </w:r>
          </w:p>
          <w:p w14:paraId="1C032DA2" w14:textId="77777777" w:rsidR="0035461A" w:rsidRDefault="0035461A" w:rsidP="0035461A">
            <w:r>
              <w:t xml:space="preserve">      oldGUTI_Type               := cr_GUTI_Type_Native,</w:t>
            </w:r>
          </w:p>
          <w:p w14:paraId="40FA727F" w14:textId="77777777" w:rsidR="0035461A" w:rsidRDefault="0035461A" w:rsidP="0035461A">
            <w:r>
              <w:t xml:space="preserve">      deviceProperties           := cr_DeviceProperties('D'H) ifpresent,  /* cl. 9.9.2.0A O TV 1 IEI=0xD- @sic R5s120178 Baseline Moving sic@*/</w:t>
            </w:r>
          </w:p>
          <w:p w14:paraId="63075963" w14:textId="77777777" w:rsidR="0035461A" w:rsidRDefault="0035461A" w:rsidP="0035461A">
            <w:r>
              <w:t xml:space="preserve">      msNetworkFeatureSupport    := cr_MS_NetworkFeatureSupport('C'H) ifpresent,   /* cl. 9.9.2.0A O TV 1 IEI=0xC- @sic R5s120178 Baseline Moving sic@*/</w:t>
            </w:r>
          </w:p>
          <w:p w14:paraId="2BFD1058" w14:textId="77777777" w:rsidR="0035461A" w:rsidRDefault="0035461A" w:rsidP="0035461A">
            <w:r>
              <w:t xml:space="preserve">      tmsiBasedNRIContainer      := cr_NwkResourceIdAny ifpresent, // @sic R5s130195 Baseline Moving sic@</w:t>
            </w:r>
          </w:p>
          <w:p w14:paraId="2668D098" w14:textId="77777777" w:rsidR="0035461A" w:rsidRDefault="0035461A" w:rsidP="0035461A">
            <w:r>
              <w:t xml:space="preserve">      t3324Value                 := cr_GPRS_Timer2_3('6A'O) ifpresent, // @sic R5s150329 Baseline Moving sic@</w:t>
            </w:r>
          </w:p>
          <w:p w14:paraId="1E171BC8" w14:textId="77777777" w:rsidR="0035461A" w:rsidRDefault="0035461A" w:rsidP="0035461A">
            <w:r>
              <w:t xml:space="preserve">      t3412ExtdValue             := cr_GPRS_Timer2_3 ('5E'O) ifpresent, // @sic R5s150329 Baseline Moving sic@</w:t>
            </w:r>
          </w:p>
          <w:p w14:paraId="779182D9" w14:textId="77777777" w:rsidR="0035461A" w:rsidRDefault="0035461A" w:rsidP="0035461A">
            <w:r>
              <w:t xml:space="preserve">      extendedDRXParams          := cr_ExtdDRXParamsAny ifpresent,  // @sic R5s160711 Baseline Moving sic@</w:t>
            </w:r>
          </w:p>
          <w:p w14:paraId="2455ABB4" w14:textId="77777777" w:rsidR="0035461A" w:rsidRDefault="0035461A" w:rsidP="0035461A">
            <w:r>
              <w:lastRenderedPageBreak/>
              <w:t xml:space="preserve">      ueAddSecurityCap           := cr_UE_AddSecurityCap_Any,</w:t>
            </w:r>
          </w:p>
          <w:p w14:paraId="05A8EF63" w14:textId="77777777" w:rsidR="0035461A" w:rsidRDefault="0035461A" w:rsidP="0035461A">
            <w:r>
              <w:t xml:space="preserve">      ueStatus                   := cr_UEStatus_N1,</w:t>
            </w:r>
          </w:p>
          <w:p w14:paraId="3CF45805" w14:textId="77777777" w:rsidR="0035461A" w:rsidRDefault="0035461A" w:rsidP="0035461A">
            <w:r>
              <w:t xml:space="preserve">      addInfoReq                 := cr_AdditionalInfoReqAny ifpresent,     /* cl. 9.9.3.55 O TLV 2    IEI=0x17 @sic R5s180552 Baseline Moving 2018 Phase 2 sic@ */</w:t>
            </w:r>
          </w:p>
          <w:p w14:paraId="04E1945B" w14:textId="77777777" w:rsidR="0035461A" w:rsidRDefault="0035461A" w:rsidP="0035461A">
            <w:r>
              <w:t xml:space="preserve">      n1UENetworkCap             := cr_N1_UENetworkCapAny ifpresent,  /* cl. 9.9.3.57 O TLV 3-15 IEI=0x32 @sic R5s201386 Baseline Moving sic@ */</w:t>
            </w:r>
          </w:p>
          <w:p w14:paraId="5D05270C" w14:textId="77777777" w:rsidR="0035461A" w:rsidRDefault="0035461A" w:rsidP="0035461A">
            <w:r>
              <w:t xml:space="preserve">      ueRadioCapIdAvailability   := cr_UERadioCapIdAvailabilityAny ifpresent,  /* cl. 9.9.3.58 O TV 3 IEI=0x34 @sic R5s201386 Baseline Moving sic@ */</w:t>
            </w:r>
          </w:p>
          <w:p w14:paraId="29B7D5D8" w14:textId="77777777" w:rsidR="0035461A" w:rsidRDefault="0035461A" w:rsidP="0035461A">
            <w:r>
              <w:t xml:space="preserve">      requestedWUSAssistInfo     := cr_WUSAssistInfoAny ifpresent,  /* cl. 9.9.3.62 O TLV 3-n IEI=0x35 @sic R5s201386 Baseline Moving sic@ */</w:t>
            </w:r>
          </w:p>
          <w:p w14:paraId="0C939B2F" w14:textId="77777777" w:rsidR="0035461A" w:rsidRDefault="0035461A" w:rsidP="0035461A">
            <w:r>
              <w:t xml:space="preserve">      drxInNB_S1                 := cr_DRXParamCommonAny ('36'O) ifpresent   /* cl. 9.9.3.63 O TLV 3 IEI=0x36 @sic R5s201386 Baseline Moving sic@ */</w:t>
            </w:r>
          </w:p>
          <w:p w14:paraId="15B51A24" w14:textId="77777777" w:rsidR="0035461A" w:rsidRDefault="0035461A" w:rsidP="0035461A">
            <w:r>
              <w:t xml:space="preserve">     }</w:t>
            </w:r>
          </w:p>
          <w:p w14:paraId="265291F9" w14:textId="5FB8962B" w:rsidR="0035461A" w:rsidRDefault="0035461A" w:rsidP="0035461A">
            <w:r>
              <w:t xml:space="preserve">  };</w:t>
            </w:r>
          </w:p>
          <w:p w14:paraId="3D5E7648" w14:textId="12EE8008" w:rsidR="00D414C0" w:rsidRDefault="00D414C0" w:rsidP="00B96D79"/>
        </w:tc>
      </w:tr>
      <w:bookmarkEnd w:id="23"/>
    </w:tbl>
    <w:p w14:paraId="39CE83B4" w14:textId="4654A296" w:rsidR="00D414C0" w:rsidRPr="00D414C0" w:rsidRDefault="00D414C0" w:rsidP="0035461A">
      <w:pPr>
        <w:pStyle w:val="Heading2"/>
        <w:tabs>
          <w:tab w:val="left" w:pos="576"/>
        </w:tabs>
        <w:overflowPunct w:val="0"/>
        <w:autoSpaceDE w:val="0"/>
        <w:autoSpaceDN w:val="0"/>
        <w:adjustRightInd w:val="0"/>
        <w:spacing w:before="480"/>
        <w:ind w:left="0" w:firstLine="0"/>
      </w:pPr>
    </w:p>
    <w:sectPr w:rsidR="00D414C0" w:rsidRPr="00D414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33264" w14:textId="77777777" w:rsidR="009671DB" w:rsidRDefault="009671DB">
      <w:r>
        <w:separator/>
      </w:r>
    </w:p>
  </w:endnote>
  <w:endnote w:type="continuationSeparator" w:id="0">
    <w:p w14:paraId="06C2B131" w14:textId="77777777" w:rsidR="009671DB" w:rsidRDefault="0096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C30EB" w14:textId="77777777" w:rsidR="009671DB" w:rsidRDefault="009671DB">
      <w:r>
        <w:separator/>
      </w:r>
    </w:p>
  </w:footnote>
  <w:footnote w:type="continuationSeparator" w:id="0">
    <w:p w14:paraId="1091EEA4" w14:textId="77777777" w:rsidR="009671DB" w:rsidRDefault="00967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E6148"/>
    <w:multiLevelType w:val="singleLevel"/>
    <w:tmpl w:val="269E6148"/>
    <w:lvl w:ilvl="0">
      <w:start w:val="1"/>
      <w:numFmt w:val="decimal"/>
      <w:lvlText w:val="%1."/>
      <w:lvlJc w:val="left"/>
      <w:pPr>
        <w:tabs>
          <w:tab w:val="num" w:pos="312"/>
        </w:tabs>
      </w:pPr>
    </w:lvl>
  </w:abstractNum>
  <w:abstractNum w:abstractNumId="8" w15:restartNumberingAfterBreak="0">
    <w:nsid w:val="2BA78CCF"/>
    <w:multiLevelType w:val="singleLevel"/>
    <w:tmpl w:val="2BA78CCF"/>
    <w:lvl w:ilvl="0">
      <w:start w:val="1"/>
      <w:numFmt w:val="decimal"/>
      <w:suff w:val="space"/>
      <w:lvlText w:val="%1."/>
      <w:lvlJc w:val="left"/>
    </w:lvl>
  </w:abstractNum>
  <w:abstractNum w:abstractNumId="9"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14"/>
  </w:num>
  <w:num w:numId="5">
    <w:abstractNumId w:val="2"/>
  </w:num>
  <w:num w:numId="6">
    <w:abstractNumId w:val="15"/>
  </w:num>
  <w:num w:numId="7">
    <w:abstractNumId w:val="19"/>
  </w:num>
  <w:num w:numId="8">
    <w:abstractNumId w:val="0"/>
  </w:num>
  <w:num w:numId="9">
    <w:abstractNumId w:val="4"/>
  </w:num>
  <w:num w:numId="10">
    <w:abstractNumId w:val="20"/>
  </w:num>
  <w:num w:numId="11">
    <w:abstractNumId w:val="18"/>
  </w:num>
  <w:num w:numId="12">
    <w:abstractNumId w:val="21"/>
  </w:num>
  <w:num w:numId="13">
    <w:abstractNumId w:val="9"/>
  </w:num>
  <w:num w:numId="14">
    <w:abstractNumId w:val="12"/>
  </w:num>
  <w:num w:numId="15">
    <w:abstractNumId w:val="16"/>
  </w:num>
  <w:num w:numId="16">
    <w:abstractNumId w:val="2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0"/>
  </w:num>
  <w:num w:numId="23">
    <w:abstractNumId w:val="23"/>
  </w:num>
  <w:num w:numId="24">
    <w:abstractNumId w:val="11"/>
  </w:num>
  <w:num w:numId="25">
    <w:abstractNumId w:val="17"/>
  </w:num>
  <w:num w:numId="2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47C22"/>
    <w:rsid w:val="00055CE1"/>
    <w:rsid w:val="00056850"/>
    <w:rsid w:val="00065CBA"/>
    <w:rsid w:val="000742B7"/>
    <w:rsid w:val="00086B5E"/>
    <w:rsid w:val="00092F7C"/>
    <w:rsid w:val="00093BA7"/>
    <w:rsid w:val="000A2912"/>
    <w:rsid w:val="000A2FA0"/>
    <w:rsid w:val="000A6394"/>
    <w:rsid w:val="000A77F7"/>
    <w:rsid w:val="000B0C2C"/>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B6F"/>
    <w:rsid w:val="00233709"/>
    <w:rsid w:val="00237180"/>
    <w:rsid w:val="0025709B"/>
    <w:rsid w:val="0026004D"/>
    <w:rsid w:val="00261B80"/>
    <w:rsid w:val="002640DD"/>
    <w:rsid w:val="002665CE"/>
    <w:rsid w:val="00266A88"/>
    <w:rsid w:val="00275D12"/>
    <w:rsid w:val="00280C35"/>
    <w:rsid w:val="00283EBC"/>
    <w:rsid w:val="002848B9"/>
    <w:rsid w:val="00284FEB"/>
    <w:rsid w:val="002860C4"/>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40B"/>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686C"/>
    <w:rsid w:val="0090583A"/>
    <w:rsid w:val="009148DE"/>
    <w:rsid w:val="00937A5E"/>
    <w:rsid w:val="00937F56"/>
    <w:rsid w:val="00941E30"/>
    <w:rsid w:val="009438D6"/>
    <w:rsid w:val="0095216E"/>
    <w:rsid w:val="00952F40"/>
    <w:rsid w:val="009664F6"/>
    <w:rsid w:val="009671DB"/>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7626"/>
    <w:rsid w:val="00DF0CD3"/>
    <w:rsid w:val="00E05751"/>
    <w:rsid w:val="00E057A7"/>
    <w:rsid w:val="00E05CA6"/>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7019E"/>
    <w:rsid w:val="00F708B7"/>
    <w:rsid w:val="00F720A4"/>
    <w:rsid w:val="00F723E3"/>
    <w:rsid w:val="00F751B6"/>
    <w:rsid w:val="00F761B2"/>
    <w:rsid w:val="00F93B4E"/>
    <w:rsid w:val="00F97C82"/>
    <w:rsid w:val="00FB3BB5"/>
    <w:rsid w:val="00FB4D91"/>
    <w:rsid w:val="00FB6386"/>
    <w:rsid w:val="00FC4B13"/>
    <w:rsid w:val="00FC79FD"/>
    <w:rsid w:val="00FD0C4C"/>
    <w:rsid w:val="00FD5F4A"/>
    <w:rsid w:val="00FE3F15"/>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14</Pages>
  <Words>4025</Words>
  <Characters>22943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66</cp:revision>
  <cp:lastPrinted>1900-01-01T00:00:00Z</cp:lastPrinted>
  <dcterms:created xsi:type="dcterms:W3CDTF">2021-06-29T12:40:00Z</dcterms:created>
  <dcterms:modified xsi:type="dcterms:W3CDTF">2021-10-22T16:00:00Z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