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8AA84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96A3D">
        <w:fldChar w:fldCharType="begin"/>
      </w:r>
      <w:r w:rsidR="00F96A3D">
        <w:instrText xml:space="preserve"> DOCPROPERTY  Tdoc#  \* MERGEFORMAT </w:instrText>
      </w:r>
      <w:r w:rsidR="00F96A3D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0B67AB">
        <w:rPr>
          <w:b/>
          <w:i/>
          <w:noProof/>
          <w:sz w:val="28"/>
        </w:rPr>
        <w:t>1352</w:t>
      </w:r>
      <w:r w:rsidR="00F96A3D">
        <w:rPr>
          <w:b/>
          <w:i/>
          <w:noProof/>
          <w:sz w:val="28"/>
        </w:rPr>
        <w:fldChar w:fldCharType="end"/>
      </w:r>
    </w:p>
    <w:p w14:paraId="5D6FC58C" w14:textId="307A0302" w:rsidR="001A09A3" w:rsidRDefault="00F96A3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CA6CE6B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56EF">
              <w:rPr>
                <w:b/>
                <w:noProof/>
                <w:sz w:val="28"/>
              </w:rPr>
              <w:t>7</w:t>
            </w:r>
            <w:r w:rsidR="000B67AB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549A2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B67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E287BC8" w:rsidR="001E41F3" w:rsidRDefault="000B67AB" w:rsidP="00715499">
            <w:pPr>
              <w:pStyle w:val="CRCoverPage"/>
              <w:spacing w:after="0"/>
            </w:pPr>
            <w:r w:rsidRPr="000B67AB">
              <w:rPr>
                <w:lang w:val="en-US"/>
              </w:rPr>
              <w:t>Correction for IMS emergency test case 19.4.2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C6D17F2" w:rsidR="001E41F3" w:rsidRDefault="000B6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FAE848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67AB">
              <w:rPr>
                <w:noProof/>
              </w:rPr>
              <w:t>10-07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FBF74" w14:textId="6417043B" w:rsidR="007A1FF3" w:rsidRDefault="007A1FF3" w:rsidP="007A1FF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implementaion of agreed prose CR R5-214623 for 36.508 table Table 4.5A.5.3-1: EUTRA/EPS signalling for IMS Emergency Call in limited service, the test case 19.4.2 will use NULL integrity and ciphering algorithms.</w:t>
            </w:r>
          </w:p>
          <w:p w14:paraId="5CC9551D" w14:textId="0FDE83E7" w:rsidR="00D44D27" w:rsidRDefault="00D44D27" w:rsidP="007A1FF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C3741E" w:rsidR="00980F99" w:rsidRPr="005C657A" w:rsidRDefault="007A1FF3" w:rsidP="008E6035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Add this test case to the list allowing NULL integrity algorithm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7379E3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6F56EF">
              <w:rPr>
                <w:noProof/>
              </w:rPr>
              <w:t>these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DC9237" w:rsidR="00D44D27" w:rsidRDefault="000B67AB" w:rsidP="00D44D27">
            <w:pPr>
              <w:pStyle w:val="CRCoverPage"/>
              <w:spacing w:after="0"/>
              <w:rPr>
                <w:noProof/>
              </w:rPr>
            </w:pPr>
            <w:r>
              <w:t>19.4.2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D57D1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81676BA" w:rsidR="00D44D27" w:rsidRDefault="006F56EF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CE213A8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00923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46803C6" w14:textId="4B04FAB5" w:rsidR="009E319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19B" w:rsidRPr="00287E30">
        <w:rPr>
          <w:rFonts w:cs="Arial"/>
          <w:iCs/>
        </w:rPr>
        <w:t>Table of Contents</w:t>
      </w:r>
      <w:r w:rsidR="009E319B">
        <w:tab/>
      </w:r>
      <w:r w:rsidR="009E319B">
        <w:fldChar w:fldCharType="begin"/>
      </w:r>
      <w:r w:rsidR="009E319B">
        <w:instrText xml:space="preserve"> PAGEREF _Toc70092376 \h </w:instrText>
      </w:r>
      <w:r w:rsidR="009E319B">
        <w:fldChar w:fldCharType="separate"/>
      </w:r>
      <w:r w:rsidR="009E319B">
        <w:t>2</w:t>
      </w:r>
      <w:r w:rsidR="009E319B">
        <w:fldChar w:fldCharType="end"/>
      </w:r>
    </w:p>
    <w:p w14:paraId="5565C3BB" w14:textId="51DC15E1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_Toc70092377 \h </w:instrText>
      </w:r>
      <w:r>
        <w:fldChar w:fldCharType="separate"/>
      </w:r>
      <w:r>
        <w:t>3</w:t>
      </w:r>
      <w:r>
        <w:fldChar w:fldCharType="end"/>
      </w:r>
    </w:p>
    <w:p w14:paraId="3C12C010" w14:textId="5EC46B9B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_Toc70092378 \h </w:instrText>
      </w:r>
      <w:r>
        <w:fldChar w:fldCharType="separate"/>
      </w:r>
      <w:r>
        <w:t>3</w:t>
      </w:r>
      <w:r>
        <w:fldChar w:fldCharType="end"/>
      </w:r>
    </w:p>
    <w:p w14:paraId="365F0B91" w14:textId="0C15D512" w:rsidR="009E319B" w:rsidRDefault="009E31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7E30">
        <w:rPr>
          <w:b/>
          <w:lang w:val="pt-BR"/>
        </w:rPr>
        <w:t xml:space="preserve">2.1 Change </w:t>
      </w:r>
      <w:r w:rsidRPr="00287E3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_Toc70092379 \h </w:instrText>
      </w:r>
      <w:r>
        <w:fldChar w:fldCharType="separate"/>
      </w:r>
      <w:r>
        <w:t>3</w:t>
      </w:r>
      <w:r>
        <w:fldChar w:fldCharType="end"/>
      </w:r>
    </w:p>
    <w:p w14:paraId="2E4D4796" w14:textId="774B86C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0092377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61BEA6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DD184C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70092378"/>
      <w:r w:rsidRPr="00854C55">
        <w:rPr>
          <w:b/>
        </w:rPr>
        <w:t>Corrections required</w:t>
      </w:r>
      <w:bookmarkEnd w:id="4"/>
      <w:bookmarkEnd w:id="5"/>
      <w:bookmarkEnd w:id="6"/>
    </w:p>
    <w:p w14:paraId="4D804B64" w14:textId="28F332C3" w:rsidR="000B67AB" w:rsidRPr="0004733E" w:rsidRDefault="000B67AB" w:rsidP="000B67AB">
      <w:pPr>
        <w:pStyle w:val="Heading2"/>
        <w:ind w:left="0" w:firstLine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2.1 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B67AB" w:rsidRPr="0004733E" w14:paraId="44ACC571" w14:textId="77777777" w:rsidTr="00B96D79">
        <w:tc>
          <w:tcPr>
            <w:tcW w:w="1985" w:type="dxa"/>
          </w:tcPr>
          <w:p w14:paraId="4DD90847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</w:tcPr>
          <w:p w14:paraId="1A1F7A8A" w14:textId="77777777" w:rsidR="000B67AB" w:rsidRPr="0004733E" w:rsidRDefault="000B67AB" w:rsidP="00B96D79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proofErr w:type="spellStart"/>
            <w:r w:rsidRPr="00E9222C">
              <w:rPr>
                <w:rFonts w:cs="Arial"/>
              </w:rPr>
              <w:t>f_GetTestcaseAttrib_NullIntegrityAlgorithmAllowed</w:t>
            </w:r>
            <w:proofErr w:type="spellEnd"/>
            <w:r w:rsidRPr="0004733E">
              <w:rPr>
                <w:rFonts w:cs="Arial"/>
              </w:rPr>
              <w:t xml:space="preserve"> ()</w:t>
            </w:r>
          </w:p>
        </w:tc>
      </w:tr>
      <w:tr w:rsidR="000B67AB" w:rsidRPr="0004733E" w14:paraId="04652DE9" w14:textId="77777777" w:rsidTr="00B96D79">
        <w:trPr>
          <w:trHeight w:val="350"/>
        </w:trPr>
        <w:tc>
          <w:tcPr>
            <w:tcW w:w="1985" w:type="dxa"/>
          </w:tcPr>
          <w:p w14:paraId="331F5A91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54E23056" w14:textId="71FC6AC2" w:rsidR="000B67AB" w:rsidRPr="0004733E" w:rsidRDefault="000B67AB" w:rsidP="00B96D7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Following </w:t>
            </w:r>
            <w:r w:rsidR="003D7198">
              <w:rPr>
                <w:rFonts w:cs="Arial"/>
                <w:noProof/>
              </w:rPr>
              <w:t xml:space="preserve">the implementaion of agreed prose </w:t>
            </w:r>
            <w:r w:rsidRPr="00CF5854">
              <w:rPr>
                <w:rFonts w:cs="Arial"/>
                <w:noProof/>
              </w:rPr>
              <w:t>CR R5-214623</w:t>
            </w:r>
            <w:r w:rsidR="003D7198">
              <w:rPr>
                <w:rFonts w:cs="Arial"/>
                <w:noProof/>
              </w:rPr>
              <w:t xml:space="preserve"> for 36.508 table</w:t>
            </w:r>
            <w:r w:rsidR="003D7198">
              <w:t xml:space="preserve"> </w:t>
            </w:r>
            <w:r w:rsidR="003D7198" w:rsidRPr="003D7198">
              <w:rPr>
                <w:rFonts w:cs="Arial"/>
                <w:noProof/>
              </w:rPr>
              <w:t>Table 4.5A.5.3-1: EUTRA/EPS signalling for IMS Emergency Call in limited service</w:t>
            </w:r>
            <w:r w:rsidR="003D7198">
              <w:rPr>
                <w:rFonts w:cs="Arial"/>
                <w:noProof/>
              </w:rPr>
              <w:t>, this test case will use NULL integrity and ciphering algorithms.</w:t>
            </w:r>
          </w:p>
        </w:tc>
      </w:tr>
      <w:tr w:rsidR="000B67AB" w:rsidRPr="0004733E" w14:paraId="3FF5F73E" w14:textId="77777777" w:rsidTr="00B96D79">
        <w:tc>
          <w:tcPr>
            <w:tcW w:w="1985" w:type="dxa"/>
          </w:tcPr>
          <w:p w14:paraId="389EEEE1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43F0029" w14:textId="68EF3F81" w:rsidR="000B67AB" w:rsidRPr="0004733E" w:rsidRDefault="000B67AB" w:rsidP="00B96D7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>Adding th</w:t>
            </w:r>
            <w:r w:rsidR="003D7198">
              <w:rPr>
                <w:rFonts w:cs="Arial"/>
                <w:noProof/>
              </w:rPr>
              <w:t xml:space="preserve">is test case to the list allowing NULL </w:t>
            </w:r>
            <w:r w:rsidR="007A1FF3">
              <w:rPr>
                <w:rFonts w:cs="Arial"/>
                <w:noProof/>
              </w:rPr>
              <w:t>integrity</w:t>
            </w:r>
            <w:r w:rsidR="003D7198">
              <w:rPr>
                <w:rFonts w:cs="Arial"/>
                <w:noProof/>
              </w:rPr>
              <w:t xml:space="preserve"> algorithm</w:t>
            </w:r>
          </w:p>
        </w:tc>
      </w:tr>
      <w:tr w:rsidR="000B67AB" w:rsidRPr="0004733E" w14:paraId="4022C0FF" w14:textId="77777777" w:rsidTr="00B96D79">
        <w:tc>
          <w:tcPr>
            <w:tcW w:w="1985" w:type="dxa"/>
          </w:tcPr>
          <w:p w14:paraId="5A1AD0E6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51CCFD6B" w14:textId="77777777" w:rsidR="000B67AB" w:rsidRPr="0004733E" w:rsidRDefault="000B67AB" w:rsidP="00B96D79">
            <w:pPr>
              <w:spacing w:after="0"/>
              <w:rPr>
                <w:rFonts w:ascii="Arial" w:hAnsi="Arial" w:cs="Arial"/>
                <w:noProof/>
              </w:rPr>
            </w:pPr>
            <w:r w:rsidRPr="00E9222C">
              <w:rPr>
                <w:rFonts w:ascii="Arial" w:hAnsi="Arial" w:cs="Arial"/>
                <w:noProof/>
              </w:rPr>
              <w:t>TestcaseProperties.ttcn</w:t>
            </w:r>
          </w:p>
        </w:tc>
      </w:tr>
      <w:tr w:rsidR="000B67AB" w:rsidRPr="0004733E" w14:paraId="5D629928" w14:textId="77777777" w:rsidTr="00B96D79">
        <w:tc>
          <w:tcPr>
            <w:tcW w:w="1985" w:type="dxa"/>
          </w:tcPr>
          <w:p w14:paraId="1052C949" w14:textId="77777777" w:rsidR="000B67AB" w:rsidRPr="0004733E" w:rsidRDefault="000B67AB" w:rsidP="00B96D7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5300B668" w14:textId="77777777" w:rsidR="000B67AB" w:rsidRPr="0004733E" w:rsidRDefault="000B67AB" w:rsidP="00B96D7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2A9A8A85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</w:p>
    <w:p w14:paraId="05C0D4E1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67AB" w:rsidRPr="0004733E" w14:paraId="56399331" w14:textId="77777777" w:rsidTr="00B96D79">
        <w:tc>
          <w:tcPr>
            <w:tcW w:w="9855" w:type="dxa"/>
          </w:tcPr>
          <w:p w14:paraId="51B376EE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6CE67554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function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f_GetTestcaseAttrib_NullIntegrityAlgorithmAllowed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charstring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 return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</w:p>
          <w:p w14:paraId="603014CB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2F9AA490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) {</w:t>
            </w:r>
          </w:p>
          <w:p w14:paraId="5AA7E29B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case ("TC_19_4_1") { return true; }</w:t>
            </w:r>
          </w:p>
          <w:p w14:paraId="75AD3A48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11A1E487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return false;</w:t>
            </w:r>
          </w:p>
          <w:p w14:paraId="0AC8D900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79D08F7F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</w:p>
    <w:p w14:paraId="511DED07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  <w:bookmarkStart w:id="7" w:name="OLE_LINK4"/>
      <w:bookmarkStart w:id="8" w:name="OLE_LINK5"/>
    </w:p>
    <w:p w14:paraId="041B02FC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67AB" w:rsidRPr="0004733E" w14:paraId="28C8DE73" w14:textId="77777777" w:rsidTr="00B96D79">
        <w:tc>
          <w:tcPr>
            <w:tcW w:w="9855" w:type="dxa"/>
          </w:tcPr>
          <w:p w14:paraId="1B4E1E11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</w:p>
          <w:p w14:paraId="1EE44593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function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f_GetTestcaseAttrib_NullIntegrityAlgorithmAllowed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charstring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) return 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boolean</w:t>
            </w:r>
            <w:proofErr w:type="spellEnd"/>
          </w:p>
          <w:p w14:paraId="364DD23F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{</w:t>
            </w:r>
          </w:p>
          <w:p w14:paraId="62879D6A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select (</w:t>
            </w:r>
            <w:proofErr w:type="spellStart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p_Testcase</w:t>
            </w:r>
            <w:proofErr w:type="spellEnd"/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>) {</w:t>
            </w:r>
          </w:p>
          <w:p w14:paraId="07AEE63E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case ("TC_19_4_1") { return true; }</w:t>
            </w:r>
          </w:p>
          <w:p w14:paraId="5BC3A03A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  </w:t>
            </w:r>
            <w:r w:rsidRPr="003D7198">
              <w:rPr>
                <w:rFonts w:ascii="Arial" w:hAnsi="Arial" w:cs="Arial"/>
                <w:sz w:val="16"/>
                <w:szCs w:val="16"/>
                <w:highlight w:val="yellow"/>
                <w:lang w:val="en-US" w:eastAsia="zh-CN"/>
              </w:rPr>
              <w:t>case ("TC_19_4_2") { return true; }</w:t>
            </w:r>
          </w:p>
          <w:p w14:paraId="7AE6CAC0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02FD275B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}</w:t>
            </w:r>
          </w:p>
          <w:p w14:paraId="44DB8E6C" w14:textId="77777777" w:rsidR="000B67AB" w:rsidRPr="00E9222C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  return false;</w:t>
            </w:r>
          </w:p>
          <w:p w14:paraId="35F3A033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E9222C">
              <w:rPr>
                <w:rFonts w:ascii="Arial" w:hAnsi="Arial" w:cs="Arial"/>
                <w:sz w:val="16"/>
                <w:szCs w:val="16"/>
                <w:lang w:val="en-US" w:eastAsia="zh-CN"/>
              </w:rPr>
              <w:t xml:space="preserve">  }</w:t>
            </w:r>
          </w:p>
          <w:p w14:paraId="5E55A2A3" w14:textId="77777777" w:rsidR="000B67AB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64D2674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</w:tc>
      </w:tr>
      <w:tr w:rsidR="000B67AB" w:rsidRPr="0004733E" w14:paraId="5B825F79" w14:textId="77777777" w:rsidTr="00B96D79">
        <w:tc>
          <w:tcPr>
            <w:tcW w:w="9855" w:type="dxa"/>
          </w:tcPr>
          <w:p w14:paraId="3D0A9EFF" w14:textId="77777777" w:rsidR="000B67AB" w:rsidRPr="0004733E" w:rsidRDefault="000B67AB" w:rsidP="00B96D7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</w:tbl>
    <w:p w14:paraId="33957FB2" w14:textId="77777777" w:rsidR="000B67AB" w:rsidRPr="0004733E" w:rsidRDefault="000B67AB" w:rsidP="000B67AB">
      <w:pPr>
        <w:spacing w:after="0"/>
        <w:rPr>
          <w:rFonts w:ascii="Arial" w:hAnsi="Arial" w:cs="Arial"/>
          <w:b/>
          <w:lang w:eastAsia="en-GB"/>
        </w:rPr>
      </w:pPr>
    </w:p>
    <w:p w14:paraId="5C6C593C" w14:textId="4E1D1A21" w:rsidR="008E6035" w:rsidRDefault="008E6035" w:rsidP="000B67A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912C3" w14:textId="77777777" w:rsidR="00F96A3D" w:rsidRDefault="00F96A3D">
      <w:r>
        <w:separator/>
      </w:r>
    </w:p>
  </w:endnote>
  <w:endnote w:type="continuationSeparator" w:id="0">
    <w:p w14:paraId="78D17F7F" w14:textId="77777777" w:rsidR="00F96A3D" w:rsidRDefault="00F9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6035C" w14:textId="77777777" w:rsidR="00F96A3D" w:rsidRDefault="00F96A3D">
      <w:r>
        <w:separator/>
      </w:r>
    </w:p>
  </w:footnote>
  <w:footnote w:type="continuationSeparator" w:id="0">
    <w:p w14:paraId="6C31F4E7" w14:textId="77777777" w:rsidR="00F96A3D" w:rsidRDefault="00F96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67AB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D61BB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D7198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5D05"/>
    <w:rsid w:val="004D6A20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6F56EF"/>
    <w:rsid w:val="00701A94"/>
    <w:rsid w:val="007146D3"/>
    <w:rsid w:val="00715499"/>
    <w:rsid w:val="007163F3"/>
    <w:rsid w:val="00757DA6"/>
    <w:rsid w:val="00765598"/>
    <w:rsid w:val="00792342"/>
    <w:rsid w:val="007977A8"/>
    <w:rsid w:val="007A1FF3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31FB"/>
    <w:rsid w:val="00A37C31"/>
    <w:rsid w:val="00A45358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47263"/>
    <w:rsid w:val="00D50255"/>
    <w:rsid w:val="00D60A1D"/>
    <w:rsid w:val="00D66520"/>
    <w:rsid w:val="00D83373"/>
    <w:rsid w:val="00D83C48"/>
    <w:rsid w:val="00D85F97"/>
    <w:rsid w:val="00D878CE"/>
    <w:rsid w:val="00D9742A"/>
    <w:rsid w:val="00DC2D3D"/>
    <w:rsid w:val="00DD184C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56F87"/>
    <w:rsid w:val="00F7019E"/>
    <w:rsid w:val="00F751B6"/>
    <w:rsid w:val="00F93B4E"/>
    <w:rsid w:val="00F96A3D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1734</TotalTime>
  <Pages>3</Pages>
  <Words>522</Words>
  <Characters>2977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39</cp:revision>
  <cp:lastPrinted>1900-01-01T00:00:00Z</cp:lastPrinted>
  <dcterms:created xsi:type="dcterms:W3CDTF">2020-12-08T10:56:00Z</dcterms:created>
  <dcterms:modified xsi:type="dcterms:W3CDTF">2021-10-07T16:16:00Z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