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11B4A2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13</w:t>
      </w:r>
      <w:r w:rsidR="007A20BE">
        <w:rPr>
          <w:b/>
          <w:i/>
          <w:noProof/>
          <w:sz w:val="28"/>
        </w:rPr>
        <w:t>28</w:t>
      </w:r>
    </w:p>
    <w:p w14:paraId="5D6FC58C" w14:textId="307A0302" w:rsidR="001A09A3" w:rsidRDefault="001958CA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7C1AA9B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7A20BE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411F750" w:rsidR="001E41F3" w:rsidRDefault="007A20BE" w:rsidP="00715499">
            <w:pPr>
              <w:pStyle w:val="CRCoverPage"/>
              <w:spacing w:after="0"/>
            </w:pPr>
            <w:r w:rsidRPr="007A20BE">
              <w:t>Correction for NR5GC multilayer test case 11.4.3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2B8DBA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23E3">
              <w:rPr>
                <w:noProof/>
              </w:rPr>
              <w:t>09</w:t>
            </w:r>
            <w:r w:rsidR="000C016D">
              <w:rPr>
                <w:noProof/>
              </w:rPr>
              <w:t>-</w:t>
            </w:r>
            <w:r w:rsidR="00E45355">
              <w:rPr>
                <w:noProof/>
              </w:rPr>
              <w:t>30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F7FD3A6" w:rsidR="006408D7" w:rsidRDefault="009B3329" w:rsidP="009B3329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R5-216199, the UE is in test state 0-A following preamble since the UE has no USIM.</w:t>
            </w: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8EF4D92" w:rsidR="008150DE" w:rsidRPr="00D3537B" w:rsidRDefault="009B3329" w:rsidP="00D52135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Change preamble state to STATE_OFF_0A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DB4F7C6" w:rsidR="006408D7" w:rsidRDefault="008860A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D52135">
              <w:rPr>
                <w:noProof/>
              </w:rPr>
              <w:t>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293703D" w:rsidR="006408D7" w:rsidRDefault="00D52135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11.4.3.NR5GC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01B52435" w14:textId="77777777" w:rsidR="00D52135" w:rsidRDefault="00D52135" w:rsidP="00D52135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52135" w14:paraId="62F54F2E" w14:textId="77777777" w:rsidTr="00950EBB">
        <w:trPr>
          <w:trHeight w:val="447"/>
        </w:trPr>
        <w:tc>
          <w:tcPr>
            <w:tcW w:w="1985" w:type="dxa"/>
          </w:tcPr>
          <w:p w14:paraId="1D3AB0DD" w14:textId="77777777" w:rsidR="00D52135" w:rsidRDefault="00D52135" w:rsidP="00950EB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F9FDD2F" w14:textId="77777777" w:rsidR="00D52135" w:rsidRDefault="00D52135" w:rsidP="00950EBB">
            <w:pPr>
              <w:spacing w:after="0"/>
            </w:pPr>
            <w:r w:rsidRPr="009827BC">
              <w:t>f_TC_11_4_3_NR5GC</w:t>
            </w:r>
          </w:p>
        </w:tc>
      </w:tr>
      <w:tr w:rsidR="00D52135" w14:paraId="4755753D" w14:textId="77777777" w:rsidTr="00950EBB">
        <w:trPr>
          <w:trHeight w:val="452"/>
        </w:trPr>
        <w:tc>
          <w:tcPr>
            <w:tcW w:w="1985" w:type="dxa"/>
          </w:tcPr>
          <w:p w14:paraId="77EB8255" w14:textId="77777777" w:rsidR="00D52135" w:rsidRDefault="00D52135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0F3E2EE" w14:textId="6F2EC429" w:rsidR="00D52135" w:rsidRDefault="00D52135" w:rsidP="00950E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Following</w:t>
            </w:r>
            <w:r>
              <w:rPr>
                <w:rFonts w:ascii="Arial" w:hAnsi="Arial" w:cs="Arial"/>
              </w:rPr>
              <w:t xml:space="preserve"> R5-216199, the UE is in test state 0-A </w:t>
            </w:r>
            <w:r>
              <w:rPr>
                <w:rFonts w:ascii="Arial" w:hAnsi="Arial" w:cs="Arial"/>
              </w:rPr>
              <w:t>following</w:t>
            </w:r>
            <w:r>
              <w:rPr>
                <w:rFonts w:ascii="Arial" w:hAnsi="Arial" w:cs="Arial"/>
              </w:rPr>
              <w:t xml:space="preserve"> preamble</w:t>
            </w:r>
            <w:r>
              <w:rPr>
                <w:rFonts w:ascii="Arial" w:hAnsi="Arial" w:cs="Arial"/>
              </w:rPr>
              <w:t xml:space="preserve"> since the UE has no USIM.</w:t>
            </w:r>
          </w:p>
        </w:tc>
      </w:tr>
      <w:tr w:rsidR="00D52135" w14:paraId="24A0CBFD" w14:textId="77777777" w:rsidTr="00950EBB">
        <w:tc>
          <w:tcPr>
            <w:tcW w:w="1985" w:type="dxa"/>
          </w:tcPr>
          <w:p w14:paraId="347F8884" w14:textId="77777777" w:rsidR="00D52135" w:rsidRDefault="00D52135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BA50440" w14:textId="77777777" w:rsidR="00D52135" w:rsidRDefault="00D52135" w:rsidP="00950EBB">
            <w:pPr>
              <w:pStyle w:val="CRCoverPage"/>
              <w:spacing w:after="0"/>
              <w:rPr>
                <w:lang w:val="en-SG" w:eastAsia="en-US"/>
              </w:rPr>
            </w:pPr>
            <w:r w:rsidRPr="00D52135">
              <w:rPr>
                <w:lang w:val="en-SG" w:eastAsia="en-US"/>
              </w:rPr>
              <w:t>Change preamble state to STATE_OFF_0A</w:t>
            </w:r>
          </w:p>
        </w:tc>
      </w:tr>
      <w:tr w:rsidR="00D52135" w14:paraId="5563B91F" w14:textId="77777777" w:rsidTr="00950EBB">
        <w:tc>
          <w:tcPr>
            <w:tcW w:w="1985" w:type="dxa"/>
          </w:tcPr>
          <w:p w14:paraId="47BE805A" w14:textId="77777777" w:rsidR="00D52135" w:rsidRDefault="00D52135" w:rsidP="00950EB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4ED58F" w14:textId="77777777" w:rsidR="00D52135" w:rsidRDefault="00D52135" w:rsidP="00950EBB">
            <w:pPr>
              <w:spacing w:after="0"/>
              <w:rPr>
                <w:rFonts w:ascii="Arial" w:hAnsi="Arial" w:cs="Arial"/>
                <w:lang w:val="en-US" w:eastAsia="en-US"/>
              </w:rPr>
            </w:pPr>
            <w:r w:rsidRPr="009827BC">
              <w:rPr>
                <w:rFonts w:ascii="Arial" w:hAnsi="Arial" w:cs="Arial"/>
                <w:lang w:val="en-US" w:eastAsia="en-US"/>
              </w:rPr>
              <w:t>Emergency_NR5GC</w:t>
            </w:r>
          </w:p>
        </w:tc>
      </w:tr>
      <w:tr w:rsidR="00D52135" w14:paraId="30BE0DA4" w14:textId="77777777" w:rsidTr="00950EBB">
        <w:tc>
          <w:tcPr>
            <w:tcW w:w="1985" w:type="dxa"/>
          </w:tcPr>
          <w:p w14:paraId="6DC1C2EF" w14:textId="77777777" w:rsidR="00D52135" w:rsidRDefault="00D52135" w:rsidP="00950EB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D604183" w14:textId="77777777" w:rsidR="00D52135" w:rsidRDefault="00D52135" w:rsidP="00950EBB">
            <w:pPr>
              <w:rPr>
                <w:rFonts w:ascii="Arial" w:hAnsi="Arial"/>
                <w:highlight w:val="cyan"/>
              </w:rPr>
            </w:pPr>
          </w:p>
        </w:tc>
      </w:tr>
    </w:tbl>
    <w:p w14:paraId="061E1842" w14:textId="77777777" w:rsidR="00D52135" w:rsidRDefault="00D52135" w:rsidP="00D52135">
      <w:pPr>
        <w:rPr>
          <w:lang w:val="en-US" w:eastAsia="en-US"/>
        </w:rPr>
      </w:pPr>
    </w:p>
    <w:p w14:paraId="4B9560FC" w14:textId="77777777" w:rsidR="00D52135" w:rsidRDefault="00D52135" w:rsidP="00D52135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2135" w14:paraId="0976997E" w14:textId="77777777" w:rsidTr="00950EBB">
        <w:tc>
          <w:tcPr>
            <w:tcW w:w="9855" w:type="dxa"/>
          </w:tcPr>
          <w:p w14:paraId="3CB6888D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 function f_TC_11_4_3_NR5GC() runs on NR5GC_PTC</w:t>
            </w:r>
          </w:p>
          <w:p w14:paraId="41A15D5E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{</w:t>
            </w:r>
          </w:p>
          <w:p w14:paraId="6687B850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</w:t>
            </w:r>
          </w:p>
          <w:p w14:paraId="7FB6B4BE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  f_NR5GC_Init(NR_1);// System information combination NR-1 as defined in TS 38.508-1 [4], subclause 4.4.3.1.2. SIB1 indicates </w:t>
            </w:r>
            <w:proofErr w:type="spellStart"/>
            <w:r w:rsidRPr="009827BC">
              <w:rPr>
                <w:lang w:val="en-US" w:eastAsia="en-US"/>
              </w:rPr>
              <w:t>ims-EmergencySupport</w:t>
            </w:r>
            <w:proofErr w:type="spellEnd"/>
            <w:r w:rsidRPr="009827BC">
              <w:rPr>
                <w:lang w:val="en-US" w:eastAsia="en-US"/>
              </w:rPr>
              <w:t>.</w:t>
            </w:r>
          </w:p>
          <w:p w14:paraId="1F40DB81" w14:textId="77777777" w:rsidR="00D52135" w:rsidRPr="009827BC" w:rsidRDefault="00D52135" w:rsidP="00950EBB">
            <w:pPr>
              <w:rPr>
                <w:lang w:val="en-US" w:eastAsia="en-US"/>
              </w:rPr>
            </w:pPr>
          </w:p>
          <w:p w14:paraId="1631AEB8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  //Create and configure cells</w:t>
            </w:r>
          </w:p>
          <w:p w14:paraId="0B088DEE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  </w:t>
            </w:r>
            <w:proofErr w:type="spellStart"/>
            <w:r w:rsidRPr="009827BC">
              <w:rPr>
                <w:lang w:val="en-US" w:eastAsia="en-US"/>
              </w:rPr>
              <w:t>f_NR_CellConfig_Def</w:t>
            </w:r>
            <w:proofErr w:type="spellEnd"/>
            <w:r w:rsidRPr="009827BC">
              <w:rPr>
                <w:lang w:val="en-US" w:eastAsia="en-US"/>
              </w:rPr>
              <w:t>(nr_Cell1);</w:t>
            </w:r>
          </w:p>
          <w:p w14:paraId="6239A911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  </w:t>
            </w:r>
            <w:proofErr w:type="spellStart"/>
            <w:r w:rsidRPr="009827BC">
              <w:rPr>
                <w:lang w:val="en-US" w:eastAsia="en-US"/>
              </w:rPr>
              <w:t>f_UT_USIM_Remove</w:t>
            </w:r>
            <w:proofErr w:type="spellEnd"/>
            <w:r w:rsidRPr="009827BC">
              <w:rPr>
                <w:lang w:val="en-US" w:eastAsia="en-US"/>
              </w:rPr>
              <w:t>(UT);</w:t>
            </w:r>
          </w:p>
          <w:p w14:paraId="5917E790" w14:textId="77777777" w:rsidR="00D52135" w:rsidRPr="009827BC" w:rsidRDefault="00D52135" w:rsidP="00950EBB">
            <w:pPr>
              <w:rPr>
                <w:lang w:val="en-US" w:eastAsia="en-US"/>
              </w:rPr>
            </w:pPr>
          </w:p>
          <w:p w14:paraId="051B58DB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  //The UE is in test state 0N-B (Switched Off) as defined in TS 38.508-1 [4], subclause 4.4A.2.</w:t>
            </w:r>
          </w:p>
          <w:p w14:paraId="052C7F5C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  f_NR5GC_Preamble (nr_Cell1, </w:t>
            </w:r>
            <w:r w:rsidRPr="009827BC">
              <w:rPr>
                <w:highlight w:val="yellow"/>
                <w:lang w:val="en-US" w:eastAsia="en-US"/>
              </w:rPr>
              <w:t>STATE_OFF_0B</w:t>
            </w:r>
            <w:r w:rsidRPr="009827BC">
              <w:rPr>
                <w:lang w:val="en-US" w:eastAsia="en-US"/>
              </w:rPr>
              <w:t>);</w:t>
            </w:r>
          </w:p>
          <w:p w14:paraId="171EAFEF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     </w:t>
            </w:r>
          </w:p>
          <w:p w14:paraId="0F50308E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  </w:t>
            </w:r>
            <w:proofErr w:type="spellStart"/>
            <w:r w:rsidRPr="009827BC">
              <w:rPr>
                <w:lang w:val="en-US" w:eastAsia="en-US"/>
              </w:rPr>
              <w:t>f_NR_TestBody_Set</w:t>
            </w:r>
            <w:proofErr w:type="spellEnd"/>
            <w:r w:rsidRPr="009827BC">
              <w:rPr>
                <w:lang w:val="en-US" w:eastAsia="en-US"/>
              </w:rPr>
              <w:t>(true);</w:t>
            </w:r>
          </w:p>
          <w:p w14:paraId="12636B11" w14:textId="77777777" w:rsidR="00D52135" w:rsidRPr="009827BC" w:rsidRDefault="00D52135" w:rsidP="00950EBB">
            <w:pPr>
              <w:rPr>
                <w:lang w:val="en-US" w:eastAsia="en-US"/>
              </w:rPr>
            </w:pPr>
          </w:p>
          <w:p w14:paraId="0B0F167D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  fl_TC_11_4_3_NR5GC_TestBody();</w:t>
            </w:r>
          </w:p>
          <w:p w14:paraId="5CDE6C6F" w14:textId="77777777" w:rsidR="00D52135" w:rsidRPr="009827BC" w:rsidRDefault="00D52135" w:rsidP="00950EBB">
            <w:pPr>
              <w:rPr>
                <w:lang w:val="en-US" w:eastAsia="en-US"/>
              </w:rPr>
            </w:pPr>
          </w:p>
          <w:p w14:paraId="5BF2D2E9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  </w:t>
            </w:r>
            <w:proofErr w:type="spellStart"/>
            <w:r w:rsidRPr="009827BC">
              <w:rPr>
                <w:lang w:val="en-US" w:eastAsia="en-US"/>
              </w:rPr>
              <w:t>f_NR_TestBody_Set</w:t>
            </w:r>
            <w:proofErr w:type="spellEnd"/>
            <w:r w:rsidRPr="009827BC">
              <w:rPr>
                <w:lang w:val="en-US" w:eastAsia="en-US"/>
              </w:rPr>
              <w:t>(false);</w:t>
            </w:r>
          </w:p>
          <w:p w14:paraId="0D9226C4" w14:textId="77777777" w:rsidR="00D52135" w:rsidRPr="009827BC" w:rsidRDefault="00D52135" w:rsidP="00950EBB">
            <w:pPr>
              <w:rPr>
                <w:lang w:val="en-US" w:eastAsia="en-US"/>
              </w:rPr>
            </w:pPr>
          </w:p>
          <w:p w14:paraId="3AE5D2D1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  </w:t>
            </w:r>
            <w:proofErr w:type="spellStart"/>
            <w:r w:rsidRPr="009827BC">
              <w:rPr>
                <w:lang w:val="en-US" w:eastAsia="en-US"/>
              </w:rPr>
              <w:t>f_NR_Postamble</w:t>
            </w:r>
            <w:proofErr w:type="spellEnd"/>
            <w:r w:rsidRPr="009827BC">
              <w:rPr>
                <w:lang w:val="en-US" w:eastAsia="en-US"/>
              </w:rPr>
              <w:t>(nr_Cell1, STATE_EMERGENCY_RELEASE_CONNECTED); // @sic R5-216199 sic@</w:t>
            </w:r>
          </w:p>
          <w:p w14:paraId="1DD57CCF" w14:textId="77777777" w:rsidR="00D52135" w:rsidRPr="009827BC" w:rsidRDefault="00D52135" w:rsidP="00950EBB">
            <w:pPr>
              <w:rPr>
                <w:lang w:val="en-US" w:eastAsia="en-US"/>
              </w:rPr>
            </w:pPr>
          </w:p>
          <w:p w14:paraId="2221E5B8" w14:textId="77777777" w:rsidR="00D52135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}</w:t>
            </w:r>
          </w:p>
        </w:tc>
      </w:tr>
    </w:tbl>
    <w:p w14:paraId="25EB1B7D" w14:textId="77777777" w:rsidR="00D52135" w:rsidRDefault="00D52135" w:rsidP="00D52135">
      <w:pPr>
        <w:rPr>
          <w:lang w:val="en-US" w:eastAsia="en-US"/>
        </w:rPr>
      </w:pPr>
    </w:p>
    <w:p w14:paraId="478A6466" w14:textId="77777777" w:rsidR="00D52135" w:rsidRDefault="00D52135" w:rsidP="00D52135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2135" w14:paraId="5F247FB3" w14:textId="77777777" w:rsidTr="00950EBB">
        <w:tc>
          <w:tcPr>
            <w:tcW w:w="9855" w:type="dxa"/>
          </w:tcPr>
          <w:p w14:paraId="233A7CAA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>function f_TC_11_4_3_NR5GC() runs on NR5GC_PTC</w:t>
            </w:r>
          </w:p>
          <w:p w14:paraId="15CD56E8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{</w:t>
            </w:r>
          </w:p>
          <w:p w14:paraId="018BD143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</w:t>
            </w:r>
          </w:p>
          <w:p w14:paraId="6BE795AF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  f_NR5GC_Init(NR_1);// System information combination NR-1 as defined in TS 38.508-1 [4], subclause 4.4.3.1.2. SIB1 indicates </w:t>
            </w:r>
            <w:proofErr w:type="spellStart"/>
            <w:r w:rsidRPr="009827BC">
              <w:rPr>
                <w:lang w:val="en-US" w:eastAsia="en-US"/>
              </w:rPr>
              <w:t>ims-EmergencySupport</w:t>
            </w:r>
            <w:proofErr w:type="spellEnd"/>
            <w:r w:rsidRPr="009827BC">
              <w:rPr>
                <w:lang w:val="en-US" w:eastAsia="en-US"/>
              </w:rPr>
              <w:t>.</w:t>
            </w:r>
          </w:p>
          <w:p w14:paraId="2E664A12" w14:textId="77777777" w:rsidR="00D52135" w:rsidRPr="009827BC" w:rsidRDefault="00D52135" w:rsidP="00950EBB">
            <w:pPr>
              <w:rPr>
                <w:lang w:val="en-US" w:eastAsia="en-US"/>
              </w:rPr>
            </w:pPr>
          </w:p>
          <w:p w14:paraId="25345E58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  //Create and configure cells</w:t>
            </w:r>
          </w:p>
          <w:p w14:paraId="65142C95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  </w:t>
            </w:r>
            <w:proofErr w:type="spellStart"/>
            <w:r w:rsidRPr="009827BC">
              <w:rPr>
                <w:lang w:val="en-US" w:eastAsia="en-US"/>
              </w:rPr>
              <w:t>f_NR_CellConfig_Def</w:t>
            </w:r>
            <w:proofErr w:type="spellEnd"/>
            <w:r w:rsidRPr="009827BC">
              <w:rPr>
                <w:lang w:val="en-US" w:eastAsia="en-US"/>
              </w:rPr>
              <w:t>(nr_Cell1);</w:t>
            </w:r>
          </w:p>
          <w:p w14:paraId="51FF4F6E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  </w:t>
            </w:r>
            <w:proofErr w:type="spellStart"/>
            <w:r w:rsidRPr="009827BC">
              <w:rPr>
                <w:lang w:val="en-US" w:eastAsia="en-US"/>
              </w:rPr>
              <w:t>f_UT_USIM_Remove</w:t>
            </w:r>
            <w:proofErr w:type="spellEnd"/>
            <w:r w:rsidRPr="009827BC">
              <w:rPr>
                <w:lang w:val="en-US" w:eastAsia="en-US"/>
              </w:rPr>
              <w:t>(UT);</w:t>
            </w:r>
          </w:p>
          <w:p w14:paraId="4A97201A" w14:textId="77777777" w:rsidR="00D52135" w:rsidRPr="009827BC" w:rsidRDefault="00D52135" w:rsidP="00950EBB">
            <w:pPr>
              <w:rPr>
                <w:lang w:val="en-US" w:eastAsia="en-US"/>
              </w:rPr>
            </w:pPr>
          </w:p>
          <w:p w14:paraId="22B769ED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  //The UE is in test state 0N-B (Switched Off) as defined in TS 38.508-1 [4], subclause 4.4A.2.</w:t>
            </w:r>
          </w:p>
          <w:p w14:paraId="716772D3" w14:textId="7FFBA5A9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  f_NR5GC_Preamble (nr_Cell1, </w:t>
            </w:r>
            <w:r w:rsidRPr="009827BC">
              <w:rPr>
                <w:highlight w:val="yellow"/>
                <w:lang w:val="en-US" w:eastAsia="en-US"/>
              </w:rPr>
              <w:t>STATE_OFF_0A</w:t>
            </w:r>
            <w:r w:rsidRPr="009827BC">
              <w:rPr>
                <w:lang w:val="en-US" w:eastAsia="en-US"/>
              </w:rPr>
              <w:t xml:space="preserve">); </w:t>
            </w:r>
          </w:p>
          <w:p w14:paraId="28ACFEAB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     </w:t>
            </w:r>
          </w:p>
          <w:p w14:paraId="0FB29CE6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  </w:t>
            </w:r>
            <w:proofErr w:type="spellStart"/>
            <w:r w:rsidRPr="009827BC">
              <w:rPr>
                <w:lang w:val="en-US" w:eastAsia="en-US"/>
              </w:rPr>
              <w:t>f_NR_TestBody_Set</w:t>
            </w:r>
            <w:proofErr w:type="spellEnd"/>
            <w:r w:rsidRPr="009827BC">
              <w:rPr>
                <w:lang w:val="en-US" w:eastAsia="en-US"/>
              </w:rPr>
              <w:t>(true);</w:t>
            </w:r>
          </w:p>
          <w:p w14:paraId="5239CE90" w14:textId="77777777" w:rsidR="00D52135" w:rsidRPr="009827BC" w:rsidRDefault="00D52135" w:rsidP="00950EBB">
            <w:pPr>
              <w:rPr>
                <w:lang w:val="en-US" w:eastAsia="en-US"/>
              </w:rPr>
            </w:pPr>
          </w:p>
          <w:p w14:paraId="0EB64E32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  fl_TC_11_4_3_NR5GC_TestBody();</w:t>
            </w:r>
          </w:p>
          <w:p w14:paraId="02E28C84" w14:textId="77777777" w:rsidR="00D52135" w:rsidRPr="009827BC" w:rsidRDefault="00D52135" w:rsidP="00950EBB">
            <w:pPr>
              <w:rPr>
                <w:lang w:val="en-US" w:eastAsia="en-US"/>
              </w:rPr>
            </w:pPr>
          </w:p>
          <w:p w14:paraId="483547D8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  </w:t>
            </w:r>
            <w:proofErr w:type="spellStart"/>
            <w:r w:rsidRPr="009827BC">
              <w:rPr>
                <w:lang w:val="en-US" w:eastAsia="en-US"/>
              </w:rPr>
              <w:t>f_NR_TestBody_Set</w:t>
            </w:r>
            <w:proofErr w:type="spellEnd"/>
            <w:r w:rsidRPr="009827BC">
              <w:rPr>
                <w:lang w:val="en-US" w:eastAsia="en-US"/>
              </w:rPr>
              <w:t>(false);</w:t>
            </w:r>
          </w:p>
          <w:p w14:paraId="3F120389" w14:textId="77777777" w:rsidR="00D52135" w:rsidRPr="009827BC" w:rsidRDefault="00D52135" w:rsidP="00950EBB">
            <w:pPr>
              <w:rPr>
                <w:lang w:val="en-US" w:eastAsia="en-US"/>
              </w:rPr>
            </w:pPr>
          </w:p>
          <w:p w14:paraId="311E75FD" w14:textId="77777777" w:rsidR="00D52135" w:rsidRPr="009827BC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  </w:t>
            </w:r>
            <w:proofErr w:type="spellStart"/>
            <w:r w:rsidRPr="009827BC">
              <w:rPr>
                <w:lang w:val="en-US" w:eastAsia="en-US"/>
              </w:rPr>
              <w:t>f_NR_Postamble</w:t>
            </w:r>
            <w:proofErr w:type="spellEnd"/>
            <w:r w:rsidRPr="009827BC">
              <w:rPr>
                <w:lang w:val="en-US" w:eastAsia="en-US"/>
              </w:rPr>
              <w:t>(nr_Cell1, STATE_EMERGENCY_RELEASE_CONNECTED); // @sic R5-216199 sic@</w:t>
            </w:r>
          </w:p>
          <w:p w14:paraId="78A12EDE" w14:textId="77777777" w:rsidR="00D52135" w:rsidRPr="009827BC" w:rsidRDefault="00D52135" w:rsidP="00950EBB">
            <w:pPr>
              <w:rPr>
                <w:lang w:val="en-US" w:eastAsia="en-US"/>
              </w:rPr>
            </w:pPr>
          </w:p>
          <w:p w14:paraId="5A8FF12F" w14:textId="77777777" w:rsidR="00D52135" w:rsidRDefault="00D52135" w:rsidP="00950EBB">
            <w:pPr>
              <w:rPr>
                <w:lang w:val="en-US" w:eastAsia="en-US"/>
              </w:rPr>
            </w:pPr>
            <w:r w:rsidRPr="009827BC">
              <w:rPr>
                <w:lang w:val="en-US" w:eastAsia="en-US"/>
              </w:rPr>
              <w:t xml:space="preserve">  }</w:t>
            </w:r>
          </w:p>
        </w:tc>
      </w:tr>
    </w:tbl>
    <w:p w14:paraId="1643D7E3" w14:textId="77777777" w:rsidR="00D52135" w:rsidRDefault="00D52135" w:rsidP="00D52135">
      <w:pPr>
        <w:rPr>
          <w:lang w:val="en-US" w:eastAsia="en-US"/>
        </w:rPr>
      </w:pPr>
    </w:p>
    <w:p w14:paraId="59D07E71" w14:textId="77777777" w:rsidR="008150DE" w:rsidRDefault="008150DE" w:rsidP="008150DE">
      <w:pPr>
        <w:rPr>
          <w:lang w:val="en-US"/>
        </w:rPr>
      </w:pPr>
    </w:p>
    <w:sectPr w:rsidR="008150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762465" w14:textId="77777777" w:rsidR="00FB3BB5" w:rsidRDefault="00FB3BB5">
      <w:r>
        <w:separator/>
      </w:r>
    </w:p>
  </w:endnote>
  <w:endnote w:type="continuationSeparator" w:id="0">
    <w:p w14:paraId="144FAE04" w14:textId="77777777" w:rsidR="00FB3BB5" w:rsidRDefault="00FB3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62C542" w14:textId="77777777" w:rsidR="00FB3BB5" w:rsidRDefault="00FB3BB5">
      <w:r>
        <w:separator/>
      </w:r>
    </w:p>
  </w:footnote>
  <w:footnote w:type="continuationSeparator" w:id="0">
    <w:p w14:paraId="22BC6B1E" w14:textId="77777777" w:rsidR="00FB3BB5" w:rsidRDefault="00FB3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3"/>
  </w:num>
  <w:num w:numId="5">
    <w:abstractNumId w:val="2"/>
  </w:num>
  <w:num w:numId="6">
    <w:abstractNumId w:val="14"/>
  </w:num>
  <w:num w:numId="7">
    <w:abstractNumId w:val="17"/>
  </w:num>
  <w:num w:numId="8">
    <w:abstractNumId w:val="0"/>
  </w:num>
  <w:num w:numId="9">
    <w:abstractNumId w:val="4"/>
  </w:num>
  <w:num w:numId="10">
    <w:abstractNumId w:val="18"/>
  </w:num>
  <w:num w:numId="11">
    <w:abstractNumId w:val="16"/>
  </w:num>
  <w:num w:numId="12">
    <w:abstractNumId w:val="19"/>
  </w:num>
  <w:num w:numId="13">
    <w:abstractNumId w:val="9"/>
  </w:num>
  <w:num w:numId="14">
    <w:abstractNumId w:val="12"/>
  </w:num>
  <w:num w:numId="15">
    <w:abstractNumId w:val="15"/>
  </w:num>
  <w:num w:numId="16">
    <w:abstractNumId w:val="2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0"/>
  </w:num>
  <w:num w:numId="23">
    <w:abstractNumId w:val="21"/>
  </w:num>
  <w:num w:numId="24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5808"/>
    <w:rsid w:val="006A38D3"/>
    <w:rsid w:val="006B3C17"/>
    <w:rsid w:val="006B46FB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4D27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BB5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372</TotalTime>
  <Pages>4</Pages>
  <Words>591</Words>
  <Characters>3370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51</cp:revision>
  <cp:lastPrinted>1900-01-01T00:00:00Z</cp:lastPrinted>
  <dcterms:created xsi:type="dcterms:W3CDTF">2021-06-29T12:40:00Z</dcterms:created>
  <dcterms:modified xsi:type="dcterms:W3CDTF">2021-09-30T13:19:00Z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