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4F1EDD7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8F52E2">
        <w:rPr>
          <w:b/>
          <w:i/>
          <w:noProof/>
          <w:sz w:val="28"/>
        </w:rPr>
        <w:t>211318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574467FA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52E2">
              <w:rPr>
                <w:b/>
                <w:noProof/>
                <w:sz w:val="28"/>
              </w:rPr>
              <w:t>2074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59E4698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</w:t>
            </w:r>
            <w:r w:rsidR="00834FB3">
              <w:rPr>
                <w:b/>
                <w:noProof/>
                <w:sz w:val="28"/>
              </w:rPr>
              <w:t>7</w:t>
            </w:r>
            <w:r w:rsidRPr="00A703BE">
              <w:rPr>
                <w:b/>
                <w:noProof/>
                <w:sz w:val="28"/>
              </w:rPr>
              <w:t>.</w:t>
            </w:r>
            <w:r w:rsidR="00834FB3">
              <w:rPr>
                <w:b/>
                <w:noProof/>
                <w:sz w:val="28"/>
              </w:rPr>
              <w:t>0</w:t>
            </w:r>
            <w:r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9F171C0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55D8A85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F52E2">
              <w:rPr>
                <w:noProof/>
              </w:rPr>
              <w:t>9.1.7.1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11E050D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834FB3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0C4EDA4D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2C9A63D1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F52E2">
              <w:rPr>
                <w:noProof/>
              </w:rPr>
              <w:t>9.1.7.1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>in FR2 to the IWD_21wk</w:t>
            </w:r>
            <w:r w:rsidR="00EC6409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6D72E294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F52E2">
              <w:rPr>
                <w:noProof/>
              </w:rPr>
              <w:t>9.1.7.1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AACA9C3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8F52E2">
              <w:rPr>
                <w:noProof/>
              </w:rPr>
              <w:t>9.1.7.1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3393894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1828E220" w14:textId="41090B9A" w:rsidR="008F52E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F52E2" w:rsidRPr="00CE2929">
        <w:rPr>
          <w:rFonts w:ascii="Arial" w:hAnsi="Arial" w:cs="Arial"/>
          <w:iCs/>
        </w:rPr>
        <w:t>Table of Contents</w:t>
      </w:r>
      <w:r w:rsidR="008F52E2">
        <w:tab/>
      </w:r>
      <w:r w:rsidR="008F52E2">
        <w:fldChar w:fldCharType="begin"/>
      </w:r>
      <w:r w:rsidR="008F52E2">
        <w:instrText xml:space="preserve"> PAGEREF _Toc83393894 \h </w:instrText>
      </w:r>
      <w:r w:rsidR="008F52E2">
        <w:fldChar w:fldCharType="separate"/>
      </w:r>
      <w:r w:rsidR="008F52E2">
        <w:t>2</w:t>
      </w:r>
      <w:r w:rsidR="008F52E2">
        <w:fldChar w:fldCharType="end"/>
      </w:r>
    </w:p>
    <w:p w14:paraId="7377B532" w14:textId="3CB7AC4D" w:rsidR="008F52E2" w:rsidRDefault="008F52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2929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292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_Toc83393895 \h </w:instrText>
      </w:r>
      <w:r>
        <w:fldChar w:fldCharType="separate"/>
      </w:r>
      <w:r>
        <w:t>3</w:t>
      </w:r>
      <w:r>
        <w:fldChar w:fldCharType="end"/>
      </w:r>
    </w:p>
    <w:p w14:paraId="526F3B9F" w14:textId="7E7CB0E5" w:rsidR="008F52E2" w:rsidRDefault="008F52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292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_Toc83393896 \h </w:instrText>
      </w:r>
      <w:r>
        <w:fldChar w:fldCharType="separate"/>
      </w:r>
      <w:r>
        <w:t>3</w:t>
      </w:r>
      <w:r>
        <w:fldChar w:fldCharType="end"/>
      </w:r>
    </w:p>
    <w:p w14:paraId="104F115D" w14:textId="1B7F98E5" w:rsidR="008F52E2" w:rsidRDefault="008F52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2929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2929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_Toc83393897 \h </w:instrText>
      </w:r>
      <w:r>
        <w:fldChar w:fldCharType="separate"/>
      </w:r>
      <w:r>
        <w:t>3</w:t>
      </w:r>
      <w:r>
        <w:fldChar w:fldCharType="end"/>
      </w:r>
    </w:p>
    <w:p w14:paraId="4459E504" w14:textId="742A1809" w:rsidR="008F52E2" w:rsidRDefault="008F52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292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292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_Toc83393898 \h </w:instrText>
      </w:r>
      <w:r>
        <w:fldChar w:fldCharType="separate"/>
      </w:r>
      <w:r>
        <w:t>3</w:t>
      </w:r>
      <w:r>
        <w:fldChar w:fldCharType="end"/>
      </w:r>
    </w:p>
    <w:p w14:paraId="47B3A830" w14:textId="33F4561C" w:rsidR="008F52E2" w:rsidRDefault="008F52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292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292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_Toc83393899 \h </w:instrText>
      </w:r>
      <w:r>
        <w:fldChar w:fldCharType="separate"/>
      </w:r>
      <w:r>
        <w:t>3</w:t>
      </w:r>
      <w:r>
        <w:fldChar w:fldCharType="end"/>
      </w:r>
    </w:p>
    <w:p w14:paraId="52481C31" w14:textId="283669A0" w:rsidR="008F52E2" w:rsidRDefault="008F52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E292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E2929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_Toc83393900 \h </w:instrText>
      </w:r>
      <w:r>
        <w:fldChar w:fldCharType="separate"/>
      </w:r>
      <w:r>
        <w:t>3</w:t>
      </w:r>
      <w:r>
        <w:fldChar w:fldCharType="end"/>
      </w:r>
    </w:p>
    <w:p w14:paraId="336E6D13" w14:textId="6C1F4BC7" w:rsidR="008F52E2" w:rsidRDefault="008F52E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E292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E292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_Toc83393901 \h </w:instrText>
      </w:r>
      <w:r>
        <w:fldChar w:fldCharType="separate"/>
      </w:r>
      <w:r>
        <w:t>3</w:t>
      </w:r>
      <w:r>
        <w:fldChar w:fldCharType="end"/>
      </w:r>
    </w:p>
    <w:p w14:paraId="0348A46A" w14:textId="2E5B539C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3393895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45D43490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F52E2">
        <w:rPr>
          <w:noProof/>
        </w:rPr>
        <w:t>9.1.7.1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5A32E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3393896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5FCC329A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8F52E2">
        <w:rPr>
          <w:noProof/>
        </w:rPr>
        <w:t>9.1.7.1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6D54823A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5A32EC">
        <w:rPr>
          <w:rFonts w:eastAsia="SimSun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3393897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3393898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3393899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3393900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14D6B259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F52E2">
        <w:rPr>
          <w:rFonts w:ascii="Arial" w:eastAsia="SimSun" w:hAnsi="Arial"/>
        </w:rPr>
        <w:t>9_1_7_1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7C91224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8F52E2">
        <w:rPr>
          <w:rFonts w:ascii="Arial" w:eastAsia="SimSun" w:hAnsi="Arial"/>
        </w:rPr>
        <w:t>9_1_7_1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3393901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EE4627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61760F">
              <w:rPr>
                <w:b/>
              </w:rPr>
              <w:t>R5s</w:t>
            </w:r>
            <w:r w:rsidR="00AF2CAE" w:rsidRPr="0061760F">
              <w:rPr>
                <w:b/>
              </w:rPr>
              <w:fldChar w:fldCharType="begin"/>
            </w:r>
            <w:r w:rsidR="00AF2CAE" w:rsidRPr="0061760F">
              <w:rPr>
                <w:b/>
              </w:rPr>
              <w:instrText xml:space="preserve"> =BM_CRnum+1 \* MERGEFORMAT </w:instrText>
            </w:r>
            <w:r w:rsidR="00AF2CAE" w:rsidRPr="0061760F">
              <w:rPr>
                <w:b/>
              </w:rPr>
              <w:fldChar w:fldCharType="separate"/>
            </w:r>
            <w:r w:rsidR="008F52E2">
              <w:rPr>
                <w:b/>
                <w:noProof/>
              </w:rPr>
              <w:t>211319</w:t>
            </w:r>
            <w:r w:rsidR="00AF2CAE" w:rsidRPr="0061760F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8F52E2">
              <w:rPr>
                <w:noProof/>
              </w:rPr>
              <w:t>9.1.7.1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E6E8EF" w14:textId="77777777" w:rsidR="00C51C1B" w:rsidRDefault="00C51C1B">
      <w:r>
        <w:separator/>
      </w:r>
    </w:p>
  </w:endnote>
  <w:endnote w:type="continuationSeparator" w:id="0">
    <w:p w14:paraId="3B2BA65F" w14:textId="77777777" w:rsidR="00C51C1B" w:rsidRDefault="00C51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7F92D" w14:textId="77777777" w:rsidR="00C51C1B" w:rsidRDefault="00C51C1B">
      <w:r>
        <w:separator/>
      </w:r>
    </w:p>
  </w:footnote>
  <w:footnote w:type="continuationSeparator" w:id="0">
    <w:p w14:paraId="05669A2D" w14:textId="77777777" w:rsidR="00C51C1B" w:rsidRDefault="00C51C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0D5F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2EC"/>
    <w:rsid w:val="005A5302"/>
    <w:rsid w:val="005B197D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60F"/>
    <w:rsid w:val="00617D68"/>
    <w:rsid w:val="00621188"/>
    <w:rsid w:val="006214E6"/>
    <w:rsid w:val="00622ACE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80D4E"/>
    <w:rsid w:val="00792342"/>
    <w:rsid w:val="007977A8"/>
    <w:rsid w:val="007A4F50"/>
    <w:rsid w:val="007A52C8"/>
    <w:rsid w:val="007B073E"/>
    <w:rsid w:val="007B121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20"/>
    <w:rsid w:val="008279FA"/>
    <w:rsid w:val="00834FB3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2E2"/>
    <w:rsid w:val="008F5EB2"/>
    <w:rsid w:val="008F686C"/>
    <w:rsid w:val="009016FD"/>
    <w:rsid w:val="00901E56"/>
    <w:rsid w:val="00902468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2DE9"/>
    <w:rsid w:val="00C51C1B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B7727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B1C74"/>
    <w:rsid w:val="00DB47A3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6409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55ED9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584</Words>
  <Characters>3331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211318</vt:lpstr>
      <vt:lpstr>MTG_TITLE</vt:lpstr>
    </vt:vector>
  </TitlesOfParts>
  <Company>3GPP Support Team</Company>
  <LinksUpToDate>false</LinksUpToDate>
  <CharactersWithSpaces>3908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211318</dc:title>
  <dc:subject>9.1.7.1</dc:subject>
  <dc:creator>Michael Sanders, John M Meredith</dc:creator>
  <cp:keywords>2074</cp:keywords>
  <dc:description>9_1_7_1</dc:description>
  <cp:lastModifiedBy>Mohit Kanchan</cp:lastModifiedBy>
  <cp:revision>4</cp:revision>
  <cp:lastPrinted>1900-01-01T00:00:00Z</cp:lastPrinted>
  <dcterms:created xsi:type="dcterms:W3CDTF">2021-09-24T15:37:00Z</dcterms:created>
  <dcterms:modified xsi:type="dcterms:W3CDTF">2021-09-24T15:46:00Z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