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468DBA1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902468">
        <w:rPr>
          <w:b/>
          <w:i/>
          <w:noProof/>
          <w:sz w:val="28"/>
        </w:rPr>
        <w:t>211316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1F3DDFE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2468">
              <w:rPr>
                <w:b/>
                <w:noProof/>
                <w:sz w:val="28"/>
              </w:rPr>
              <w:t>2073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59E4698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</w:t>
            </w:r>
            <w:r w:rsidR="00834FB3">
              <w:rPr>
                <w:b/>
                <w:noProof/>
                <w:sz w:val="28"/>
              </w:rPr>
              <w:t>7</w:t>
            </w:r>
            <w:r w:rsidRPr="00A703BE">
              <w:rPr>
                <w:b/>
                <w:noProof/>
                <w:sz w:val="28"/>
              </w:rPr>
              <w:t>.</w:t>
            </w:r>
            <w:r w:rsidR="00834FB3">
              <w:rPr>
                <w:b/>
                <w:noProof/>
                <w:sz w:val="28"/>
              </w:rPr>
              <w:t>0</w:t>
            </w:r>
            <w:r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9F171C0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00A9B6D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02468">
              <w:rPr>
                <w:noProof/>
              </w:rPr>
              <w:t>9.1.6.1.2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1E050D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834FB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0C4EDA4D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94CAB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02468">
              <w:rPr>
                <w:noProof/>
              </w:rPr>
              <w:t>9.1.6.1.2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A42A0F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6D403D8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02468">
              <w:rPr>
                <w:noProof/>
              </w:rPr>
              <w:t>9.1.6.1.2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D88A1A9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902468">
              <w:rPr>
                <w:noProof/>
              </w:rPr>
              <w:t>9.1.6.1.2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339384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ACB486F" w14:textId="75C65D16" w:rsidR="0090246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2468" w:rsidRPr="00B70BCE">
        <w:rPr>
          <w:rFonts w:ascii="Arial" w:hAnsi="Arial" w:cs="Arial"/>
          <w:iCs/>
        </w:rPr>
        <w:t>Table of Contents</w:t>
      </w:r>
      <w:r w:rsidR="00902468">
        <w:tab/>
      </w:r>
      <w:r w:rsidR="00902468">
        <w:fldChar w:fldCharType="begin"/>
      </w:r>
      <w:r w:rsidR="00902468">
        <w:instrText xml:space="preserve"> PAGEREF _Toc83393844 \h </w:instrText>
      </w:r>
      <w:r w:rsidR="00902468">
        <w:fldChar w:fldCharType="separate"/>
      </w:r>
      <w:r w:rsidR="00902468">
        <w:t>2</w:t>
      </w:r>
      <w:r w:rsidR="00902468">
        <w:fldChar w:fldCharType="end"/>
      </w:r>
    </w:p>
    <w:p w14:paraId="03A68D3D" w14:textId="51D42E31" w:rsidR="00902468" w:rsidRDefault="0090246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BC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BC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_Toc83393845 \h </w:instrText>
      </w:r>
      <w:r>
        <w:fldChar w:fldCharType="separate"/>
      </w:r>
      <w:r>
        <w:t>3</w:t>
      </w:r>
      <w:r>
        <w:fldChar w:fldCharType="end"/>
      </w:r>
    </w:p>
    <w:p w14:paraId="27851881" w14:textId="5486A38C" w:rsidR="00902468" w:rsidRDefault="0090246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70BC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_Toc83393846 \h </w:instrText>
      </w:r>
      <w:r>
        <w:fldChar w:fldCharType="separate"/>
      </w:r>
      <w:r>
        <w:t>3</w:t>
      </w:r>
      <w:r>
        <w:fldChar w:fldCharType="end"/>
      </w:r>
    </w:p>
    <w:p w14:paraId="3809E14F" w14:textId="421174E6" w:rsidR="00902468" w:rsidRDefault="0090246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BC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BC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_Toc83393847 \h </w:instrText>
      </w:r>
      <w:r>
        <w:fldChar w:fldCharType="separate"/>
      </w:r>
      <w:r>
        <w:t>3</w:t>
      </w:r>
      <w:r>
        <w:fldChar w:fldCharType="end"/>
      </w:r>
    </w:p>
    <w:p w14:paraId="6E15625F" w14:textId="7B2FCC8A" w:rsidR="00902468" w:rsidRDefault="0090246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BC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BC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_Toc83393848 \h </w:instrText>
      </w:r>
      <w:r>
        <w:fldChar w:fldCharType="separate"/>
      </w:r>
      <w:r>
        <w:t>3</w:t>
      </w:r>
      <w:r>
        <w:fldChar w:fldCharType="end"/>
      </w:r>
    </w:p>
    <w:p w14:paraId="456BCC13" w14:textId="226EE74E" w:rsidR="00902468" w:rsidRDefault="0090246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BC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BC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_Toc83393849 \h </w:instrText>
      </w:r>
      <w:r>
        <w:fldChar w:fldCharType="separate"/>
      </w:r>
      <w:r>
        <w:t>3</w:t>
      </w:r>
      <w:r>
        <w:fldChar w:fldCharType="end"/>
      </w:r>
    </w:p>
    <w:p w14:paraId="5380CE97" w14:textId="1C52531D" w:rsidR="00902468" w:rsidRDefault="0090246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70BC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70BCE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_Toc83393850 \h </w:instrText>
      </w:r>
      <w:r>
        <w:fldChar w:fldCharType="separate"/>
      </w:r>
      <w:r>
        <w:t>3</w:t>
      </w:r>
      <w:r>
        <w:fldChar w:fldCharType="end"/>
      </w:r>
    </w:p>
    <w:p w14:paraId="0F8260F5" w14:textId="78495CCC" w:rsidR="00902468" w:rsidRDefault="0090246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BC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BC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_Toc83393851 \h </w:instrText>
      </w:r>
      <w:r>
        <w:fldChar w:fldCharType="separate"/>
      </w:r>
      <w:r>
        <w:t>3</w:t>
      </w:r>
      <w:r>
        <w:fldChar w:fldCharType="end"/>
      </w:r>
    </w:p>
    <w:p w14:paraId="0348A46A" w14:textId="17CE524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339384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17CC50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02468">
        <w:rPr>
          <w:noProof/>
        </w:rPr>
        <w:t>9.1.6.1.2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5A32E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339384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8D255CA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02468">
        <w:rPr>
          <w:noProof/>
        </w:rPr>
        <w:t>9.1.6.1.2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6D54823A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5A32E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339384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3393848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3393849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339385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3CBDF2B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02468">
        <w:rPr>
          <w:rFonts w:ascii="Arial" w:eastAsia="SimSun" w:hAnsi="Arial"/>
        </w:rPr>
        <w:t>9_1_6_1_2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386B6AD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02468">
        <w:rPr>
          <w:rFonts w:ascii="Arial" w:eastAsia="SimSun" w:hAnsi="Arial"/>
        </w:rPr>
        <w:t>9_1_6_1_2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3393851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3F327A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61760F">
              <w:rPr>
                <w:b/>
              </w:rPr>
              <w:t>R5s</w:t>
            </w:r>
            <w:r w:rsidR="00AF2CAE" w:rsidRPr="0061760F">
              <w:rPr>
                <w:b/>
              </w:rPr>
              <w:fldChar w:fldCharType="begin"/>
            </w:r>
            <w:r w:rsidR="00AF2CAE" w:rsidRPr="0061760F">
              <w:rPr>
                <w:b/>
              </w:rPr>
              <w:instrText xml:space="preserve"> =BM_CRnum+1 \* MERGEFORMAT </w:instrText>
            </w:r>
            <w:r w:rsidR="00AF2CAE" w:rsidRPr="0061760F">
              <w:rPr>
                <w:b/>
              </w:rPr>
              <w:fldChar w:fldCharType="separate"/>
            </w:r>
            <w:r w:rsidR="00902468">
              <w:rPr>
                <w:b/>
                <w:noProof/>
              </w:rPr>
              <w:t>211317</w:t>
            </w:r>
            <w:r w:rsidR="00AF2CAE" w:rsidRPr="0061760F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02468">
              <w:rPr>
                <w:noProof/>
              </w:rPr>
              <w:t>9.1.6.1.2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9F772" w14:textId="77777777" w:rsidR="003F496A" w:rsidRDefault="003F496A">
      <w:r>
        <w:separator/>
      </w:r>
    </w:p>
  </w:endnote>
  <w:endnote w:type="continuationSeparator" w:id="0">
    <w:p w14:paraId="31DEDE38" w14:textId="77777777" w:rsidR="003F496A" w:rsidRDefault="003F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E3B14" w14:textId="77777777" w:rsidR="003F496A" w:rsidRDefault="003F496A">
      <w:r>
        <w:separator/>
      </w:r>
    </w:p>
  </w:footnote>
  <w:footnote w:type="continuationSeparator" w:id="0">
    <w:p w14:paraId="52155B69" w14:textId="77777777" w:rsidR="003F496A" w:rsidRDefault="003F4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0D5F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3F496A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2EC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60F"/>
    <w:rsid w:val="00617D68"/>
    <w:rsid w:val="00621188"/>
    <w:rsid w:val="006214E6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34FB3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2468"/>
    <w:rsid w:val="00905D0D"/>
    <w:rsid w:val="00907DA0"/>
    <w:rsid w:val="009129AC"/>
    <w:rsid w:val="00913097"/>
    <w:rsid w:val="009148DE"/>
    <w:rsid w:val="0092166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2A0F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B7727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B47A3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55ED9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211316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211316</dc:title>
  <dc:subject>9.1.6.1.2</dc:subject>
  <dc:creator>Michael Sanders, John M Meredith</dc:creator>
  <cp:keywords>2073</cp:keywords>
  <dc:description>9_1_6_1_2</dc:description>
  <cp:lastModifiedBy>Mohit Kanchan</cp:lastModifiedBy>
  <cp:revision>4</cp:revision>
  <cp:lastPrinted>1900-01-01T00:00:00Z</cp:lastPrinted>
  <dcterms:created xsi:type="dcterms:W3CDTF">2021-09-24T15:36:00Z</dcterms:created>
  <dcterms:modified xsi:type="dcterms:W3CDTF">2021-09-24T15:46:00Z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