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3B5644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5A32EC">
        <w:rPr>
          <w:b/>
          <w:i/>
          <w:noProof/>
          <w:sz w:val="28"/>
        </w:rPr>
        <w:t>211312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AC53B38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6498">
              <w:rPr>
                <w:b/>
                <w:noProof/>
                <w:sz w:val="28"/>
              </w:rPr>
              <w:t>2</w:t>
            </w:r>
            <w:r w:rsidR="005A32EC">
              <w:rPr>
                <w:b/>
                <w:noProof/>
                <w:sz w:val="28"/>
              </w:rPr>
              <w:t>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9E4698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834FB3">
              <w:rPr>
                <w:b/>
                <w:noProof/>
                <w:sz w:val="28"/>
              </w:rPr>
              <w:t>7</w:t>
            </w:r>
            <w:r w:rsidRPr="00A703BE">
              <w:rPr>
                <w:b/>
                <w:noProof/>
                <w:sz w:val="28"/>
              </w:rPr>
              <w:t>.</w:t>
            </w:r>
            <w:r w:rsidR="00834FB3">
              <w:rPr>
                <w:b/>
                <w:noProof/>
                <w:sz w:val="28"/>
              </w:rPr>
              <w:t>0</w:t>
            </w:r>
            <w:r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9F171C0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C135272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A32EC">
              <w:rPr>
                <w:noProof/>
              </w:rPr>
              <w:t>9.1.5.1.3a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1E050D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34FB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C4EDA4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863630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A32EC">
              <w:rPr>
                <w:noProof/>
              </w:rPr>
              <w:t>9.1.5.1.3a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056AFA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4D5B57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A32EC">
              <w:rPr>
                <w:noProof/>
              </w:rPr>
              <w:t>9.1.5.1.3a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78BF3B5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A32EC">
              <w:rPr>
                <w:noProof/>
              </w:rPr>
              <w:t>9.1.5.1.3a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3887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4F6E82A" w14:textId="72745E12" w:rsidR="005A32E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A32EC" w:rsidRPr="00D261E7">
        <w:rPr>
          <w:rFonts w:ascii="Arial" w:hAnsi="Arial" w:cs="Arial"/>
          <w:iCs/>
        </w:rPr>
        <w:t>Table of Contents</w:t>
      </w:r>
      <w:r w:rsidR="005A32EC">
        <w:tab/>
      </w:r>
      <w:r w:rsidR="005A32EC">
        <w:fldChar w:fldCharType="begin"/>
      </w:r>
      <w:r w:rsidR="005A32EC">
        <w:instrText xml:space="preserve"> PAGEREF _Toc83388785 \h </w:instrText>
      </w:r>
      <w:r w:rsidR="005A32EC">
        <w:fldChar w:fldCharType="separate"/>
      </w:r>
      <w:r w:rsidR="005A32EC">
        <w:t>2</w:t>
      </w:r>
      <w:r w:rsidR="005A32EC">
        <w:fldChar w:fldCharType="end"/>
      </w:r>
    </w:p>
    <w:p w14:paraId="0F354670" w14:textId="5A698946" w:rsidR="005A32EC" w:rsidRDefault="005A32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61E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61E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_Toc83388786 \h </w:instrText>
      </w:r>
      <w:r>
        <w:fldChar w:fldCharType="separate"/>
      </w:r>
      <w:r>
        <w:t>3</w:t>
      </w:r>
      <w:r>
        <w:fldChar w:fldCharType="end"/>
      </w:r>
    </w:p>
    <w:p w14:paraId="09DBEC7D" w14:textId="070161FE" w:rsidR="005A32EC" w:rsidRDefault="005A32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61E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_Toc83388787 \h </w:instrText>
      </w:r>
      <w:r>
        <w:fldChar w:fldCharType="separate"/>
      </w:r>
      <w:r>
        <w:t>3</w:t>
      </w:r>
      <w:r>
        <w:fldChar w:fldCharType="end"/>
      </w:r>
    </w:p>
    <w:p w14:paraId="550C3AEB" w14:textId="258E202E" w:rsidR="005A32EC" w:rsidRDefault="005A32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61E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61E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_Toc83388788 \h </w:instrText>
      </w:r>
      <w:r>
        <w:fldChar w:fldCharType="separate"/>
      </w:r>
      <w:r>
        <w:t>3</w:t>
      </w:r>
      <w:r>
        <w:fldChar w:fldCharType="end"/>
      </w:r>
    </w:p>
    <w:p w14:paraId="513D3C76" w14:textId="27758458" w:rsidR="005A32EC" w:rsidRDefault="005A32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61E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61E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_Toc83388789 \h </w:instrText>
      </w:r>
      <w:r>
        <w:fldChar w:fldCharType="separate"/>
      </w:r>
      <w:r>
        <w:t>3</w:t>
      </w:r>
      <w:r>
        <w:fldChar w:fldCharType="end"/>
      </w:r>
    </w:p>
    <w:p w14:paraId="354554B5" w14:textId="6FED7B2E" w:rsidR="005A32EC" w:rsidRDefault="005A32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61E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61E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_Toc83388790 \h </w:instrText>
      </w:r>
      <w:r>
        <w:fldChar w:fldCharType="separate"/>
      </w:r>
      <w:r>
        <w:t>3</w:t>
      </w:r>
      <w:r>
        <w:fldChar w:fldCharType="end"/>
      </w:r>
    </w:p>
    <w:p w14:paraId="3FCF756D" w14:textId="47E93732" w:rsidR="005A32EC" w:rsidRDefault="005A32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61E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261E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_Toc83388791 \h </w:instrText>
      </w:r>
      <w:r>
        <w:fldChar w:fldCharType="separate"/>
      </w:r>
      <w:r>
        <w:t>3</w:t>
      </w:r>
      <w:r>
        <w:fldChar w:fldCharType="end"/>
      </w:r>
    </w:p>
    <w:p w14:paraId="14D8AFFD" w14:textId="606585F1" w:rsidR="005A32EC" w:rsidRDefault="005A32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61E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61E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_Toc83388792 \h </w:instrText>
      </w:r>
      <w:r>
        <w:fldChar w:fldCharType="separate"/>
      </w:r>
      <w:r>
        <w:t>3</w:t>
      </w:r>
      <w:r>
        <w:fldChar w:fldCharType="end"/>
      </w:r>
    </w:p>
    <w:p w14:paraId="0348A46A" w14:textId="57E44B2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338878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4DFE16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A32EC">
        <w:rPr>
          <w:noProof/>
        </w:rPr>
        <w:t>9.1.5.1.3a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5A32E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338878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3B1789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A32EC">
        <w:rPr>
          <w:noProof/>
        </w:rPr>
        <w:t>9.1.5.1.3a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6D54823A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5A32E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338878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338878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338879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338879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64E552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A32EC">
        <w:rPr>
          <w:rFonts w:ascii="Arial" w:eastAsia="SimSun" w:hAnsi="Arial"/>
        </w:rPr>
        <w:t>9_1_5_1_3a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2481B7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A32EC">
        <w:rPr>
          <w:rFonts w:ascii="Arial" w:eastAsia="SimSun" w:hAnsi="Arial"/>
        </w:rPr>
        <w:t>9_1_5_1_3a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338879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B4C094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61760F">
              <w:rPr>
                <w:b/>
              </w:rPr>
              <w:t>R5s</w:t>
            </w:r>
            <w:r w:rsidR="00AF2CAE" w:rsidRPr="0061760F">
              <w:rPr>
                <w:b/>
              </w:rPr>
              <w:fldChar w:fldCharType="begin"/>
            </w:r>
            <w:r w:rsidR="00AF2CAE" w:rsidRPr="0061760F">
              <w:rPr>
                <w:b/>
              </w:rPr>
              <w:instrText xml:space="preserve"> =BM_CRnum+1 \* MERGEFORMAT </w:instrText>
            </w:r>
            <w:r w:rsidR="00AF2CAE" w:rsidRPr="0061760F">
              <w:rPr>
                <w:b/>
              </w:rPr>
              <w:fldChar w:fldCharType="separate"/>
            </w:r>
            <w:r w:rsidR="005A32EC" w:rsidRPr="0061760F">
              <w:rPr>
                <w:b/>
                <w:noProof/>
              </w:rPr>
              <w:t>211313</w:t>
            </w:r>
            <w:r w:rsidR="00AF2CAE" w:rsidRPr="0061760F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A32EC">
              <w:rPr>
                <w:noProof/>
              </w:rPr>
              <w:t>9.1.5.1.3a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F5D9E" w14:textId="77777777" w:rsidR="000C0BE6" w:rsidRDefault="000C0BE6">
      <w:r>
        <w:separator/>
      </w:r>
    </w:p>
  </w:endnote>
  <w:endnote w:type="continuationSeparator" w:id="0">
    <w:p w14:paraId="5A1B0B01" w14:textId="77777777" w:rsidR="000C0BE6" w:rsidRDefault="000C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FA328" w14:textId="77777777" w:rsidR="000C0BE6" w:rsidRDefault="000C0BE6">
      <w:r>
        <w:separator/>
      </w:r>
    </w:p>
  </w:footnote>
  <w:footnote w:type="continuationSeparator" w:id="0">
    <w:p w14:paraId="0CE942FF" w14:textId="77777777" w:rsidR="000C0BE6" w:rsidRDefault="000C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108F7"/>
    <w:rsid w:val="00020ED1"/>
    <w:rsid w:val="00022E4A"/>
    <w:rsid w:val="000268D1"/>
    <w:rsid w:val="00032587"/>
    <w:rsid w:val="00037D16"/>
    <w:rsid w:val="0004231C"/>
    <w:rsid w:val="00047CA3"/>
    <w:rsid w:val="00056AFA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0BE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2EC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60F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30DE0"/>
    <w:rsid w:val="00834FB3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B47A3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A6498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211312</vt:lpstr>
      <vt:lpstr>MTG_TITLE</vt:lpstr>
    </vt:vector>
  </TitlesOfParts>
  <Company>3GPP Support Team</Company>
  <LinksUpToDate>false</LinksUpToDate>
  <CharactersWithSpaces>3935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211312</dc:title>
  <dc:subject>9.1.5.1.3a</dc:subject>
  <dc:creator>Michael Sanders, John M Meredith</dc:creator>
  <cp:keywords>3071</cp:keywords>
  <dc:description>9_1_5_1_3a</dc:description>
  <cp:lastModifiedBy>Mohit Kanchan</cp:lastModifiedBy>
  <cp:revision>7</cp:revision>
  <cp:lastPrinted>1900-01-01T00:00:00Z</cp:lastPrinted>
  <dcterms:created xsi:type="dcterms:W3CDTF">2021-09-24T14:12:00Z</dcterms:created>
  <dcterms:modified xsi:type="dcterms:W3CDTF">2021-09-24T15:46:00Z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