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37C" w:rsidRDefault="0095437C" w:rsidP="009543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R5s211308</w:t>
        </w:r>
      </w:fldSimple>
    </w:p>
    <w:p w:rsidR="0095437C" w:rsidRDefault="0095437C" w:rsidP="0095437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37C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437C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437C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c>
          <w:tcPr>
            <w:tcW w:w="142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5437C" w:rsidRPr="00410371" w:rsidRDefault="0095437C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95437C" w:rsidRDefault="0095437C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5437C" w:rsidRPr="00410371" w:rsidRDefault="0095437C" w:rsidP="00B71F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2068</w:t>
              </w:r>
            </w:fldSimple>
          </w:p>
        </w:tc>
        <w:tc>
          <w:tcPr>
            <w:tcW w:w="709" w:type="dxa"/>
          </w:tcPr>
          <w:p w:rsidR="0095437C" w:rsidRDefault="0095437C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5437C" w:rsidRPr="00410371" w:rsidRDefault="0095437C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5437C" w:rsidRDefault="0095437C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5437C" w:rsidRPr="00410371" w:rsidRDefault="0095437C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95437C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95437C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5437C" w:rsidRPr="00F25D98" w:rsidRDefault="0095437C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37C" w:rsidTr="00B71F29">
        <w:tc>
          <w:tcPr>
            <w:tcW w:w="9641" w:type="dxa"/>
            <w:gridSpan w:val="9"/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5437C" w:rsidRDefault="0095437C" w:rsidP="009543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37C" w:rsidTr="00B71F29">
        <w:tc>
          <w:tcPr>
            <w:tcW w:w="2835" w:type="dxa"/>
          </w:tcPr>
          <w:p w:rsidR="0095437C" w:rsidRDefault="0095437C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5437C" w:rsidRDefault="0095437C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437C" w:rsidRDefault="0095437C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437C" w:rsidRDefault="0095437C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5437C" w:rsidRDefault="0095437C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437C" w:rsidRDefault="0095437C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5437C" w:rsidRDefault="0095437C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437C" w:rsidRDefault="0095437C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5437C" w:rsidRDefault="0095437C" w:rsidP="009543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37C" w:rsidTr="00B71F29">
        <w:tc>
          <w:tcPr>
            <w:tcW w:w="9640" w:type="dxa"/>
            <w:gridSpan w:val="11"/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Default="0095437C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8.1.2.1.1</w:t>
              </w:r>
            </w:fldSimple>
          </w:p>
        </w:tc>
      </w:tr>
      <w:tr w:rsidR="0095437C" w:rsidTr="00B71F29">
        <w:tc>
          <w:tcPr>
            <w:tcW w:w="1843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c>
          <w:tcPr>
            <w:tcW w:w="1843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437C" w:rsidRDefault="0095437C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5437C" w:rsidTr="00B71F29">
        <w:tc>
          <w:tcPr>
            <w:tcW w:w="1843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437C" w:rsidRDefault="0095437C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437C" w:rsidTr="00B71F29">
        <w:tc>
          <w:tcPr>
            <w:tcW w:w="1843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c>
          <w:tcPr>
            <w:tcW w:w="1843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437C" w:rsidRDefault="0095437C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5437C" w:rsidRDefault="0095437C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437C" w:rsidRDefault="0095437C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437C" w:rsidRDefault="0095437C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2021-09-24</w:t>
              </w:r>
            </w:fldSimple>
          </w:p>
        </w:tc>
      </w:tr>
      <w:tr w:rsidR="0095437C" w:rsidTr="00B71F29">
        <w:tc>
          <w:tcPr>
            <w:tcW w:w="1843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437C" w:rsidRDefault="0095437C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437C" w:rsidRDefault="0095437C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437C" w:rsidRDefault="0095437C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437C" w:rsidRDefault="0095437C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5437C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437C" w:rsidRDefault="0095437C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5437C" w:rsidRDefault="0095437C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437C" w:rsidRPr="007C2097" w:rsidRDefault="0095437C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437C" w:rsidTr="00B71F29">
        <w:tc>
          <w:tcPr>
            <w:tcW w:w="1843" w:type="dxa"/>
          </w:tcPr>
          <w:p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95437C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</w:t>
            </w:r>
          </w:p>
          <w:p w:rsidR="0095437C" w:rsidRPr="002E008A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6 , when sending RRC Connection Reconfiguration to establish DRB1 and SRB2 , mac logical channel config is filled as Omit which is not in align with </w:t>
            </w:r>
            <w:r>
              <w:t>38.508-1 [4], table 4.6.3-66</w:t>
            </w: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437C" w:rsidRPr="00CF39F2" w:rsidRDefault="0095437C" w:rsidP="0095437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437C" w:rsidRPr="006316B2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mac Logical Channel Config is filled while sending Reconfiguration at step 6</w:t>
            </w: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437C" w:rsidRPr="00CF39F2" w:rsidRDefault="0095437C" w:rsidP="0095437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Pr="00CF39F2" w:rsidRDefault="0095437C" w:rsidP="0095437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may reject this reconfiguration message </w:t>
            </w:r>
            <w:r>
              <w:rPr>
                <w:noProof/>
                <w:lang w:eastAsia="zh-CN"/>
              </w:rPr>
              <w:t>without Logical channel configuration for SRB and DRB</w:t>
            </w:r>
          </w:p>
        </w:tc>
      </w:tr>
      <w:tr w:rsidR="0095437C" w:rsidTr="00B71F29">
        <w:tc>
          <w:tcPr>
            <w:tcW w:w="2694" w:type="dxa"/>
            <w:gridSpan w:val="2"/>
          </w:tcPr>
          <w:p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437C" w:rsidRDefault="0095437C" w:rsidP="00954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Default="00A02AC2" w:rsidP="00954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8.1.2.1.1.NR5GC</w:t>
            </w:r>
            <w:bookmarkStart w:id="0" w:name="_GoBack"/>
            <w:bookmarkEnd w:id="0"/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437C" w:rsidRDefault="0095437C" w:rsidP="00954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437C" w:rsidRDefault="0095437C" w:rsidP="00954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5437C" w:rsidRDefault="0095437C" w:rsidP="00954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5437C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38523-1</w:t>
            </w: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5437C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437C" w:rsidRDefault="0095437C" w:rsidP="0095437C">
            <w:pPr>
              <w:pStyle w:val="CRCoverPage"/>
              <w:spacing w:after="0"/>
              <w:rPr>
                <w:noProof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37C" w:rsidRPr="008863B9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437C" w:rsidRPr="008863B9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5437C" w:rsidRPr="008863B9" w:rsidRDefault="0095437C" w:rsidP="00954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437C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37C" w:rsidRDefault="0095437C" w:rsidP="00954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336661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F71DD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1DD3" w:rsidRPr="008913EA">
        <w:rPr>
          <w:rFonts w:ascii="Arial" w:hAnsi="Arial" w:cs="Arial"/>
          <w:iCs/>
        </w:rPr>
        <w:t>Table of Contents</w:t>
      </w:r>
      <w:r w:rsidR="00F71DD3">
        <w:tab/>
      </w:r>
      <w:r w:rsidR="00F71DD3">
        <w:fldChar w:fldCharType="begin"/>
      </w:r>
      <w:r w:rsidR="00F71DD3">
        <w:instrText xml:space="preserve"> PAGEREF _Toc83366613 \h </w:instrText>
      </w:r>
      <w:r w:rsidR="00F71DD3">
        <w:fldChar w:fldCharType="separate"/>
      </w:r>
      <w:r w:rsidR="00F71DD3">
        <w:t>2</w:t>
      </w:r>
      <w:r w:rsidR="00F71DD3">
        <w:fldChar w:fldCharType="end"/>
      </w:r>
    </w:p>
    <w:p w:rsidR="00F71DD3" w:rsidRDefault="00F71D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913E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913E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_Toc83366614 \h </w:instrText>
      </w:r>
      <w:r>
        <w:fldChar w:fldCharType="separate"/>
      </w:r>
      <w:r>
        <w:t>2</w:t>
      </w:r>
      <w:r>
        <w:fldChar w:fldCharType="end"/>
      </w:r>
    </w:p>
    <w:p w:rsidR="00F71DD3" w:rsidRDefault="00F71D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13E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13EA">
        <w:rPr>
          <w:rFonts w:cs="Arial"/>
          <w:b/>
          <w:color w:val="000000"/>
          <w:lang w:eastAsia="en-GB"/>
        </w:rPr>
        <w:t xml:space="preserve">Correction to </w:t>
      </w:r>
      <w:r w:rsidRPr="008913EA">
        <w:rPr>
          <w:rFonts w:cs="Arial"/>
          <w:b/>
          <w:bCs/>
          <w:color w:val="000000"/>
          <w:lang w:val="en-US" w:eastAsia="en-GB"/>
        </w:rPr>
        <w:t>function f_TC_8_1_2_1_1_NR5GC_TestBody</w:t>
      </w:r>
      <w:r>
        <w:tab/>
      </w:r>
      <w:r>
        <w:fldChar w:fldCharType="begin"/>
      </w:r>
      <w:r>
        <w:instrText xml:space="preserve"> PAGEREF _Toc83366615 \h </w:instrText>
      </w:r>
      <w:r>
        <w:fldChar w:fldCharType="separate"/>
      </w:r>
      <w:r>
        <w:t>2</w:t>
      </w:r>
      <w:r>
        <w:fldChar w:fldCharType="end"/>
      </w:r>
    </w:p>
    <w:p w:rsidR="00F71DD3" w:rsidRDefault="00F71D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13EA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13EA">
        <w:rPr>
          <w:rFonts w:cs="Arial"/>
          <w:b/>
          <w:color w:val="000000"/>
          <w:lang w:eastAsia="en-GB"/>
        </w:rPr>
        <w:t xml:space="preserve">Correction to </w:t>
      </w:r>
      <w:r w:rsidRPr="008913EA">
        <w:rPr>
          <w:rFonts w:cs="Arial"/>
          <w:b/>
          <w:bCs/>
          <w:color w:val="000000"/>
          <w:lang w:val="en-US" w:eastAsia="en-GB"/>
        </w:rPr>
        <w:t>module RRC_Reconfiguration_NR5GC</w:t>
      </w:r>
      <w:r>
        <w:tab/>
      </w:r>
      <w:r>
        <w:fldChar w:fldCharType="begin"/>
      </w:r>
      <w:r>
        <w:instrText xml:space="preserve"> PAGEREF _Toc83366616 \h </w:instrText>
      </w:r>
      <w:r>
        <w:fldChar w:fldCharType="separate"/>
      </w:r>
      <w:r>
        <w:t>6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3366614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36661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971DC" w:rsidRPr="00F971DC">
        <w:rPr>
          <w:rFonts w:cs="Arial"/>
          <w:b/>
          <w:bCs/>
          <w:color w:val="000000"/>
          <w:lang w:val="en-US" w:eastAsia="en-GB"/>
        </w:rPr>
        <w:t>f_TC_8_1_2_1_1_NR5GC_TestBody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9D0E4E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D0E4E">
              <w:rPr>
                <w:noProof/>
              </w:rPr>
              <w:t>f_TC_8_1_2_1_1_NR5GC_TestBody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92C" w:rsidRDefault="00B9592C" w:rsidP="00B95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B9592C" w:rsidRDefault="00B9592C" w:rsidP="00B95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</w:t>
            </w:r>
          </w:p>
          <w:p w:rsidR="00FA485A" w:rsidRPr="00AD4ADA" w:rsidRDefault="00B9592C" w:rsidP="00B9592C">
            <w:pPr>
              <w:pStyle w:val="CRCoverPage"/>
              <w:spacing w:after="0"/>
            </w:pPr>
            <w:r>
              <w:rPr>
                <w:noProof/>
              </w:rPr>
              <w:t xml:space="preserve">At step 6 , when sending RRC Connection Reconfiguration to establish DRB1 and SRB2 , mac logical channel config is filled as Omit which is not in align with </w:t>
            </w:r>
            <w:r>
              <w:t>38.508-1 [4], table 4.6.3-66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DC13A2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mac Logical Channel Config is filled</w:t>
            </w:r>
            <w:r w:rsidR="00194378">
              <w:rPr>
                <w:noProof/>
              </w:rPr>
              <w:t xml:space="preserve"> while sending </w:t>
            </w:r>
            <w:r w:rsidR="00582A39">
              <w:rPr>
                <w:noProof/>
              </w:rPr>
              <w:t>Reconfiguration</w:t>
            </w:r>
            <w:r w:rsidR="00194378">
              <w:rPr>
                <w:noProof/>
              </w:rPr>
              <w:t xml:space="preserve"> at step 6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276787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276787">
              <w:rPr>
                <w:rFonts w:ascii="Arial" w:hAnsi="Arial" w:cs="Arial"/>
                <w:lang w:eastAsia="en-GB"/>
              </w:rPr>
              <w:t>RRC_Reconfiguration_NR5GC.ttcn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3F" w:rsidRPr="00396A3F" w:rsidRDefault="00755B36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96A3F" w:rsidRPr="00396A3F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sic@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f_NR5GC_MobileInfo_GetNoOfDRBs();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NR_DRBInfo_Type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"Step 2-4"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UE transmits an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to confirm the successful completion of the connection establishment.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== 0) {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(__FILE__, __LINE__, "No DRBs configured");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(); // @sic R5-200256 sic@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f_NR_GetDRBInfo_FromId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if (not 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))) { // @sic R5s200571 Ch. 4 sic@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(__FILE__, __LINE__, "No Non-IMS DRBs configured");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 to activate AS security.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on SRB1. Follow on flag is set to TRUE to ensure the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 is sent on the same TTI and therefore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(cas_NR_SRB1_RrcPdu_REQ_FollowOnFlag(nr_Cell1,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is needed for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FollowOn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= true to work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5, the SS transmits an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a data radio bearer, DRB1 and signalling radio bearer, SRB2.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fl_NR_BuildRRCReconfigExistingDRBs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v_CellGroupConfig.rlc_BearerToAddModList[0].mac_LogicalChannelConfig := omit;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v_CellGroupConfig.rlc_BearerToAddModList[1].mac_LogicalChannelConfig := omit;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v_CellGroupConfig.mac_CellGroupConfig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v_CellGroupConfig.physicalCellGroupConfig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v_CellGroupConfig.spCellConfig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:= omit;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f_Get_NG_ServiceAcceptMsg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())},  // @sic Baseline Moving sic@,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F4BEA" w:rsidRPr="003F4BEA" w:rsidRDefault="003F4BEA" w:rsidP="003F4B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E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1127D4" w:rsidRPr="00722896" w:rsidRDefault="00D12904" w:rsidP="003F4B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sic@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f_NR5GC_MobileInfo_GetNoOfDRBs();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NR_DRBInfo_Type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"Step 2-4"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UE transmits an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to confirm the successful completion of the connection establishment.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== 0) {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(__FILE__, __LINE__, "No DRBs configured");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(); // @sic R5-200256 sic@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f_NR_GetDRBInfo_FromId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if (not 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))) { // @sic R5s200571 Ch. 4 sic@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(__FILE__, __LINE__, "No Non-IMS DRBs configured");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 to activate AS security.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send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on SRB1. Follow on flag is set to TRUE to ensure the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 is sent on the same TTI and therefore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(cas_NR_SRB1_RrcPdu_REQ_FollowOnFlag(nr_Cell1,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is needed for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FollowOn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= true to work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5, the SS transmits an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a data radio bearer, DRB1 and signalling radio bearer, SRB2.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fl_NR_BuildRRCReconfigExistingDRBs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:rsidR="00F84887" w:rsidRPr="00F84887" w:rsidRDefault="00F84887" w:rsidP="00615906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v_CellGroupConfig.rlc_BearerToAddModList[0].mac_LogicalChannelConfig := cs_38508_LogicalChannelConfig_SRB(tsc_SRB2);    v_CellGroupConfig.rlc_BearerToAddModList[1].mac_LogicalChannelConfig := cs_38508_LogicalChannelConfig_DRB;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v_CellGroupConfig.mac_CellGroupConfig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v_CellGroupConfig.physicalCellGroupConfig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v_CellGroupConfig.spCellConfig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:= omit;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f_Get_NG_ServiceAcceptMsg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())},  // @sic Baseline Moving sic@,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127D4" w:rsidRPr="006D35E4" w:rsidRDefault="006D35E4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D35E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:rsidR="00BC5205" w:rsidRDefault="00BC5205" w:rsidP="00BC520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3366616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="00450CF1">
        <w:rPr>
          <w:rFonts w:cs="Arial"/>
          <w:b/>
          <w:bCs/>
          <w:color w:val="000000"/>
          <w:lang w:val="en-US" w:eastAsia="en-GB"/>
        </w:rPr>
        <w:t xml:space="preserve">module </w:t>
      </w:r>
      <w:r w:rsidR="007B3FE2" w:rsidRPr="007B3FE2">
        <w:rPr>
          <w:rFonts w:cs="Arial"/>
          <w:b/>
          <w:bCs/>
          <w:color w:val="000000"/>
          <w:lang w:val="en-US" w:eastAsia="en-GB"/>
        </w:rPr>
        <w:t>RRC_Reconfiguration_NR5GC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C5205" w:rsidTr="00E3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05" w:rsidRDefault="00084DD9" w:rsidP="00E34E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BC520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C520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05" w:rsidRPr="00CC39F9" w:rsidRDefault="00084DD9" w:rsidP="00E34E0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84DD9">
              <w:rPr>
                <w:noProof/>
              </w:rPr>
              <w:t>RRC_Reconfiguration_NR5GC</w:t>
            </w:r>
          </w:p>
        </w:tc>
      </w:tr>
      <w:tr w:rsidR="00BC5205" w:rsidTr="00E34E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05" w:rsidRDefault="00BC5205" w:rsidP="00E3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5EC" w:rsidRDefault="006225EC" w:rsidP="0062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6225EC" w:rsidRDefault="006225EC" w:rsidP="0062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</w:t>
            </w:r>
          </w:p>
          <w:p w:rsidR="00BC5205" w:rsidRPr="00AD4ADA" w:rsidRDefault="006225EC" w:rsidP="006225EC">
            <w:pPr>
              <w:pStyle w:val="CRCoverPage"/>
              <w:spacing w:after="0"/>
            </w:pPr>
            <w:r>
              <w:rPr>
                <w:noProof/>
              </w:rPr>
              <w:lastRenderedPageBreak/>
              <w:t xml:space="preserve">At step 6 , when sending RRC Connection Reconfiguration to establish DRB1 and SRB2 , mac logical channel config is filled as Omit which is not in align with </w:t>
            </w:r>
            <w:r>
              <w:t>38.508-1 [4], table 4.6.3-66</w:t>
            </w:r>
          </w:p>
        </w:tc>
      </w:tr>
      <w:tr w:rsidR="00BC5205" w:rsidTr="00E3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05" w:rsidRDefault="00BC5205" w:rsidP="00E3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05" w:rsidRPr="001124B3" w:rsidRDefault="00034CDB" w:rsidP="00E34E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mac Logical Channel Config is filled while sending Reconfiguration at step 6. And to make this change compilable , below module has to be imported </w:t>
            </w:r>
          </w:p>
        </w:tc>
      </w:tr>
      <w:tr w:rsidR="00BC5205" w:rsidTr="00E3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05" w:rsidRDefault="00BC5205" w:rsidP="00E3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05" w:rsidRPr="00CC39F9" w:rsidRDefault="008A3054" w:rsidP="00E34E06">
            <w:pPr>
              <w:spacing w:after="0"/>
              <w:rPr>
                <w:rFonts w:ascii="Arial" w:hAnsi="Arial" w:cs="Arial"/>
                <w:lang w:eastAsia="en-GB"/>
              </w:rPr>
            </w:pPr>
            <w:r w:rsidRPr="00276787">
              <w:rPr>
                <w:rFonts w:ascii="Arial" w:hAnsi="Arial" w:cs="Arial"/>
                <w:lang w:eastAsia="en-GB"/>
              </w:rPr>
              <w:t>RRC_Reconfiguration_NR5GC.ttcn</w:t>
            </w:r>
          </w:p>
        </w:tc>
      </w:tr>
      <w:tr w:rsidR="00BC5205" w:rsidTr="00E3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05" w:rsidRDefault="00BC5205" w:rsidP="00E34E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05" w:rsidRDefault="00BC5205" w:rsidP="00E34E0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C5205" w:rsidRDefault="00BC5205" w:rsidP="00BC5205">
      <w:pPr>
        <w:spacing w:after="0"/>
        <w:rPr>
          <w:rFonts w:ascii="Arial" w:hAnsi="Arial"/>
          <w:b/>
          <w:lang w:eastAsia="en-GB"/>
        </w:rPr>
      </w:pPr>
    </w:p>
    <w:p w:rsidR="00BC5205" w:rsidRDefault="00BC5205" w:rsidP="00BC52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5205" w:rsidRPr="00CD057D" w:rsidTr="00E3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49F" w:rsidRPr="00D1649F" w:rsidRDefault="00BC5205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1649F" w:rsidRPr="00D1649F">
              <w:rPr>
                <w:rFonts w:ascii="Courier New" w:hAnsi="Courier New" w:cs="Courier New"/>
                <w:color w:val="000000"/>
                <w:lang w:eastAsia="de-DE"/>
              </w:rPr>
              <w:t>module RRC_Reconfiguration_NR5GC {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NR_ASP_SrbDefs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NR_ASP_Templates_RB_Config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NR_CommonFunctions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NR5GC_SysinfoPaging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NR5GC_LoopBack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NG_NAS_Templates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NAS_5GC_Parameters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UpperTesterFunctions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NR_ASP_TypeDefs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C5205" w:rsidRPr="00722896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:rsidR="00BC5205" w:rsidRPr="00CD057D" w:rsidRDefault="00BC5205" w:rsidP="00BC5205">
      <w:pPr>
        <w:spacing w:after="0"/>
        <w:rPr>
          <w:rFonts w:ascii="Arial" w:hAnsi="Arial"/>
          <w:b/>
          <w:color w:val="000000"/>
          <w:lang w:eastAsia="en-GB"/>
        </w:rPr>
      </w:pPr>
    </w:p>
    <w:p w:rsidR="00BC5205" w:rsidRPr="00CD057D" w:rsidRDefault="00BC5205" w:rsidP="00BC5205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5205" w:rsidRPr="00CD057D" w:rsidTr="00E3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module RRC_Reconfiguration_NR5GC {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NR_ASP_SrbDefs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NR_ASP_Templates_RB_Config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NR_CommonFunctions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NR5GC_SysinfoPaging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NR5GC_CommonFunctions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NR5GC_LoopBack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NG_NAS_Templates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NAS_5GC_Parameters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UpperTesterFunctions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NR_ASP_TypeDefs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:rsidR="00BC5205" w:rsidRPr="006D35E4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948BA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 xml:space="preserve">  import from </w:t>
            </w:r>
            <w:proofErr w:type="spellStart"/>
            <w:r w:rsidRPr="005948BA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CommonAspDefs</w:t>
            </w:r>
            <w:proofErr w:type="spellEnd"/>
            <w:r w:rsidRPr="005948BA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 xml:space="preserve"> all; </w:t>
            </w:r>
          </w:p>
        </w:tc>
      </w:tr>
    </w:tbl>
    <w:p w:rsidR="00BC5205" w:rsidRDefault="00BC5205" w:rsidP="00BC520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7CD" w:rsidRDefault="002607CD">
      <w:r>
        <w:separator/>
      </w:r>
    </w:p>
  </w:endnote>
  <w:endnote w:type="continuationSeparator" w:id="0">
    <w:p w:rsidR="002607CD" w:rsidRDefault="0026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7CD" w:rsidRDefault="002607CD">
      <w:r>
        <w:separator/>
      </w:r>
    </w:p>
  </w:footnote>
  <w:footnote w:type="continuationSeparator" w:id="0">
    <w:p w:rsidR="002607CD" w:rsidRDefault="00260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4DD9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25B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2825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96A3F"/>
    <w:rsid w:val="003C2766"/>
    <w:rsid w:val="003C4691"/>
    <w:rsid w:val="003C6AD0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0CF1"/>
    <w:rsid w:val="00454EBB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C6934"/>
    <w:rsid w:val="008D01F1"/>
    <w:rsid w:val="008D4141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37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2AC2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6713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305A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3E43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1DD3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2820C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A7E2-BAF4-4C78-B466-D39BF5BD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1470</Words>
  <Characters>14835</Characters>
  <Application>Microsoft Office Word</Application>
  <DocSecurity>0</DocSecurity>
  <Lines>123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2021-09-24T08:03:00Z</dcterms:created>
  <dcterms:modified xsi:type="dcterms:W3CDTF">2021-09-24T08:06:00Z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