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33E" w:rsidRPr="0004733E" w:rsidRDefault="0004733E" w:rsidP="0004733E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04733E">
        <w:rPr>
          <w:rFonts w:ascii="Arial" w:hAnsi="Arial" w:cs="Arial"/>
          <w:b/>
          <w:noProof/>
          <w:sz w:val="24"/>
        </w:rPr>
        <w:t>3GPP TSG-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TSG/WGRef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RAN5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 Meeting #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MtgSeq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2021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MtgTitle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-TTCN email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i/>
          <w:noProof/>
          <w:sz w:val="28"/>
        </w:rPr>
        <w:tab/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Tdoc#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i/>
          <w:noProof/>
          <w:sz w:val="28"/>
        </w:rPr>
        <w:t>R5s211261</w:t>
      </w:r>
      <w:r w:rsidRPr="0004733E">
        <w:rPr>
          <w:rFonts w:ascii="Arial" w:hAnsi="Arial" w:cs="Arial"/>
          <w:b/>
          <w:i/>
          <w:noProof/>
          <w:sz w:val="28"/>
        </w:rPr>
        <w:fldChar w:fldCharType="end"/>
      </w:r>
    </w:p>
    <w:p w:rsidR="0004733E" w:rsidRPr="0004733E" w:rsidRDefault="0004733E" w:rsidP="0004733E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Location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Online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, 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Country  \* MERGEFORMAT </w:instrText>
      </w:r>
      <w:r w:rsidRPr="0004733E">
        <w:rPr>
          <w:rFonts w:ascii="Arial" w:hAnsi="Arial" w:cs="Arial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, 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StartDate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7th Dec 2020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 - 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EndDate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31st Dec 2021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733E" w:rsidRPr="0004733E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04733E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04733E" w:rsidRPr="0004733E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04733E" w:rsidRPr="0004733E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c>
          <w:tcPr>
            <w:tcW w:w="142" w:type="dxa"/>
            <w:tcBorders>
              <w:lef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Spec#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Cr#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4643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733E" w:rsidRPr="0004733E" w:rsidRDefault="0004733E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Revision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4733E" w:rsidRPr="0004733E" w:rsidRDefault="0004733E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Version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16.9.0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4733E" w:rsidRPr="0004733E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4733E" w:rsidRPr="0004733E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4733E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4733E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04733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4733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4733E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04733E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04733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4733E" w:rsidRPr="0004733E" w:rsidTr="00B71F29">
        <w:tc>
          <w:tcPr>
            <w:tcW w:w="9641" w:type="dxa"/>
            <w:gridSpan w:val="9"/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04733E" w:rsidRPr="0004733E" w:rsidRDefault="0004733E" w:rsidP="0004733E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733E" w:rsidRPr="0004733E" w:rsidTr="00B71F29">
        <w:tc>
          <w:tcPr>
            <w:tcW w:w="2835" w:type="dxa"/>
          </w:tcPr>
          <w:p w:rsidR="0004733E" w:rsidRPr="0004733E" w:rsidRDefault="0004733E" w:rsidP="00B71F29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4733E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4733E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04733E" w:rsidRPr="0004733E" w:rsidRDefault="0004733E" w:rsidP="0004733E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733E" w:rsidRPr="0004733E" w:rsidTr="00B71F29">
        <w:tc>
          <w:tcPr>
            <w:tcW w:w="9640" w:type="dxa"/>
            <w:gridSpan w:val="11"/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Title:</w:t>
            </w:r>
            <w:r w:rsidRPr="0004733E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CrTitle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</w:rPr>
              <w:t>Correction to LTE testcase 9.2.1.1.7</w:t>
            </w:r>
            <w:r w:rsidRPr="0004733E">
              <w:rPr>
                <w:rFonts w:ascii="Arial" w:hAnsi="Arial" w:cs="Arial"/>
              </w:rPr>
              <w:fldChar w:fldCharType="end"/>
            </w:r>
          </w:p>
        </w:tc>
      </w:tr>
      <w:tr w:rsidR="0004733E" w:rsidRPr="0004733E" w:rsidTr="00B71F29">
        <w:tc>
          <w:tcPr>
            <w:tcW w:w="1843" w:type="dxa"/>
            <w:tcBorders>
              <w:lef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c>
          <w:tcPr>
            <w:tcW w:w="1843" w:type="dxa"/>
            <w:tcBorders>
              <w:lef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SourceIfWg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ROHDE &amp; SCHWARZ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04733E" w:rsidRPr="0004733E" w:rsidTr="00B71F29">
        <w:tc>
          <w:tcPr>
            <w:tcW w:w="1843" w:type="dxa"/>
            <w:tcBorders>
              <w:lef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SourceIfTsg  \* MERGEFORMAT </w:instrText>
            </w:r>
            <w:r w:rsidRPr="0004733E">
              <w:rPr>
                <w:rFonts w:ascii="Arial" w:hAnsi="Arial" w:cs="Arial"/>
              </w:rPr>
              <w:fldChar w:fldCharType="end"/>
            </w:r>
          </w:p>
        </w:tc>
      </w:tr>
      <w:tr w:rsidR="0004733E" w:rsidRPr="0004733E" w:rsidTr="00B71F29">
        <w:tc>
          <w:tcPr>
            <w:tcW w:w="1843" w:type="dxa"/>
            <w:tcBorders>
              <w:lef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c>
          <w:tcPr>
            <w:tcW w:w="1843" w:type="dxa"/>
            <w:tcBorders>
              <w:lef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RelatedWis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TEI8_Test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733E" w:rsidRPr="0004733E" w:rsidRDefault="0004733E" w:rsidP="00B71F29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ResDate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2021-09-19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04733E" w:rsidRPr="0004733E" w:rsidTr="00B71F29">
        <w:tc>
          <w:tcPr>
            <w:tcW w:w="1843" w:type="dxa"/>
            <w:tcBorders>
              <w:lef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Cat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</w:rPr>
              <w:t>F</w:t>
            </w:r>
            <w:r w:rsidRPr="0004733E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Release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Rel-16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04733E" w:rsidRPr="0004733E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4733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04733E" w:rsidRPr="0004733E" w:rsidRDefault="0004733E" w:rsidP="00B71F29">
            <w:pPr>
              <w:pStyle w:val="CRCoverPage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04733E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733E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04733E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733E" w:rsidRPr="0004733E" w:rsidRDefault="0004733E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4733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04733E" w:rsidRPr="0004733E" w:rsidTr="00B71F29">
        <w:tc>
          <w:tcPr>
            <w:tcW w:w="1843" w:type="dxa"/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</w:rPr>
              <w:t xml:space="preserve">In Step 15E, the SS releases the RRC connection 36.523-1 Table: 9.2.1.1.7.3.2-1. UE state is idle. </w:t>
            </w:r>
            <w:proofErr w:type="spellStart"/>
            <w:r w:rsidRPr="0004733E">
              <w:rPr>
                <w:rFonts w:ascii="Arial" w:hAnsi="Arial" w:cs="Arial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</w:rPr>
              <w:t xml:space="preserve"> function still used default parameter </w:t>
            </w:r>
            <w:proofErr w:type="spellStart"/>
            <w:r w:rsidRPr="0004733E">
              <w:rPr>
                <w:rFonts w:ascii="Arial" w:hAnsi="Arial" w:cs="Arial"/>
              </w:rPr>
              <w:t>p_UE_</w:t>
            </w:r>
            <w:proofErr w:type="gramStart"/>
            <w:r w:rsidRPr="0004733E">
              <w:rPr>
                <w:rFonts w:ascii="Arial" w:hAnsi="Arial" w:cs="Arial"/>
              </w:rPr>
              <w:t>State</w:t>
            </w:r>
            <w:proofErr w:type="spellEnd"/>
            <w:r w:rsidRPr="0004733E">
              <w:rPr>
                <w:rFonts w:ascii="Arial" w:hAnsi="Arial" w:cs="Arial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</w:rPr>
              <w:t>= RRC_CONNECTED.</w:t>
            </w:r>
          </w:p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>This results in TTCN trying to release a rrc connection that does not exist, and causes testcase failure</w:t>
            </w: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>While calling function f_EUTRA_RmvFbdnPLMN function passed argument RRC_IDLE so that p_UE_State := RRC_IDLE.</w:t>
            </w:r>
          </w:p>
          <w:p w:rsidR="0004733E" w:rsidRPr="0004733E" w:rsidRDefault="0004733E" w:rsidP="0004733E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04733E" w:rsidRPr="0004733E" w:rsidTr="00B71F29">
        <w:tc>
          <w:tcPr>
            <w:tcW w:w="2694" w:type="dxa"/>
            <w:gridSpan w:val="2"/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color w:val="000000"/>
              </w:rPr>
              <w:t>9.2.1.1.7</w:t>
            </w: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4733E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4733E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733E" w:rsidRPr="0004733E" w:rsidRDefault="0004733E" w:rsidP="0004733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33E" w:rsidRPr="0004733E" w:rsidRDefault="00DE111C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733E" w:rsidRPr="0004733E" w:rsidRDefault="0004733E" w:rsidP="0004733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 Other core specifications</w:t>
            </w:r>
            <w:r w:rsidRPr="0004733E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33E" w:rsidRPr="0004733E" w:rsidRDefault="00DE111C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33E" w:rsidRPr="0004733E" w:rsidRDefault="00DE111C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33E" w:rsidRPr="0004733E" w:rsidRDefault="00DE111C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Similar change is needed for 9.2.1.1.7a as well.</w:t>
            </w:r>
            <w:bookmarkStart w:id="0" w:name="_GoBack"/>
            <w:bookmarkEnd w:id="0"/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733E" w:rsidRPr="0004733E" w:rsidRDefault="0004733E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33E" w:rsidRPr="0004733E" w:rsidRDefault="0004733E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Pr="0004733E" w:rsidRDefault="00BB18FC" w:rsidP="00BB18FC">
      <w:pPr>
        <w:rPr>
          <w:rFonts w:ascii="Arial" w:hAnsi="Arial" w:cs="Arial"/>
          <w:noProof/>
        </w:rPr>
      </w:pPr>
    </w:p>
    <w:p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1" w:name="_Toc82950735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04733E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04733E" w:rsidRPr="005161EE">
        <w:rPr>
          <w:rFonts w:ascii="Arial" w:hAnsi="Arial" w:cs="Arial"/>
          <w:iCs/>
        </w:rPr>
        <w:t>Table of Contents</w:t>
      </w:r>
      <w:r w:rsidR="0004733E">
        <w:tab/>
      </w:r>
      <w:r w:rsidR="0004733E">
        <w:fldChar w:fldCharType="begin"/>
      </w:r>
      <w:r w:rsidR="0004733E">
        <w:instrText xml:space="preserve"> PAGEREF _Toc82950735 \h </w:instrText>
      </w:r>
      <w:r w:rsidR="0004733E">
        <w:fldChar w:fldCharType="separate"/>
      </w:r>
      <w:r w:rsidR="0004733E">
        <w:t>2</w:t>
      </w:r>
      <w:r w:rsidR="0004733E">
        <w:fldChar w:fldCharType="end"/>
      </w:r>
    </w:p>
    <w:p w:rsidR="0004733E" w:rsidRDefault="000473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161EE">
        <w:rPr>
          <w:rFonts w:ascii="Arial" w:hAnsi="Arial" w:cs="Arial"/>
          <w:b/>
        </w:rPr>
        <w:t>1. Correction to f_TC_9_2_1_1_7_EUTRA ()</w:t>
      </w:r>
      <w:r>
        <w:tab/>
      </w:r>
      <w:r>
        <w:fldChar w:fldCharType="begin"/>
      </w:r>
      <w:r>
        <w:instrText xml:space="preserve"> PAGEREF _Toc82950736 \h </w:instrText>
      </w:r>
      <w:r>
        <w:fldChar w:fldCharType="separate"/>
      </w:r>
      <w:r>
        <w:t>3</w:t>
      </w:r>
      <w:r>
        <w:fldChar w:fldCharType="end"/>
      </w:r>
    </w:p>
    <w:p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2" w:name="_Toc82950736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463783" w:rsidRPr="0004733E">
        <w:rPr>
          <w:rFonts w:ascii="Arial" w:hAnsi="Arial" w:cs="Arial"/>
          <w:b/>
          <w:sz w:val="28"/>
          <w:szCs w:val="28"/>
        </w:rPr>
        <w:t xml:space="preserve">f_TC_9_2_1_1_7_EUTRA </w:t>
      </w:r>
      <w:r w:rsidR="00AC347D" w:rsidRPr="0004733E">
        <w:rPr>
          <w:rFonts w:ascii="Arial" w:hAnsi="Arial" w:cs="Arial"/>
          <w:b/>
          <w:sz w:val="28"/>
          <w:szCs w:val="28"/>
        </w:rPr>
        <w:t>()</w:t>
      </w:r>
      <w:bookmarkEnd w:id="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:rsidTr="00FC3CCF">
        <w:tc>
          <w:tcPr>
            <w:tcW w:w="1985" w:type="dxa"/>
          </w:tcPr>
          <w:p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04733E" w:rsidRDefault="00463783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04733E">
              <w:rPr>
                <w:rFonts w:ascii="Arial" w:hAnsi="Arial" w:cs="Arial"/>
              </w:rPr>
              <w:t xml:space="preserve">f_TC_9_2_1_1_7_EUTRA </w:t>
            </w:r>
            <w:r w:rsidR="00AE1B39" w:rsidRPr="0004733E">
              <w:rPr>
                <w:rFonts w:ascii="Arial" w:hAnsi="Arial" w:cs="Arial"/>
              </w:rPr>
              <w:t>()</w:t>
            </w:r>
          </w:p>
        </w:tc>
      </w:tr>
      <w:tr w:rsidR="00DE6E67" w:rsidRPr="0004733E" w:rsidTr="00FC3CCF">
        <w:trPr>
          <w:trHeight w:val="350"/>
        </w:trPr>
        <w:tc>
          <w:tcPr>
            <w:tcW w:w="1985" w:type="dxa"/>
          </w:tcPr>
          <w:p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:rsidR="0065456B" w:rsidRPr="0004733E" w:rsidRDefault="00463783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</w:rPr>
              <w:t xml:space="preserve">In Step 15E, the SS releases the RRC connection 36.523-1 Table: 9.2.1.1.7.3.2-1. UE state is idle. </w:t>
            </w:r>
            <w:proofErr w:type="spellStart"/>
            <w:r w:rsidRPr="0004733E">
              <w:rPr>
                <w:rFonts w:ascii="Arial" w:hAnsi="Arial" w:cs="Arial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</w:rPr>
              <w:t xml:space="preserve"> function still used default parameter </w:t>
            </w:r>
            <w:proofErr w:type="spellStart"/>
            <w:r w:rsidRPr="0004733E">
              <w:rPr>
                <w:rFonts w:ascii="Arial" w:hAnsi="Arial" w:cs="Arial"/>
              </w:rPr>
              <w:t>p_UE_</w:t>
            </w:r>
            <w:proofErr w:type="gramStart"/>
            <w:r w:rsidRPr="0004733E">
              <w:rPr>
                <w:rFonts w:ascii="Arial" w:hAnsi="Arial" w:cs="Arial"/>
              </w:rPr>
              <w:t>State</w:t>
            </w:r>
            <w:proofErr w:type="spellEnd"/>
            <w:r w:rsidRPr="0004733E">
              <w:rPr>
                <w:rFonts w:ascii="Arial" w:hAnsi="Arial" w:cs="Arial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</w:rPr>
              <w:t>= RRC_CONNECTED.</w:t>
            </w:r>
          </w:p>
          <w:p w:rsidR="0031016C" w:rsidRPr="0004733E" w:rsidRDefault="0031016C" w:rsidP="0046378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This results in TTCN trying to release a rrc connection that does not exist, and causes testcase failure</w:t>
            </w: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:rsidR="00463783" w:rsidRPr="0004733E" w:rsidRDefault="0031016C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 xml:space="preserve">While calling function </w:t>
            </w:r>
            <w:r w:rsidR="00463783" w:rsidRPr="0004733E">
              <w:rPr>
                <w:rFonts w:ascii="Arial" w:hAnsi="Arial" w:cs="Arial"/>
                <w:noProof/>
              </w:rPr>
              <w:t xml:space="preserve">f_EUTRA_RmvFbdnPLMN function </w:t>
            </w:r>
            <w:r w:rsidRPr="0004733E">
              <w:rPr>
                <w:rFonts w:ascii="Arial" w:hAnsi="Arial" w:cs="Arial"/>
                <w:noProof/>
              </w:rPr>
              <w:t xml:space="preserve">passed argument RRC_IDLE so that </w:t>
            </w:r>
            <w:r w:rsidR="00463783" w:rsidRPr="0004733E">
              <w:rPr>
                <w:rFonts w:ascii="Arial" w:hAnsi="Arial" w:cs="Arial"/>
                <w:noProof/>
              </w:rPr>
              <w:t>p_UE_State := RRC_IDLE.</w:t>
            </w:r>
          </w:p>
          <w:p w:rsidR="00B829CF" w:rsidRPr="0004733E" w:rsidRDefault="00B829CF" w:rsidP="00DD41A1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:rsidR="00EE2307" w:rsidRPr="0004733E" w:rsidRDefault="000C3D98" w:rsidP="00627289">
            <w:pPr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ATS_LTE</w:t>
            </w:r>
            <w:r w:rsidR="00A15357" w:rsidRPr="0004733E">
              <w:rPr>
                <w:rFonts w:ascii="Arial" w:hAnsi="Arial" w:cs="Arial"/>
                <w:noProof/>
              </w:rPr>
              <w:t>\</w:t>
            </w:r>
            <w:r w:rsidRPr="0004733E">
              <w:rPr>
                <w:rFonts w:ascii="Arial" w:hAnsi="Arial" w:cs="Arial"/>
              </w:rPr>
              <w:t xml:space="preserve"> </w:t>
            </w:r>
            <w:r w:rsidR="00BA0180" w:rsidRPr="0004733E">
              <w:rPr>
                <w:rFonts w:ascii="Arial" w:hAnsi="Arial" w:cs="Arial"/>
              </w:rPr>
              <w:t>9</w:t>
            </w:r>
            <w:r w:rsidR="00AE1B39" w:rsidRPr="0004733E">
              <w:rPr>
                <w:rFonts w:ascii="Arial" w:hAnsi="Arial" w:cs="Arial"/>
                <w:noProof/>
              </w:rPr>
              <w:t>_2</w:t>
            </w:r>
            <w:r w:rsidRPr="0004733E">
              <w:rPr>
                <w:rFonts w:ascii="Arial" w:hAnsi="Arial" w:cs="Arial"/>
                <w:noProof/>
              </w:rPr>
              <w:t>\</w:t>
            </w:r>
            <w:r w:rsidR="00BA0180" w:rsidRPr="0004733E">
              <w:rPr>
                <w:rFonts w:ascii="Arial" w:hAnsi="Arial" w:cs="Arial"/>
              </w:rPr>
              <w:t xml:space="preserve"> </w:t>
            </w:r>
            <w:r w:rsidR="00BA0180" w:rsidRPr="0004733E">
              <w:rPr>
                <w:rFonts w:ascii="Arial" w:hAnsi="Arial" w:cs="Arial"/>
                <w:noProof/>
              </w:rPr>
              <w:t>NAS_Attach_EOnly.ttcn</w:t>
            </w: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:rsidR="00EE2307" w:rsidRPr="0004733E" w:rsidRDefault="00EE2307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  <w:bookmarkEnd w:id="3"/>
      <w:bookmarkEnd w:id="4"/>
    </w:tbl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5"/>
    <w:bookmarkEnd w:id="6"/>
    <w:p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:rsidTr="002C636C">
        <w:tc>
          <w:tcPr>
            <w:tcW w:w="9855" w:type="dxa"/>
          </w:tcPr>
          <w:p w:rsidR="00AE1B39" w:rsidRPr="0004733E" w:rsidRDefault="00AE1B3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9.2.1.1.7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@status    APPROVED (LTE)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:rsidR="00463783" w:rsidRPr="0004733E" w:rsidRDefault="00463783" w:rsidP="004637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f_TC_9_2_1_1_7_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:rsidR="00463783" w:rsidRPr="0004733E" w:rsidRDefault="00463783" w:rsidP="004637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{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</w:t>
            </w:r>
            <w:proofErr w:type="gramEnd"/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* Attach Procedure / Success / list of equivalent PLMNs in the ATTACH ACCEPT message     */</w:t>
            </w:r>
          </w:p>
          <w:p w:rsidR="00463783" w:rsidRPr="0004733E" w:rsidRDefault="00463783" w:rsidP="004637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de-DE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 @sic R5s100610 sic@ */</w:t>
            </w:r>
          </w:p>
          <w:p w:rsidR="00BA0180" w:rsidRPr="0004733E" w:rsidRDefault="00FF0B97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fl_TC_9_2_1_1_7_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Body(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Postamble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false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= {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eutra_CellJ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),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),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eutra_CellG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v_CellPowerList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R5s110498 sic@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eutra_CellA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EPS_Only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R5-106675, R5s110498, R5s120347 sic@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Postamble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E1_IDLE,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EPS_Only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R5s110168 change 2.21 sic@ @sic R5s190327 sic@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5D7BFE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}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function f_TC_9_2_1_1_7_EUTRA</w:t>
            </w:r>
          </w:p>
        </w:tc>
      </w:tr>
    </w:tbl>
    <w:p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9" w:name="OLE_LINK4"/>
      <w:bookmarkStart w:id="10" w:name="OLE_LINK5"/>
    </w:p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:rsidTr="000A5092">
        <w:tc>
          <w:tcPr>
            <w:tcW w:w="9855" w:type="dxa"/>
          </w:tcPr>
          <w:p w:rsidR="00FF0B97" w:rsidRPr="0004733E" w:rsidRDefault="00AE1B39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="00FF0B97"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9.2.1.1.7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@status    APPROVED (LTE)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f_TC_9_2_1_1_7_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{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</w:t>
            </w:r>
            <w:proofErr w:type="gramEnd"/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* Attach Procedure / Success / list of equivalent PLMNs in the ATTACH ACCEPT message     */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de-DE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 @sic R5s100610 sic@ */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fl_TC_9_2_1_1_7_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Body(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Postamble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false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= {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eutra_CellJ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),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),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eutra_CellG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v_CellPowerList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R5s110498 sic@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eutra_CellA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EPS_Only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zh-CN"/>
              </w:rPr>
              <w:t>RRC_IDLE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R5-106675, R5s110498, R5s120347 sic@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Postamble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E1_IDLE,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EPS_Only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R5s110168 change 2.21 sic@ @sic R5s190327 sic@</w:t>
            </w: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5D7BFE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}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function f_TC_9_2_1_1_7_EUTRA</w:t>
            </w:r>
          </w:p>
        </w:tc>
      </w:tr>
      <w:tr w:rsidR="00BA0180" w:rsidRPr="0004733E" w:rsidTr="000A5092">
        <w:tc>
          <w:tcPr>
            <w:tcW w:w="9855" w:type="dxa"/>
          </w:tcPr>
          <w:p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  <w:bookmarkEnd w:id="9"/>
      <w:bookmarkEnd w:id="10"/>
    </w:tbl>
    <w:p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53C" w:rsidRDefault="005A653C">
      <w:r>
        <w:separator/>
      </w:r>
    </w:p>
  </w:endnote>
  <w:endnote w:type="continuationSeparator" w:id="0">
    <w:p w:rsidR="005A653C" w:rsidRDefault="005A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53C" w:rsidRDefault="005A653C">
      <w:r>
        <w:separator/>
      </w:r>
    </w:p>
  </w:footnote>
  <w:footnote w:type="continuationSeparator" w:id="0">
    <w:p w:rsidR="005A653C" w:rsidRDefault="005A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7CB37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0B97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EBD9F-1355-4CF4-95E9-1FBB0CB0A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2021-09-19T12:32:00Z</dcterms:created>
  <dcterms:modified xsi:type="dcterms:W3CDTF">2021-09-20T07:36:00Z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