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7366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0400D8" w:rsidRPr="000400D8">
        <w:rPr>
          <w:b/>
          <w:i/>
          <w:noProof/>
          <w:sz w:val="28"/>
        </w:rPr>
        <w:t>R5s211215</w:t>
      </w:r>
    </w:p>
    <w:p w14:paraId="7CB45193" w14:textId="659F5DB3" w:rsidR="001E41F3" w:rsidRDefault="003550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550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EA380" w:rsidR="001E41F3" w:rsidRPr="00410371" w:rsidRDefault="003550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150262">
                <w:rPr>
                  <w:b/>
                  <w:noProof/>
                  <w:sz w:val="28"/>
                </w:rPr>
                <w:t>3</w:t>
              </w:r>
              <w:r w:rsidR="000400D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50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550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D9812" w:rsidR="001E41F3" w:rsidRDefault="00355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0400D8">
                <w:t>6.1.2.10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55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55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355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550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5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4F685E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0400D8">
              <w:t>6.1.2.10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BC4BD" w:rsidR="004E18D7" w:rsidRDefault="000400D8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6.1.2.10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2B0870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0400D8" w:rsidRPr="000400D8">
              <w:rPr>
                <w:noProof/>
              </w:rPr>
              <w:t>R5s211216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ABFC568" w14:textId="1806F759" w:rsidR="005D6F8F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D6F8F" w:rsidRPr="001665C6">
        <w:rPr>
          <w:b/>
        </w:rPr>
        <w:t>1</w:t>
      </w:r>
      <w:r w:rsidR="005D6F8F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5D6F8F" w:rsidRPr="001665C6">
        <w:rPr>
          <w:b/>
        </w:rPr>
        <w:t>Overview</w:t>
      </w:r>
      <w:r w:rsidR="005D6F8F">
        <w:tab/>
      </w:r>
      <w:r w:rsidR="005D6F8F">
        <w:fldChar w:fldCharType="begin"/>
      </w:r>
      <w:r w:rsidR="005D6F8F">
        <w:instrText xml:space="preserve"> PAGEREF _Toc82774080 \h </w:instrText>
      </w:r>
      <w:r w:rsidR="005D6F8F">
        <w:fldChar w:fldCharType="separate"/>
      </w:r>
      <w:r w:rsidR="005D6F8F">
        <w:t>3</w:t>
      </w:r>
      <w:r w:rsidR="005D6F8F">
        <w:fldChar w:fldCharType="end"/>
      </w:r>
    </w:p>
    <w:p w14:paraId="6A04F920" w14:textId="29361BEF" w:rsidR="005D6F8F" w:rsidRDefault="005D6F8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_Toc82774081 \h </w:instrText>
      </w:r>
      <w:r>
        <w:fldChar w:fldCharType="separate"/>
      </w:r>
      <w:r>
        <w:t>3</w:t>
      </w:r>
      <w:r>
        <w:fldChar w:fldCharType="end"/>
      </w:r>
    </w:p>
    <w:p w14:paraId="5BD6325D" w14:textId="2C2383F4" w:rsidR="005D6F8F" w:rsidRDefault="005D6F8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_Toc82774082 \h </w:instrText>
      </w:r>
      <w:r>
        <w:fldChar w:fldCharType="separate"/>
      </w:r>
      <w:r>
        <w:t>3</w:t>
      </w:r>
      <w:r>
        <w:fldChar w:fldCharType="end"/>
      </w:r>
    </w:p>
    <w:p w14:paraId="43570FA6" w14:textId="51A2A170" w:rsidR="005D6F8F" w:rsidRDefault="005D6F8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Change 1</w:t>
      </w:r>
      <w:r>
        <w:tab/>
      </w:r>
      <w:r>
        <w:fldChar w:fldCharType="begin"/>
      </w:r>
      <w:r>
        <w:instrText xml:space="preserve"> PAGEREF _Toc82774083 \h </w:instrText>
      </w:r>
      <w:r>
        <w:fldChar w:fldCharType="separate"/>
      </w:r>
      <w:r>
        <w:t>3</w:t>
      </w:r>
      <w:r>
        <w:fldChar w:fldCharType="end"/>
      </w:r>
    </w:p>
    <w:p w14:paraId="7E00226D" w14:textId="2FD329B8" w:rsidR="005D6F8F" w:rsidRDefault="005D6F8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Change 2</w:t>
      </w:r>
      <w:r>
        <w:tab/>
      </w:r>
      <w:r>
        <w:fldChar w:fldCharType="begin"/>
      </w:r>
      <w:r>
        <w:instrText xml:space="preserve"> PAGEREF _Toc82774084 \h </w:instrText>
      </w:r>
      <w:r>
        <w:fldChar w:fldCharType="separate"/>
      </w:r>
      <w:r>
        <w:t>3</w:t>
      </w:r>
      <w:r>
        <w:fldChar w:fldCharType="end"/>
      </w:r>
    </w:p>
    <w:p w14:paraId="6635A89B" w14:textId="1358F172" w:rsidR="005D6F8F" w:rsidRDefault="005D6F8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_Toc82774085 \h </w:instrText>
      </w:r>
      <w:r>
        <w:fldChar w:fldCharType="separate"/>
      </w:r>
      <w:r>
        <w:t>3</w:t>
      </w:r>
      <w:r>
        <w:fldChar w:fldCharType="end"/>
      </w:r>
    </w:p>
    <w:p w14:paraId="339229A3" w14:textId="24EA3EED" w:rsidR="005D6F8F" w:rsidRDefault="005D6F8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_Toc82774086 \h </w:instrText>
      </w:r>
      <w:r>
        <w:fldChar w:fldCharType="separate"/>
      </w:r>
      <w:r>
        <w:t>3</w:t>
      </w:r>
      <w:r>
        <w:fldChar w:fldCharType="end"/>
      </w:r>
    </w:p>
    <w:p w14:paraId="09541834" w14:textId="3C484248" w:rsidR="005D6F8F" w:rsidRDefault="005D6F8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_Toc82774087 \h </w:instrText>
      </w:r>
      <w:r>
        <w:fldChar w:fldCharType="separate"/>
      </w:r>
      <w:r>
        <w:t>3</w:t>
      </w:r>
      <w:r>
        <w:fldChar w:fldCharType="end"/>
      </w:r>
    </w:p>
    <w:p w14:paraId="7A312907" w14:textId="634E85E0" w:rsidR="005D6F8F" w:rsidRDefault="005D6F8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665C6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665C6">
        <w:rPr>
          <w:b/>
        </w:rPr>
        <w:t>References</w:t>
      </w:r>
      <w:r>
        <w:tab/>
      </w:r>
      <w:r>
        <w:fldChar w:fldCharType="begin"/>
      </w:r>
      <w:r>
        <w:instrText xml:space="preserve"> PAGEREF _Toc82774088 \h </w:instrText>
      </w:r>
      <w:r>
        <w:fldChar w:fldCharType="separate"/>
      </w:r>
      <w:r>
        <w:t>4</w:t>
      </w:r>
      <w:r>
        <w:fldChar w:fldCharType="end"/>
      </w:r>
    </w:p>
    <w:p w14:paraId="181C5C49" w14:textId="1582172D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4080"/>
      <w:r w:rsidRPr="009C2813">
        <w:rPr>
          <w:b/>
        </w:rPr>
        <w:t>Overview</w:t>
      </w:r>
      <w:bookmarkEnd w:id="1"/>
      <w:bookmarkEnd w:id="2"/>
    </w:p>
    <w:p w14:paraId="600397F8" w14:textId="57B55BE2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0400D8">
        <w:rPr>
          <w:rFonts w:cs="Arial"/>
          <w:sz w:val="24"/>
          <w:szCs w:val="24"/>
          <w:lang w:val="es-ES"/>
        </w:rPr>
        <w:t>6.1.2.10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4081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122E8E7C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0400D8">
        <w:rPr>
          <w:rFonts w:cs="Arial"/>
          <w:color w:val="000000"/>
          <w:sz w:val="24"/>
          <w:szCs w:val="24"/>
          <w:lang w:eastAsia="ja-JP"/>
        </w:rPr>
        <w:t>6.1.2.10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4082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4083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4084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4085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4086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4087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5672C7E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</w:t>
      </w:r>
      <w:bookmarkStart w:id="23" w:name="_GoBack"/>
      <w:bookmarkEnd w:id="23"/>
      <w:r w:rsidRPr="009C2813">
        <w:rPr>
          <w:rFonts w:cs="Arial"/>
          <w:sz w:val="24"/>
          <w:szCs w:val="24"/>
        </w:rPr>
        <w:t>Log_Coversheet.txt</w:t>
      </w:r>
    </w:p>
    <w:p w14:paraId="1D0C2B42" w14:textId="30161D6D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0400D8">
        <w:rPr>
          <w:rFonts w:cs="Arial"/>
          <w:sz w:val="24"/>
          <w:szCs w:val="24"/>
        </w:rPr>
        <w:t>6.1.2.10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68002785"/>
      <w:bookmarkStart w:id="29" w:name="_Toc82774088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0B4460FF" w:rsidR="004E18D7" w:rsidRPr="009C2813" w:rsidRDefault="000400D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0400D8">
              <w:rPr>
                <w:rFonts w:cs="Arial"/>
                <w:b/>
                <w:sz w:val="24"/>
                <w:szCs w:val="24"/>
              </w:rPr>
              <w:t>R5s211216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6.1.2.10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075FB" w14:textId="77777777" w:rsidR="007F732B" w:rsidRDefault="007F732B">
      <w:r>
        <w:separator/>
      </w:r>
    </w:p>
  </w:endnote>
  <w:endnote w:type="continuationSeparator" w:id="0">
    <w:p w14:paraId="3BEA5CC9" w14:textId="77777777" w:rsidR="007F732B" w:rsidRDefault="007F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BF6ED" w14:textId="77777777" w:rsidR="007F732B" w:rsidRDefault="007F732B">
      <w:r>
        <w:separator/>
      </w:r>
    </w:p>
  </w:footnote>
  <w:footnote w:type="continuationSeparator" w:id="0">
    <w:p w14:paraId="5C727DB2" w14:textId="77777777" w:rsidR="007F732B" w:rsidRDefault="007F7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D8"/>
    <w:rsid w:val="000A6394"/>
    <w:rsid w:val="000B7FED"/>
    <w:rsid w:val="000C038A"/>
    <w:rsid w:val="000C6598"/>
    <w:rsid w:val="000D44B3"/>
    <w:rsid w:val="00145D43"/>
    <w:rsid w:val="00150262"/>
    <w:rsid w:val="00192C46"/>
    <w:rsid w:val="001A08B3"/>
    <w:rsid w:val="001A7B60"/>
    <w:rsid w:val="001B52F0"/>
    <w:rsid w:val="001B7A65"/>
    <w:rsid w:val="001E41F3"/>
    <w:rsid w:val="0024742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5500D"/>
    <w:rsid w:val="003609EF"/>
    <w:rsid w:val="0036231A"/>
    <w:rsid w:val="00365166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D6F8F"/>
    <w:rsid w:val="005E2C44"/>
    <w:rsid w:val="00621188"/>
    <w:rsid w:val="006257ED"/>
    <w:rsid w:val="00665C47"/>
    <w:rsid w:val="00695808"/>
    <w:rsid w:val="006B46FB"/>
    <w:rsid w:val="006B7958"/>
    <w:rsid w:val="006E21FB"/>
    <w:rsid w:val="00707AB3"/>
    <w:rsid w:val="007176FF"/>
    <w:rsid w:val="00792342"/>
    <w:rsid w:val="007977A8"/>
    <w:rsid w:val="007B512A"/>
    <w:rsid w:val="007C2097"/>
    <w:rsid w:val="007D6A07"/>
    <w:rsid w:val="007F7259"/>
    <w:rsid w:val="007F732B"/>
    <w:rsid w:val="008040A8"/>
    <w:rsid w:val="00811021"/>
    <w:rsid w:val="008279FA"/>
    <w:rsid w:val="008626E7"/>
    <w:rsid w:val="00870EE7"/>
    <w:rsid w:val="008863B9"/>
    <w:rsid w:val="0089311D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1C9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CDC06-2165-41B3-9105-18828F19B5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119F1E-40B8-40D0-9AAB-820184807C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504F3-D49A-4675-BB7D-CDEFBC758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2C290-BE10-DB48-AA70-E89C0F85E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</TotalTime>
  <Pages>4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9</cp:revision>
  <cp:lastPrinted>1900-01-01T00:14:44Z</cp:lastPrinted>
  <dcterms:created xsi:type="dcterms:W3CDTF">2021-09-16T19:07:00Z</dcterms:created>
  <dcterms:modified xsi:type="dcterms:W3CDTF">2021-09-17T10:27:00Z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