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08750755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5803DB">
        <w:rPr>
          <w:b/>
          <w:i/>
          <w:noProof/>
          <w:sz w:val="28"/>
        </w:rPr>
        <w:t>211185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121EAD5F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03DB">
              <w:rPr>
                <w:b/>
                <w:noProof/>
                <w:sz w:val="28"/>
              </w:rPr>
              <w:t>2007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687AAA1A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F18887C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803DB">
              <w:rPr>
                <w:noProof/>
              </w:rPr>
              <w:t>8.1.5.3.2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4B38EBF1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29C21762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803DB">
              <w:rPr>
                <w:noProof/>
              </w:rPr>
              <w:t>8.1.5.3.2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449D79B6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803DB">
              <w:rPr>
                <w:noProof/>
              </w:rPr>
              <w:t>8.1.5.3.2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4AE5FD1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5803DB">
              <w:rPr>
                <w:noProof/>
              </w:rPr>
              <w:t>8.1.5.3.2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2001604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65A8456" w14:textId="15EF9B0F" w:rsidR="005803DB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803DB" w:rsidRPr="00115440">
        <w:rPr>
          <w:rFonts w:ascii="Arial" w:hAnsi="Arial" w:cs="Arial"/>
          <w:iCs/>
        </w:rPr>
        <w:t>Table of Contents</w:t>
      </w:r>
      <w:r w:rsidR="005803DB">
        <w:tab/>
      </w:r>
      <w:r w:rsidR="005803DB">
        <w:fldChar w:fldCharType="begin"/>
      </w:r>
      <w:r w:rsidR="005803DB">
        <w:instrText xml:space="preserve"> PAGEREF _Toc82001604 \h </w:instrText>
      </w:r>
      <w:r w:rsidR="005803DB">
        <w:fldChar w:fldCharType="separate"/>
      </w:r>
      <w:r w:rsidR="005803DB">
        <w:t>2</w:t>
      </w:r>
      <w:r w:rsidR="005803DB">
        <w:fldChar w:fldCharType="end"/>
      </w:r>
    </w:p>
    <w:p w14:paraId="4993AC49" w14:textId="2BC6F770" w:rsidR="005803DB" w:rsidRDefault="005803D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5440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5440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_Toc82001605 \h </w:instrText>
      </w:r>
      <w:r>
        <w:fldChar w:fldCharType="separate"/>
      </w:r>
      <w:r>
        <w:t>3</w:t>
      </w:r>
      <w:r>
        <w:fldChar w:fldCharType="end"/>
      </w:r>
    </w:p>
    <w:p w14:paraId="41454C94" w14:textId="5226040B" w:rsidR="005803DB" w:rsidRDefault="005803D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1544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_Toc82001606 \h </w:instrText>
      </w:r>
      <w:r>
        <w:fldChar w:fldCharType="separate"/>
      </w:r>
      <w:r>
        <w:t>3</w:t>
      </w:r>
      <w:r>
        <w:fldChar w:fldCharType="end"/>
      </w:r>
    </w:p>
    <w:p w14:paraId="1A979E5D" w14:textId="1435D2CC" w:rsidR="005803DB" w:rsidRDefault="005803D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5440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5440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_Toc82001607 \h </w:instrText>
      </w:r>
      <w:r>
        <w:fldChar w:fldCharType="separate"/>
      </w:r>
      <w:r>
        <w:t>3</w:t>
      </w:r>
      <w:r>
        <w:fldChar w:fldCharType="end"/>
      </w:r>
    </w:p>
    <w:p w14:paraId="45A30C09" w14:textId="5B2C4B10" w:rsidR="005803DB" w:rsidRDefault="005803D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5440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5440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_Toc82001608 \h </w:instrText>
      </w:r>
      <w:r>
        <w:fldChar w:fldCharType="separate"/>
      </w:r>
      <w:r>
        <w:t>3</w:t>
      </w:r>
      <w:r>
        <w:fldChar w:fldCharType="end"/>
      </w:r>
    </w:p>
    <w:p w14:paraId="1B117C3B" w14:textId="4264ECFE" w:rsidR="005803DB" w:rsidRDefault="005803D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544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544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_Toc82001609 \h </w:instrText>
      </w:r>
      <w:r>
        <w:fldChar w:fldCharType="separate"/>
      </w:r>
      <w:r>
        <w:t>3</w:t>
      </w:r>
      <w:r>
        <w:fldChar w:fldCharType="end"/>
      </w:r>
    </w:p>
    <w:p w14:paraId="08D79770" w14:textId="17392184" w:rsidR="005803DB" w:rsidRDefault="005803D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1544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15440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_Toc82001610 \h </w:instrText>
      </w:r>
      <w:r>
        <w:fldChar w:fldCharType="separate"/>
      </w:r>
      <w:r>
        <w:t>3</w:t>
      </w:r>
      <w:r>
        <w:fldChar w:fldCharType="end"/>
      </w:r>
    </w:p>
    <w:p w14:paraId="51D95969" w14:textId="0D697E94" w:rsidR="005803DB" w:rsidRDefault="005803D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544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544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_Toc82001611 \h </w:instrText>
      </w:r>
      <w:r>
        <w:fldChar w:fldCharType="separate"/>
      </w:r>
      <w:r>
        <w:t>3</w:t>
      </w:r>
      <w:r>
        <w:fldChar w:fldCharType="end"/>
      </w:r>
    </w:p>
    <w:p w14:paraId="0348A46A" w14:textId="1A47F40D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2001605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1320E33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5803DB">
        <w:rPr>
          <w:noProof/>
        </w:rPr>
        <w:t>8.1.5.3.2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2001606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659F082E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5803DB">
        <w:rPr>
          <w:noProof/>
        </w:rPr>
        <w:t>8.1.5.3.2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2001607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2001608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2001609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2001610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0AF3B923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5803DB">
        <w:rPr>
          <w:rFonts w:ascii="Arial" w:eastAsia="SimSun" w:hAnsi="Arial"/>
        </w:rPr>
        <w:t>8_1_5_3_2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2D957085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5803DB">
        <w:rPr>
          <w:rFonts w:ascii="Arial" w:eastAsia="SimSun" w:hAnsi="Arial"/>
        </w:rPr>
        <w:t>8_1_5_3_2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2001611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74F8B63C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>
              <w:rPr>
                <w:b/>
              </w:rPr>
              <w:fldChar w:fldCharType="begin"/>
            </w:r>
            <w:r w:rsidR="00AF2CAE">
              <w:rPr>
                <w:b/>
              </w:rPr>
              <w:instrText xml:space="preserve"> =BM_CRnum+1 \* MERGEFORMAT </w:instrText>
            </w:r>
            <w:r w:rsidR="00AF2CAE">
              <w:rPr>
                <w:b/>
              </w:rPr>
              <w:fldChar w:fldCharType="separate"/>
            </w:r>
            <w:r w:rsidR="005803DB" w:rsidRPr="005803DB">
              <w:rPr>
                <w:noProof/>
              </w:rPr>
              <w:t>211186</w:t>
            </w:r>
            <w:r w:rsidR="00AF2CAE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803DB">
              <w:rPr>
                <w:noProof/>
              </w:rPr>
              <w:t>8.1.5.3.2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EADC55" w14:textId="77777777" w:rsidR="00EF58E0" w:rsidRDefault="00EF58E0">
      <w:r>
        <w:separator/>
      </w:r>
    </w:p>
  </w:endnote>
  <w:endnote w:type="continuationSeparator" w:id="0">
    <w:p w14:paraId="5201A9C8" w14:textId="77777777" w:rsidR="00EF58E0" w:rsidRDefault="00EF5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3E4B8D" w14:textId="77777777" w:rsidR="00EF58E0" w:rsidRDefault="00EF58E0">
      <w:r>
        <w:separator/>
      </w:r>
    </w:p>
  </w:footnote>
  <w:footnote w:type="continuationSeparator" w:id="0">
    <w:p w14:paraId="1DA07616" w14:textId="77777777" w:rsidR="00EF58E0" w:rsidRDefault="00EF5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803DB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EF58E0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594</Words>
  <Characters>3342</Characters>
  <Application>Microsoft Office Word</Application>
  <DocSecurity>0</DocSecurity>
  <Lines>222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211185</vt:lpstr>
      <vt:lpstr>MTG_TITLE</vt:lpstr>
    </vt:vector>
  </TitlesOfParts>
  <Company>3GPP Support Team</Company>
  <LinksUpToDate>false</LinksUpToDate>
  <CharactersWithSpaces>3801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211185</dc:title>
  <dc:subject>8.1.5.3.2</dc:subject>
  <dc:creator>Michael Sanders, John M Meredith</dc:creator>
  <cp:keywords>2007</cp:keywords>
  <dc:description>8_1_5_3_2</dc:description>
  <cp:lastModifiedBy>Shaun Harry</cp:lastModifiedBy>
  <cp:revision>29</cp:revision>
  <cp:lastPrinted>1900-01-01T00:00:00Z</cp:lastPrinted>
  <dcterms:created xsi:type="dcterms:W3CDTF">2021-09-01T14:12:00Z</dcterms:created>
  <dcterms:modified xsi:type="dcterms:W3CDTF">2021-09-08T12:53:00Z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