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C31E610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5205E">
        <w:rPr>
          <w:b/>
          <w:i/>
          <w:noProof/>
          <w:sz w:val="28"/>
        </w:rPr>
        <w:t>211183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D88FE9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205E">
              <w:rPr>
                <w:b/>
                <w:noProof/>
                <w:sz w:val="28"/>
              </w:rPr>
              <w:t>2006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19B41DA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060409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579B264A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1EE87A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43F4DC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3CC11B5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153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3E42264" w14:textId="212F62B2" w:rsidR="0065205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205E" w:rsidRPr="00B7006A">
        <w:rPr>
          <w:rFonts w:ascii="Arial" w:hAnsi="Arial" w:cs="Arial"/>
          <w:iCs/>
        </w:rPr>
        <w:t>Table of Contents</w:t>
      </w:r>
      <w:r w:rsidR="0065205E">
        <w:tab/>
      </w:r>
      <w:r w:rsidR="0065205E">
        <w:fldChar w:fldCharType="begin"/>
      </w:r>
      <w:r w:rsidR="0065205E">
        <w:instrText xml:space="preserve"> PAGEREF _Toc82001536 \h </w:instrText>
      </w:r>
      <w:r w:rsidR="0065205E">
        <w:fldChar w:fldCharType="separate"/>
      </w:r>
      <w:r w:rsidR="0065205E">
        <w:t>2</w:t>
      </w:r>
      <w:r w:rsidR="0065205E">
        <w:fldChar w:fldCharType="end"/>
      </w:r>
    </w:p>
    <w:p w14:paraId="02082801" w14:textId="5D85F888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_Toc82001537 \h </w:instrText>
      </w:r>
      <w:r>
        <w:fldChar w:fldCharType="separate"/>
      </w:r>
      <w:r>
        <w:t>3</w:t>
      </w:r>
      <w:r>
        <w:fldChar w:fldCharType="end"/>
      </w:r>
    </w:p>
    <w:p w14:paraId="0DF36165" w14:textId="2F232B4E" w:rsidR="0065205E" w:rsidRDefault="006520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7006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_Toc82001538 \h </w:instrText>
      </w:r>
      <w:r>
        <w:fldChar w:fldCharType="separate"/>
      </w:r>
      <w:r>
        <w:t>3</w:t>
      </w:r>
      <w:r>
        <w:fldChar w:fldCharType="end"/>
      </w:r>
    </w:p>
    <w:p w14:paraId="4CEC078E" w14:textId="422FDEF3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_Toc82001539 \h </w:instrText>
      </w:r>
      <w:r>
        <w:fldChar w:fldCharType="separate"/>
      </w:r>
      <w:r>
        <w:t>3</w:t>
      </w:r>
      <w:r>
        <w:fldChar w:fldCharType="end"/>
      </w:r>
    </w:p>
    <w:p w14:paraId="15EAB558" w14:textId="17707E94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_Toc82001540 \h </w:instrText>
      </w:r>
      <w:r>
        <w:fldChar w:fldCharType="separate"/>
      </w:r>
      <w:r>
        <w:t>3</w:t>
      </w:r>
      <w:r>
        <w:fldChar w:fldCharType="end"/>
      </w:r>
    </w:p>
    <w:p w14:paraId="683BB3E1" w14:textId="555AA036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_Toc82001541 \h </w:instrText>
      </w:r>
      <w:r>
        <w:fldChar w:fldCharType="separate"/>
      </w:r>
      <w:r>
        <w:t>3</w:t>
      </w:r>
      <w:r>
        <w:fldChar w:fldCharType="end"/>
      </w:r>
    </w:p>
    <w:p w14:paraId="5570A072" w14:textId="7DBB79F9" w:rsidR="0065205E" w:rsidRDefault="006520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7006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7006A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_Toc82001542 \h </w:instrText>
      </w:r>
      <w:r>
        <w:fldChar w:fldCharType="separate"/>
      </w:r>
      <w:r>
        <w:t>3</w:t>
      </w:r>
      <w:r>
        <w:fldChar w:fldCharType="end"/>
      </w:r>
    </w:p>
    <w:p w14:paraId="5CC809DB" w14:textId="6961328F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_Toc82001543 \h </w:instrText>
      </w:r>
      <w:r>
        <w:fldChar w:fldCharType="separate"/>
      </w:r>
      <w:r>
        <w:t>3</w:t>
      </w:r>
      <w:r>
        <w:fldChar w:fldCharType="end"/>
      </w:r>
    </w:p>
    <w:p w14:paraId="0348A46A" w14:textId="012F0B9A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153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E3A37D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205E">
        <w:rPr>
          <w:noProof/>
        </w:rPr>
        <w:t>8.1.1.4.2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153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4D769E5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205E">
        <w:rPr>
          <w:noProof/>
        </w:rPr>
        <w:t>8.1.1.4.2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153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2001540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1541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154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3DDC6C2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205E">
        <w:rPr>
          <w:rFonts w:ascii="Arial" w:eastAsia="SimSun" w:hAnsi="Arial"/>
        </w:rPr>
        <w:t>8_1_1_4_2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EC17D1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205E">
        <w:rPr>
          <w:rFonts w:ascii="Arial" w:eastAsia="SimSun" w:hAnsi="Arial"/>
        </w:rPr>
        <w:t>8_1_1_4_2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154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F849E0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65205E" w:rsidRPr="0065205E">
              <w:rPr>
                <w:noProof/>
              </w:rPr>
              <w:t>211184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86BF" w14:textId="77777777" w:rsidR="009D6E53" w:rsidRDefault="009D6E53">
      <w:r>
        <w:separator/>
      </w:r>
    </w:p>
  </w:endnote>
  <w:endnote w:type="continuationSeparator" w:id="0">
    <w:p w14:paraId="2F0990A9" w14:textId="77777777" w:rsidR="009D6E53" w:rsidRDefault="009D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97952" w14:textId="77777777" w:rsidR="009D6E53" w:rsidRDefault="009D6E53">
      <w:r>
        <w:separator/>
      </w:r>
    </w:p>
  </w:footnote>
  <w:footnote w:type="continuationSeparator" w:id="0">
    <w:p w14:paraId="1D4E224A" w14:textId="77777777" w:rsidR="009D6E53" w:rsidRDefault="009D6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205E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6E53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594</Words>
  <Characters>3342</Characters>
  <Application>Microsoft Office Word</Application>
  <DocSecurity>0</DocSecurity>
  <Lines>222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211183</vt:lpstr>
      <vt:lpstr>MTG_TITLE</vt:lpstr>
    </vt:vector>
  </TitlesOfParts>
  <Company>3GPP Support Team</Company>
  <LinksUpToDate>false</LinksUpToDate>
  <CharactersWithSpaces>3801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211183</dc:title>
  <dc:subject>8.1.1.4.2</dc:subject>
  <dc:creator>Michael Sanders, John M Meredith</dc:creator>
  <cp:keywords>2006</cp:keywords>
  <dc:description>8_1_1_4_2</dc:description>
  <cp:lastModifiedBy>Shaun Harry</cp:lastModifiedBy>
  <cp:revision>29</cp:revision>
  <cp:lastPrinted>1900-01-01T00:00:00Z</cp:lastPrinted>
  <dcterms:created xsi:type="dcterms:W3CDTF">2021-09-01T14:12:00Z</dcterms:created>
  <dcterms:modified xsi:type="dcterms:W3CDTF">2021-09-08T12:52:00Z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