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71CD4A7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56E8C">
        <w:rPr>
          <w:b/>
          <w:i/>
          <w:noProof/>
          <w:sz w:val="28"/>
        </w:rPr>
        <w:t>211179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EB2D4D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6E8C">
              <w:rPr>
                <w:b/>
                <w:noProof/>
                <w:sz w:val="28"/>
              </w:rPr>
              <w:t>2004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FCD4D6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321442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E40C7B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DDD7F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07B6D8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BBB67D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096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4F428B5" w14:textId="071BFE7C" w:rsidR="00256E8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6E8C" w:rsidRPr="009D51FB">
        <w:rPr>
          <w:rFonts w:ascii="Arial" w:hAnsi="Arial" w:cs="Arial"/>
          <w:iCs/>
        </w:rPr>
        <w:t>Table of Contents</w:t>
      </w:r>
      <w:r w:rsidR="00256E8C">
        <w:tab/>
      </w:r>
      <w:r w:rsidR="00256E8C">
        <w:fldChar w:fldCharType="begin"/>
      </w:r>
      <w:r w:rsidR="00256E8C">
        <w:instrText xml:space="preserve"> PAGEREF _Toc82000965 \h </w:instrText>
      </w:r>
      <w:r w:rsidR="00256E8C">
        <w:fldChar w:fldCharType="separate"/>
      </w:r>
      <w:r w:rsidR="00256E8C">
        <w:t>2</w:t>
      </w:r>
      <w:r w:rsidR="00256E8C">
        <w:fldChar w:fldCharType="end"/>
      </w:r>
    </w:p>
    <w:p w14:paraId="75CA5B00" w14:textId="348A3A8D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_Toc82000966 \h </w:instrText>
      </w:r>
      <w:r>
        <w:fldChar w:fldCharType="separate"/>
      </w:r>
      <w:r>
        <w:t>3</w:t>
      </w:r>
      <w:r>
        <w:fldChar w:fldCharType="end"/>
      </w:r>
    </w:p>
    <w:p w14:paraId="6F12187E" w14:textId="6C3A83B9" w:rsidR="00256E8C" w:rsidRDefault="00256E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D51F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_Toc82000967 \h </w:instrText>
      </w:r>
      <w:r>
        <w:fldChar w:fldCharType="separate"/>
      </w:r>
      <w:r>
        <w:t>3</w:t>
      </w:r>
      <w:r>
        <w:fldChar w:fldCharType="end"/>
      </w:r>
    </w:p>
    <w:p w14:paraId="24427F9A" w14:textId="7A9E019D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_Toc82000968 \h </w:instrText>
      </w:r>
      <w:r>
        <w:fldChar w:fldCharType="separate"/>
      </w:r>
      <w:r>
        <w:t>3</w:t>
      </w:r>
      <w:r>
        <w:fldChar w:fldCharType="end"/>
      </w:r>
    </w:p>
    <w:p w14:paraId="26260B17" w14:textId="38A2D392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_Toc82000969 \h </w:instrText>
      </w:r>
      <w:r>
        <w:fldChar w:fldCharType="separate"/>
      </w:r>
      <w:r>
        <w:t>3</w:t>
      </w:r>
      <w:r>
        <w:fldChar w:fldCharType="end"/>
      </w:r>
    </w:p>
    <w:p w14:paraId="1C844A86" w14:textId="3E500831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_Toc82000970 \h </w:instrText>
      </w:r>
      <w:r>
        <w:fldChar w:fldCharType="separate"/>
      </w:r>
      <w:r>
        <w:t>3</w:t>
      </w:r>
      <w:r>
        <w:fldChar w:fldCharType="end"/>
      </w:r>
    </w:p>
    <w:p w14:paraId="1A2BB001" w14:textId="639F3CDD" w:rsidR="00256E8C" w:rsidRDefault="00256E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D51F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D51F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_Toc82000971 \h </w:instrText>
      </w:r>
      <w:r>
        <w:fldChar w:fldCharType="separate"/>
      </w:r>
      <w:r>
        <w:t>3</w:t>
      </w:r>
      <w:r>
        <w:fldChar w:fldCharType="end"/>
      </w:r>
    </w:p>
    <w:p w14:paraId="190BC81E" w14:textId="1764C84B" w:rsidR="00256E8C" w:rsidRDefault="00256E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51F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51F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_Toc82000972 \h </w:instrText>
      </w:r>
      <w:r>
        <w:fldChar w:fldCharType="separate"/>
      </w:r>
      <w:r>
        <w:t>3</w:t>
      </w:r>
      <w:r>
        <w:fldChar w:fldCharType="end"/>
      </w:r>
    </w:p>
    <w:p w14:paraId="0348A46A" w14:textId="7408F1C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096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137C0D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56E8C">
        <w:rPr>
          <w:noProof/>
        </w:rPr>
        <w:t>8.1.1.1.1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096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F56248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56E8C">
        <w:rPr>
          <w:noProof/>
        </w:rPr>
        <w:t>8.1.1.1.1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096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2000969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097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097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429BCE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56E8C">
        <w:rPr>
          <w:rFonts w:ascii="Arial" w:eastAsia="SimSun" w:hAnsi="Arial"/>
        </w:rPr>
        <w:t>8_1_1_1_1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088616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56E8C">
        <w:rPr>
          <w:rFonts w:ascii="Arial" w:eastAsia="SimSun" w:hAnsi="Arial"/>
        </w:rPr>
        <w:t>8_1_1_1_1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097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D287C2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256E8C" w:rsidRPr="00256E8C">
              <w:rPr>
                <w:noProof/>
              </w:rPr>
              <w:t>211180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56E8C">
              <w:rPr>
                <w:noProof/>
              </w:rPr>
              <w:t>8.1.1.1.1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69012" w14:textId="77777777" w:rsidR="00405F09" w:rsidRDefault="00405F09">
      <w:r>
        <w:separator/>
      </w:r>
    </w:p>
  </w:endnote>
  <w:endnote w:type="continuationSeparator" w:id="0">
    <w:p w14:paraId="1B155EC4" w14:textId="77777777" w:rsidR="00405F09" w:rsidRDefault="0040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2F1B4" w14:textId="77777777" w:rsidR="00405F09" w:rsidRDefault="00405F09">
      <w:r>
        <w:separator/>
      </w:r>
    </w:p>
  </w:footnote>
  <w:footnote w:type="continuationSeparator" w:id="0">
    <w:p w14:paraId="7FA62061" w14:textId="77777777" w:rsidR="00405F09" w:rsidRDefault="0040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3DE6"/>
    <w:rsid w:val="00256302"/>
    <w:rsid w:val="00256E8C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05F09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C781E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D73BB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594</Words>
  <Characters>3342</Characters>
  <Application>Microsoft Office Word</Application>
  <DocSecurity>0</DocSecurity>
  <Lines>222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211179</vt:lpstr>
      <vt:lpstr>MTG_TITLE</vt:lpstr>
    </vt:vector>
  </TitlesOfParts>
  <Company>3GPP Support Team</Company>
  <LinksUpToDate>false</LinksUpToDate>
  <CharactersWithSpaces>3801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211179</dc:title>
  <dc:subject>8.1.1.1.1</dc:subject>
  <dc:creator>Michael Sanders, John M Meredith</dc:creator>
  <cp:keywords>2004</cp:keywords>
  <dc:description>8_1_1_1_1</dc:description>
  <cp:lastModifiedBy>Shaun Harry</cp:lastModifiedBy>
  <cp:revision>31</cp:revision>
  <cp:lastPrinted>1900-01-01T00:00:00Z</cp:lastPrinted>
  <dcterms:created xsi:type="dcterms:W3CDTF">2021-09-01T14:12:00Z</dcterms:created>
  <dcterms:modified xsi:type="dcterms:W3CDTF">2021-09-08T12:44:00Z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