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402AE848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484A23">
        <w:rPr>
          <w:b/>
          <w:i/>
          <w:noProof/>
          <w:sz w:val="28"/>
        </w:rPr>
        <w:t>211157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414E295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84A23">
              <w:rPr>
                <w:b/>
                <w:noProof/>
                <w:sz w:val="28"/>
              </w:rPr>
              <w:t>1994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1CB30919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84A23">
              <w:rPr>
                <w:noProof/>
              </w:rPr>
              <w:t>10.1.4.1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4DCBBFCB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84A23">
              <w:rPr>
                <w:noProof/>
              </w:rPr>
              <w:t>10.1.4.1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69B90148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84A23">
              <w:rPr>
                <w:noProof/>
              </w:rPr>
              <w:t>10.1.4.1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4DBA7422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484A23">
              <w:rPr>
                <w:noProof/>
              </w:rPr>
              <w:t>10.1.4.1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77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4DB9A27" w14:textId="7C5899A6" w:rsidR="00484A23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84A23" w:rsidRPr="008D52C9">
        <w:rPr>
          <w:rFonts w:ascii="Arial" w:hAnsi="Arial" w:cs="Arial"/>
          <w:iCs/>
        </w:rPr>
        <w:t>Table of Contents</w:t>
      </w:r>
      <w:r w:rsidR="00484A23">
        <w:tab/>
      </w:r>
      <w:r w:rsidR="00484A23">
        <w:fldChar w:fldCharType="begin"/>
      </w:r>
      <w:r w:rsidR="00484A23">
        <w:instrText xml:space="preserve"> PAGEREF _Toc81412775 \h </w:instrText>
      </w:r>
      <w:r w:rsidR="00484A23">
        <w:fldChar w:fldCharType="separate"/>
      </w:r>
      <w:r w:rsidR="00484A23">
        <w:t>2</w:t>
      </w:r>
      <w:r w:rsidR="00484A23">
        <w:fldChar w:fldCharType="end"/>
      </w:r>
    </w:p>
    <w:p w14:paraId="27B5BDA2" w14:textId="6302FAAD" w:rsidR="00484A23" w:rsidRDefault="00484A2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D52C9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D52C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_Toc81412776 \h </w:instrText>
      </w:r>
      <w:r>
        <w:fldChar w:fldCharType="separate"/>
      </w:r>
      <w:r>
        <w:t>3</w:t>
      </w:r>
      <w:r>
        <w:fldChar w:fldCharType="end"/>
      </w:r>
    </w:p>
    <w:p w14:paraId="0238C63F" w14:textId="2C11FE7C" w:rsidR="00484A23" w:rsidRDefault="00484A2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D52C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_Toc81412777 \h </w:instrText>
      </w:r>
      <w:r>
        <w:fldChar w:fldCharType="separate"/>
      </w:r>
      <w:r>
        <w:t>3</w:t>
      </w:r>
      <w:r>
        <w:fldChar w:fldCharType="end"/>
      </w:r>
    </w:p>
    <w:p w14:paraId="571A22EC" w14:textId="01042A2A" w:rsidR="00484A23" w:rsidRDefault="00484A2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D52C9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D52C9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_Toc81412778 \h </w:instrText>
      </w:r>
      <w:r>
        <w:fldChar w:fldCharType="separate"/>
      </w:r>
      <w:r>
        <w:t>3</w:t>
      </w:r>
      <w:r>
        <w:fldChar w:fldCharType="end"/>
      </w:r>
    </w:p>
    <w:p w14:paraId="20BA8EE1" w14:textId="3DE0DE8C" w:rsidR="00484A23" w:rsidRDefault="00484A2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D52C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D52C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_Toc81412779 \h </w:instrText>
      </w:r>
      <w:r>
        <w:fldChar w:fldCharType="separate"/>
      </w:r>
      <w:r>
        <w:t>3</w:t>
      </w:r>
      <w:r>
        <w:fldChar w:fldCharType="end"/>
      </w:r>
    </w:p>
    <w:p w14:paraId="300821BC" w14:textId="34507EE3" w:rsidR="00484A23" w:rsidRDefault="00484A2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D52C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D52C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_Toc81412780 \h </w:instrText>
      </w:r>
      <w:r>
        <w:fldChar w:fldCharType="separate"/>
      </w:r>
      <w:r>
        <w:t>3</w:t>
      </w:r>
      <w:r>
        <w:fldChar w:fldCharType="end"/>
      </w:r>
    </w:p>
    <w:p w14:paraId="4302F486" w14:textId="5C60AC48" w:rsidR="00484A23" w:rsidRDefault="00484A2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D52C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D52C9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_Toc81412781 \h </w:instrText>
      </w:r>
      <w:r>
        <w:fldChar w:fldCharType="separate"/>
      </w:r>
      <w:r>
        <w:t>3</w:t>
      </w:r>
      <w:r>
        <w:fldChar w:fldCharType="end"/>
      </w:r>
    </w:p>
    <w:p w14:paraId="636BA09A" w14:textId="051B0AEC" w:rsidR="00484A23" w:rsidRDefault="00484A2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D52C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D52C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_Toc81412782 \h </w:instrText>
      </w:r>
      <w:r>
        <w:fldChar w:fldCharType="separate"/>
      </w:r>
      <w:r>
        <w:t>3</w:t>
      </w:r>
      <w:r>
        <w:fldChar w:fldCharType="end"/>
      </w:r>
    </w:p>
    <w:p w14:paraId="0348A46A" w14:textId="32FD31AD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776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0A9FE7F6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84A23">
        <w:rPr>
          <w:noProof/>
        </w:rPr>
        <w:t>10.1.4.1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777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13A0766C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84A23">
        <w:rPr>
          <w:noProof/>
        </w:rPr>
        <w:t>10.1.4.1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778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1412779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780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781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2A2A0253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84A23">
        <w:rPr>
          <w:rFonts w:ascii="Arial" w:eastAsia="SimSun" w:hAnsi="Arial"/>
        </w:rPr>
        <w:t>10_1_4_1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BD430D0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84A23">
        <w:rPr>
          <w:rFonts w:ascii="Arial" w:eastAsia="SimSun" w:hAnsi="Arial"/>
        </w:rPr>
        <w:t>10_1_4_1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782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41138F75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484A23">
              <w:rPr>
                <w:b/>
                <w:noProof/>
              </w:rPr>
              <w:t>211158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84A23">
              <w:rPr>
                <w:noProof/>
              </w:rPr>
              <w:t>10.1.4.1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F56778" w14:textId="77777777" w:rsidR="00130442" w:rsidRDefault="00130442">
      <w:r>
        <w:separator/>
      </w:r>
    </w:p>
  </w:endnote>
  <w:endnote w:type="continuationSeparator" w:id="0">
    <w:p w14:paraId="33F0ECD8" w14:textId="77777777" w:rsidR="00130442" w:rsidRDefault="00130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FCD21B" w14:textId="77777777" w:rsidR="00130442" w:rsidRDefault="00130442">
      <w:r>
        <w:separator/>
      </w:r>
    </w:p>
  </w:footnote>
  <w:footnote w:type="continuationSeparator" w:id="0">
    <w:p w14:paraId="04997823" w14:textId="77777777" w:rsidR="00130442" w:rsidRDefault="00130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9584E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0442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D56F1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15D08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721D3"/>
    <w:rsid w:val="00480E1E"/>
    <w:rsid w:val="00484A23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46A4"/>
    <w:rsid w:val="00636F6D"/>
    <w:rsid w:val="00641AA9"/>
    <w:rsid w:val="00646CE2"/>
    <w:rsid w:val="00647C44"/>
    <w:rsid w:val="00653BE5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77E"/>
    <w:rsid w:val="00762D74"/>
    <w:rsid w:val="00770837"/>
    <w:rsid w:val="00771DEC"/>
    <w:rsid w:val="00772F64"/>
    <w:rsid w:val="00780D4E"/>
    <w:rsid w:val="00791007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6995"/>
    <w:rsid w:val="007F6D87"/>
    <w:rsid w:val="007F7259"/>
    <w:rsid w:val="00802E7F"/>
    <w:rsid w:val="008040A8"/>
    <w:rsid w:val="00804E18"/>
    <w:rsid w:val="00804E46"/>
    <w:rsid w:val="00827920"/>
    <w:rsid w:val="008279FA"/>
    <w:rsid w:val="00837E9F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E497E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A71F8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0FE8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55DCD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42C61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3187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64343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575</Words>
  <Characters>3352</Characters>
  <Application>Microsoft Office Word</Application>
  <DocSecurity>0</DocSecurity>
  <Lines>223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211157</vt:lpstr>
      <vt:lpstr>MTG_TITLE</vt:lpstr>
    </vt:vector>
  </TitlesOfParts>
  <Company>3GPP Support Team</Company>
  <LinksUpToDate>false</LinksUpToDate>
  <CharactersWithSpaces>3797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211157</dc:title>
  <dc:subject>10.1.4.1</dc:subject>
  <dc:creator>Michael Sanders, John M Meredith</dc:creator>
  <cp:keywords>1994</cp:keywords>
  <dc:description>10_1_4_1</dc:description>
  <cp:lastModifiedBy>Mohit Kanchan</cp:lastModifiedBy>
  <cp:revision>3</cp:revision>
  <cp:lastPrinted>1900-01-01T00:00:00Z</cp:lastPrinted>
  <dcterms:created xsi:type="dcterms:W3CDTF">2021-09-01T17:18:00Z</dcterms:created>
  <dcterms:modified xsi:type="dcterms:W3CDTF">2021-09-01T17:19:00Z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