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211389B6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A37E7F">
        <w:rPr>
          <w:b/>
          <w:i/>
          <w:noProof/>
          <w:sz w:val="28"/>
        </w:rPr>
        <w:t>211139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54B16D0A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7E7F">
              <w:rPr>
                <w:b/>
                <w:noProof/>
                <w:sz w:val="28"/>
              </w:rPr>
              <w:t>1985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62B1625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DB19ABF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37E7F">
              <w:rPr>
                <w:noProof/>
              </w:rPr>
              <w:t>9.1.6.1.1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018A7558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061466A8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37E7F">
              <w:rPr>
                <w:noProof/>
              </w:rPr>
              <w:t>9.1.6.1.1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8438E15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37E7F">
              <w:rPr>
                <w:noProof/>
              </w:rPr>
              <w:t>9.1.6.1.1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1725E4CA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A37E7F">
              <w:rPr>
                <w:noProof/>
              </w:rPr>
              <w:t>9.1.6.1.1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05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F2531EF" w14:textId="0459E403" w:rsidR="00A37E7F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37E7F" w:rsidRPr="00130A6E">
        <w:rPr>
          <w:rFonts w:ascii="Arial" w:hAnsi="Arial" w:cs="Arial"/>
          <w:iCs/>
        </w:rPr>
        <w:t>Table of Contents</w:t>
      </w:r>
      <w:r w:rsidR="00A37E7F">
        <w:tab/>
      </w:r>
      <w:r w:rsidR="00A37E7F">
        <w:fldChar w:fldCharType="begin"/>
      </w:r>
      <w:r w:rsidR="00A37E7F">
        <w:instrText xml:space="preserve"> PAGEREF _Toc81412054 \h </w:instrText>
      </w:r>
      <w:r w:rsidR="00A37E7F">
        <w:fldChar w:fldCharType="separate"/>
      </w:r>
      <w:r w:rsidR="00A37E7F">
        <w:t>2</w:t>
      </w:r>
      <w:r w:rsidR="00A37E7F">
        <w:fldChar w:fldCharType="end"/>
      </w:r>
    </w:p>
    <w:p w14:paraId="20F948E9" w14:textId="6CE7EBE2" w:rsidR="00A37E7F" w:rsidRDefault="00A37E7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0A6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0A6E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_Toc81412055 \h </w:instrText>
      </w:r>
      <w:r>
        <w:fldChar w:fldCharType="separate"/>
      </w:r>
      <w:r>
        <w:t>3</w:t>
      </w:r>
      <w:r>
        <w:fldChar w:fldCharType="end"/>
      </w:r>
    </w:p>
    <w:p w14:paraId="166ED722" w14:textId="022B86CB" w:rsidR="00A37E7F" w:rsidRDefault="00A37E7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30A6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_Toc81412056 \h </w:instrText>
      </w:r>
      <w:r>
        <w:fldChar w:fldCharType="separate"/>
      </w:r>
      <w:r>
        <w:t>3</w:t>
      </w:r>
      <w:r>
        <w:fldChar w:fldCharType="end"/>
      </w:r>
    </w:p>
    <w:p w14:paraId="353FE794" w14:textId="27831273" w:rsidR="00A37E7F" w:rsidRDefault="00A37E7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0A6E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0A6E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_Toc81412057 \h </w:instrText>
      </w:r>
      <w:r>
        <w:fldChar w:fldCharType="separate"/>
      </w:r>
      <w:r>
        <w:t>3</w:t>
      </w:r>
      <w:r>
        <w:fldChar w:fldCharType="end"/>
      </w:r>
    </w:p>
    <w:p w14:paraId="6FA3E364" w14:textId="61B6AB2D" w:rsidR="00A37E7F" w:rsidRDefault="00A37E7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0A6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0A6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_Toc81412058 \h </w:instrText>
      </w:r>
      <w:r>
        <w:fldChar w:fldCharType="separate"/>
      </w:r>
      <w:r>
        <w:t>3</w:t>
      </w:r>
      <w:r>
        <w:fldChar w:fldCharType="end"/>
      </w:r>
    </w:p>
    <w:p w14:paraId="7D57703B" w14:textId="00BA36C6" w:rsidR="00A37E7F" w:rsidRDefault="00A37E7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0A6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0A6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_Toc81412059 \h </w:instrText>
      </w:r>
      <w:r>
        <w:fldChar w:fldCharType="separate"/>
      </w:r>
      <w:r>
        <w:t>3</w:t>
      </w:r>
      <w:r>
        <w:fldChar w:fldCharType="end"/>
      </w:r>
    </w:p>
    <w:p w14:paraId="1E797FD9" w14:textId="56666BFE" w:rsidR="00A37E7F" w:rsidRDefault="00A37E7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30A6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30A6E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_Toc81412060 \h </w:instrText>
      </w:r>
      <w:r>
        <w:fldChar w:fldCharType="separate"/>
      </w:r>
      <w:r>
        <w:t>3</w:t>
      </w:r>
      <w:r>
        <w:fldChar w:fldCharType="end"/>
      </w:r>
    </w:p>
    <w:p w14:paraId="362A576A" w14:textId="19770A96" w:rsidR="00A37E7F" w:rsidRDefault="00A37E7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0A6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0A6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_Toc81412061 \h </w:instrText>
      </w:r>
      <w:r>
        <w:fldChar w:fldCharType="separate"/>
      </w:r>
      <w:r>
        <w:t>3</w:t>
      </w:r>
      <w:r>
        <w:fldChar w:fldCharType="end"/>
      </w:r>
    </w:p>
    <w:p w14:paraId="0348A46A" w14:textId="11683E19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055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0996AB34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A37E7F">
        <w:rPr>
          <w:noProof/>
        </w:rPr>
        <w:t>9.1.6.1.1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056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575E3334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A37E7F">
        <w:rPr>
          <w:noProof/>
        </w:rPr>
        <w:t>9.1.6.1.1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057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12058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059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060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35DC5CBE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A37E7F">
        <w:rPr>
          <w:rFonts w:ascii="Arial" w:eastAsia="SimSun" w:hAnsi="Arial"/>
        </w:rPr>
        <w:t>9_1_6_1_1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3672D6CF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A37E7F">
        <w:rPr>
          <w:rFonts w:ascii="Arial" w:eastAsia="SimSun" w:hAnsi="Arial"/>
        </w:rPr>
        <w:t>9_1_6_1_1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061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F9D6B2D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A37E7F">
              <w:rPr>
                <w:b/>
                <w:noProof/>
              </w:rPr>
              <w:t>211140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37E7F">
              <w:rPr>
                <w:noProof/>
              </w:rPr>
              <w:t>9.1.6.1.1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BE0934" w14:textId="77777777" w:rsidR="00292535" w:rsidRDefault="00292535">
      <w:r>
        <w:separator/>
      </w:r>
    </w:p>
  </w:endnote>
  <w:endnote w:type="continuationSeparator" w:id="0">
    <w:p w14:paraId="7CC2CFAC" w14:textId="77777777" w:rsidR="00292535" w:rsidRDefault="00292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F3B449" w14:textId="77777777" w:rsidR="00292535" w:rsidRDefault="00292535">
      <w:r>
        <w:separator/>
      </w:r>
    </w:p>
  </w:footnote>
  <w:footnote w:type="continuationSeparator" w:id="0">
    <w:p w14:paraId="7E64B7B0" w14:textId="77777777" w:rsidR="00292535" w:rsidRDefault="00292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92535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1838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47C44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37E7F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577</Words>
  <Characters>3359</Characters>
  <Application>Microsoft Office Word</Application>
  <DocSecurity>0</DocSecurity>
  <Lines>223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211139</vt:lpstr>
      <vt:lpstr>MTG_TITLE</vt:lpstr>
    </vt:vector>
  </TitlesOfParts>
  <Company>3GPP Support Team</Company>
  <LinksUpToDate>false</LinksUpToDate>
  <CharactersWithSpaces>3805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211139</dc:title>
  <dc:subject>9.1.6.1.1</dc:subject>
  <dc:creator>Michael Sanders, John M Meredith</dc:creator>
  <cp:keywords>1985</cp:keywords>
  <dc:description>9_1_6_1_1</dc:description>
  <cp:lastModifiedBy>Mohit Kanchan</cp:lastModifiedBy>
  <cp:revision>4</cp:revision>
  <cp:lastPrinted>1900-01-01T00:00:00Z</cp:lastPrinted>
  <dcterms:created xsi:type="dcterms:W3CDTF">2021-09-01T15:46:00Z</dcterms:created>
  <dcterms:modified xsi:type="dcterms:W3CDTF">2021-09-01T17:07:00Z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