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7C2B3409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7F00B8">
        <w:rPr>
          <w:b/>
          <w:i/>
          <w:noProof/>
          <w:sz w:val="28"/>
        </w:rPr>
        <w:t>211131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44F34AE3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00B8">
              <w:rPr>
                <w:b/>
                <w:noProof/>
                <w:sz w:val="28"/>
              </w:rPr>
              <w:t>1981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4D477DD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E12FAD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8651A06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07ADDCE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90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DB2C5A1" w14:textId="1D45427F" w:rsidR="007F00B8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F00B8" w:rsidRPr="00520BC3">
        <w:rPr>
          <w:rFonts w:ascii="Arial" w:hAnsi="Arial" w:cs="Arial"/>
          <w:iCs/>
        </w:rPr>
        <w:t>Table of Contents</w:t>
      </w:r>
      <w:r w:rsidR="007F00B8">
        <w:tab/>
      </w:r>
      <w:r w:rsidR="007F00B8">
        <w:fldChar w:fldCharType="begin"/>
      </w:r>
      <w:r w:rsidR="007F00B8">
        <w:instrText xml:space="preserve"> PAGEREF _Toc81406900 \h </w:instrText>
      </w:r>
      <w:r w:rsidR="007F00B8">
        <w:fldChar w:fldCharType="separate"/>
      </w:r>
      <w:r w:rsidR="007F00B8">
        <w:t>2</w:t>
      </w:r>
      <w:r w:rsidR="007F00B8">
        <w:fldChar w:fldCharType="end"/>
      </w:r>
    </w:p>
    <w:p w14:paraId="4E549D03" w14:textId="3647F5B8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_Toc81406901 \h </w:instrText>
      </w:r>
      <w:r>
        <w:fldChar w:fldCharType="separate"/>
      </w:r>
      <w:r>
        <w:t>3</w:t>
      </w:r>
      <w:r>
        <w:fldChar w:fldCharType="end"/>
      </w:r>
    </w:p>
    <w:p w14:paraId="1F1848BE" w14:textId="283E0F21" w:rsidR="007F00B8" w:rsidRDefault="007F00B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20B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_Toc81406902 \h </w:instrText>
      </w:r>
      <w:r>
        <w:fldChar w:fldCharType="separate"/>
      </w:r>
      <w:r>
        <w:t>3</w:t>
      </w:r>
      <w:r>
        <w:fldChar w:fldCharType="end"/>
      </w:r>
    </w:p>
    <w:p w14:paraId="01AB73E6" w14:textId="160937C5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_Toc81406903 \h </w:instrText>
      </w:r>
      <w:r>
        <w:fldChar w:fldCharType="separate"/>
      </w:r>
      <w:r>
        <w:t>3</w:t>
      </w:r>
      <w:r>
        <w:fldChar w:fldCharType="end"/>
      </w:r>
    </w:p>
    <w:p w14:paraId="2989EDFC" w14:textId="1DFBFE14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_Toc81406904 \h </w:instrText>
      </w:r>
      <w:r>
        <w:fldChar w:fldCharType="separate"/>
      </w:r>
      <w:r>
        <w:t>3</w:t>
      </w:r>
      <w:r>
        <w:fldChar w:fldCharType="end"/>
      </w:r>
    </w:p>
    <w:p w14:paraId="2B7BB591" w14:textId="0404FE44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_Toc81406905 \h </w:instrText>
      </w:r>
      <w:r>
        <w:fldChar w:fldCharType="separate"/>
      </w:r>
      <w:r>
        <w:t>3</w:t>
      </w:r>
      <w:r>
        <w:fldChar w:fldCharType="end"/>
      </w:r>
    </w:p>
    <w:p w14:paraId="43F13E10" w14:textId="7F9512F7" w:rsidR="007F00B8" w:rsidRDefault="007F00B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20B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20BC3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_Toc81406906 \h </w:instrText>
      </w:r>
      <w:r>
        <w:fldChar w:fldCharType="separate"/>
      </w:r>
      <w:r>
        <w:t>3</w:t>
      </w:r>
      <w:r>
        <w:fldChar w:fldCharType="end"/>
      </w:r>
    </w:p>
    <w:p w14:paraId="18E6C31B" w14:textId="3E57BD11" w:rsidR="007F00B8" w:rsidRDefault="007F00B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20B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20B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_Toc81406907 \h </w:instrText>
      </w:r>
      <w:r>
        <w:fldChar w:fldCharType="separate"/>
      </w:r>
      <w:r>
        <w:t>3</w:t>
      </w:r>
      <w:r>
        <w:fldChar w:fldCharType="end"/>
      </w:r>
    </w:p>
    <w:p w14:paraId="0348A46A" w14:textId="67D7ADB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901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2DA3948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00B8">
        <w:rPr>
          <w:noProof/>
        </w:rPr>
        <w:t>8.1.5.3.1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902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488BDC2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7F00B8">
        <w:rPr>
          <w:noProof/>
        </w:rPr>
        <w:t>8.1.5.3.1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903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06904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905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906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FC5533F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00B8">
        <w:rPr>
          <w:rFonts w:ascii="Arial" w:eastAsia="SimSun" w:hAnsi="Arial"/>
        </w:rPr>
        <w:t>8_1_5_3_1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E19A24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7F00B8">
        <w:rPr>
          <w:rFonts w:ascii="Arial" w:eastAsia="SimSun" w:hAnsi="Arial"/>
        </w:rPr>
        <w:t>8_1_5_3_1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907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46CB6F0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7F00B8">
              <w:rPr>
                <w:b/>
                <w:noProof/>
              </w:rPr>
              <w:t>211132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7F00B8">
              <w:rPr>
                <w:noProof/>
              </w:rPr>
              <w:t>8.1.5.3.1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F78E9" w14:textId="77777777" w:rsidR="003644AA" w:rsidRDefault="003644AA">
      <w:r>
        <w:separator/>
      </w:r>
    </w:p>
  </w:endnote>
  <w:endnote w:type="continuationSeparator" w:id="0">
    <w:p w14:paraId="27D6CB65" w14:textId="77777777" w:rsidR="003644AA" w:rsidRDefault="0036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D4128" w14:textId="77777777" w:rsidR="003644AA" w:rsidRDefault="003644AA">
      <w:r>
        <w:separator/>
      </w:r>
    </w:p>
  </w:footnote>
  <w:footnote w:type="continuationSeparator" w:id="0">
    <w:p w14:paraId="29653917" w14:textId="77777777" w:rsidR="003644AA" w:rsidRDefault="00364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44A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211131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211131</dc:title>
  <dc:subject>8.1.5.3.1</dc:subject>
  <dc:creator>Michael Sanders, John M Meredith</dc:creator>
  <cp:keywords>1981</cp:keywords>
  <dc:description>8_1_5_3_1</dc:description>
  <cp:lastModifiedBy>Mohit Kanchan</cp:lastModifiedBy>
  <cp:revision>3</cp:revision>
  <cp:lastPrinted>1900-01-01T00:00:00Z</cp:lastPrinted>
  <dcterms:created xsi:type="dcterms:W3CDTF">2021-09-01T15:40:00Z</dcterms:created>
  <dcterms:modified xsi:type="dcterms:W3CDTF">2021-09-01T15:41:00Z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