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502740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9469ED">
        <w:rPr>
          <w:b/>
          <w:i/>
          <w:noProof/>
          <w:sz w:val="28"/>
        </w:rPr>
        <w:t>211125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4191936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69ED">
              <w:rPr>
                <w:b/>
                <w:noProof/>
                <w:sz w:val="28"/>
              </w:rPr>
              <w:t>1978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AED2CC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549063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2D9F00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89213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73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8BC0F5E" w14:textId="245CFB2F" w:rsidR="009469E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69ED" w:rsidRPr="00D20B97">
        <w:rPr>
          <w:rFonts w:ascii="Arial" w:hAnsi="Arial" w:cs="Arial"/>
          <w:iCs/>
        </w:rPr>
        <w:t>Table of Contents</w:t>
      </w:r>
      <w:r w:rsidR="009469ED">
        <w:tab/>
      </w:r>
      <w:r w:rsidR="009469ED">
        <w:fldChar w:fldCharType="begin"/>
      </w:r>
      <w:r w:rsidR="009469ED">
        <w:instrText xml:space="preserve"> PAGEREF _Toc81406737 \h </w:instrText>
      </w:r>
      <w:r w:rsidR="009469ED">
        <w:fldChar w:fldCharType="separate"/>
      </w:r>
      <w:r w:rsidR="009469ED">
        <w:t>2</w:t>
      </w:r>
      <w:r w:rsidR="009469ED">
        <w:fldChar w:fldCharType="end"/>
      </w:r>
    </w:p>
    <w:p w14:paraId="41A66F96" w14:textId="748C54A0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_Toc81406738 \h </w:instrText>
      </w:r>
      <w:r>
        <w:fldChar w:fldCharType="separate"/>
      </w:r>
      <w:r>
        <w:t>3</w:t>
      </w:r>
      <w:r>
        <w:fldChar w:fldCharType="end"/>
      </w:r>
    </w:p>
    <w:p w14:paraId="29139BDE" w14:textId="62395AE2" w:rsidR="009469ED" w:rsidRDefault="009469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0B9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_Toc81406739 \h </w:instrText>
      </w:r>
      <w:r>
        <w:fldChar w:fldCharType="separate"/>
      </w:r>
      <w:r>
        <w:t>3</w:t>
      </w:r>
      <w:r>
        <w:fldChar w:fldCharType="end"/>
      </w:r>
    </w:p>
    <w:p w14:paraId="704F6D56" w14:textId="081D3604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_Toc81406740 \h </w:instrText>
      </w:r>
      <w:r>
        <w:fldChar w:fldCharType="separate"/>
      </w:r>
      <w:r>
        <w:t>3</w:t>
      </w:r>
      <w:r>
        <w:fldChar w:fldCharType="end"/>
      </w:r>
    </w:p>
    <w:p w14:paraId="32226658" w14:textId="20E9D039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_Toc81406741 \h </w:instrText>
      </w:r>
      <w:r>
        <w:fldChar w:fldCharType="separate"/>
      </w:r>
      <w:r>
        <w:t>3</w:t>
      </w:r>
      <w:r>
        <w:fldChar w:fldCharType="end"/>
      </w:r>
    </w:p>
    <w:p w14:paraId="6CBCF93C" w14:textId="2E271027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_Toc81406742 \h </w:instrText>
      </w:r>
      <w:r>
        <w:fldChar w:fldCharType="separate"/>
      </w:r>
      <w:r>
        <w:t>3</w:t>
      </w:r>
      <w:r>
        <w:fldChar w:fldCharType="end"/>
      </w:r>
    </w:p>
    <w:p w14:paraId="28B266A3" w14:textId="460EA045" w:rsidR="009469ED" w:rsidRDefault="009469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20B9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20B9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_Toc81406743 \h </w:instrText>
      </w:r>
      <w:r>
        <w:fldChar w:fldCharType="separate"/>
      </w:r>
      <w:r>
        <w:t>3</w:t>
      </w:r>
      <w:r>
        <w:fldChar w:fldCharType="end"/>
      </w:r>
    </w:p>
    <w:p w14:paraId="5F184E29" w14:textId="5095A321" w:rsidR="009469ED" w:rsidRDefault="009469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20B9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20B9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_Toc81406744 \h </w:instrText>
      </w:r>
      <w:r>
        <w:fldChar w:fldCharType="separate"/>
      </w:r>
      <w:r>
        <w:t>3</w:t>
      </w:r>
      <w:r>
        <w:fldChar w:fldCharType="end"/>
      </w:r>
    </w:p>
    <w:p w14:paraId="0348A46A" w14:textId="427B57A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73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353D14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469ED">
        <w:rPr>
          <w:noProof/>
        </w:rPr>
        <w:t>8.1.1.1.2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73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4AF0B0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9469ED">
        <w:rPr>
          <w:noProof/>
        </w:rPr>
        <w:t>8.1.1.1.2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74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741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742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74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7BEA56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469ED">
        <w:rPr>
          <w:rFonts w:ascii="Arial" w:eastAsia="SimSun" w:hAnsi="Arial"/>
        </w:rPr>
        <w:t>8_1_1_1_2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C1D495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9469ED">
        <w:rPr>
          <w:rFonts w:ascii="Arial" w:eastAsia="SimSun" w:hAnsi="Arial"/>
        </w:rPr>
        <w:t>8_1_1_1_2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74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D87ADD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9469ED">
              <w:rPr>
                <w:b/>
                <w:noProof/>
              </w:rPr>
              <w:t>211126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9469ED">
              <w:rPr>
                <w:noProof/>
              </w:rPr>
              <w:t>8.1.1.1.2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92FDA" w14:textId="77777777" w:rsidR="005E3371" w:rsidRDefault="005E3371">
      <w:r>
        <w:separator/>
      </w:r>
    </w:p>
  </w:endnote>
  <w:endnote w:type="continuationSeparator" w:id="0">
    <w:p w14:paraId="0380F1F2" w14:textId="77777777" w:rsidR="005E3371" w:rsidRDefault="005E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3E040" w14:textId="77777777" w:rsidR="005E3371" w:rsidRDefault="005E3371">
      <w:r>
        <w:separator/>
      </w:r>
    </w:p>
  </w:footnote>
  <w:footnote w:type="continuationSeparator" w:id="0">
    <w:p w14:paraId="0EDA7FB8" w14:textId="77777777" w:rsidR="005E3371" w:rsidRDefault="005E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3371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211125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211125</dc:title>
  <dc:subject>8.1.1.1.2</dc:subject>
  <dc:creator>Michael Sanders, John M Meredith</dc:creator>
  <cp:keywords>1978</cp:keywords>
  <dc:description>8_1_1_1_2</dc:description>
  <cp:lastModifiedBy>Mohit Kanchan</cp:lastModifiedBy>
  <cp:revision>3</cp:revision>
  <cp:lastPrinted>1900-01-01T00:00:00Z</cp:lastPrinted>
  <dcterms:created xsi:type="dcterms:W3CDTF">2021-09-01T15:38:00Z</dcterms:created>
  <dcterms:modified xsi:type="dcterms:W3CDTF">2021-09-01T15:38:00Z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