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2BFB39A6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646CE2">
        <w:rPr>
          <w:b/>
          <w:i/>
          <w:noProof/>
          <w:sz w:val="28"/>
        </w:rPr>
        <w:t>211119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4D249E53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6CE2">
              <w:rPr>
                <w:b/>
                <w:noProof/>
                <w:sz w:val="28"/>
              </w:rPr>
              <w:t>1975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3B7D141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46CE2">
              <w:rPr>
                <w:noProof/>
              </w:rPr>
              <w:t>7.1.3.4.2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0891938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46CE2">
              <w:rPr>
                <w:noProof/>
              </w:rPr>
              <w:t>7.1.3.4.2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BF38D55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46CE2">
              <w:rPr>
                <w:noProof/>
              </w:rPr>
              <w:t>7.1.3.4.2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2166E04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646CE2">
              <w:rPr>
                <w:noProof/>
              </w:rPr>
              <w:t>7.1.3.4.2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58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ADD91C7" w14:textId="3340C7CD" w:rsidR="00646CE2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46CE2" w:rsidRPr="008F30A2">
        <w:rPr>
          <w:rFonts w:ascii="Arial" w:hAnsi="Arial" w:cs="Arial"/>
          <w:iCs/>
        </w:rPr>
        <w:t>Table of Contents</w:t>
      </w:r>
      <w:r w:rsidR="00646CE2">
        <w:tab/>
      </w:r>
      <w:r w:rsidR="00646CE2">
        <w:fldChar w:fldCharType="begin"/>
      </w:r>
      <w:r w:rsidR="00646CE2">
        <w:instrText xml:space="preserve"> PAGEREF _Toc81406583 \h </w:instrText>
      </w:r>
      <w:r w:rsidR="00646CE2">
        <w:fldChar w:fldCharType="separate"/>
      </w:r>
      <w:r w:rsidR="00646CE2">
        <w:t>2</w:t>
      </w:r>
      <w:r w:rsidR="00646CE2">
        <w:fldChar w:fldCharType="end"/>
      </w:r>
    </w:p>
    <w:p w14:paraId="212E6892" w14:textId="2CCCB5AB" w:rsidR="00646CE2" w:rsidRDefault="00646C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F30A2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F30A2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_Toc81406584 \h </w:instrText>
      </w:r>
      <w:r>
        <w:fldChar w:fldCharType="separate"/>
      </w:r>
      <w:r>
        <w:t>3</w:t>
      </w:r>
      <w:r>
        <w:fldChar w:fldCharType="end"/>
      </w:r>
    </w:p>
    <w:p w14:paraId="0C6E6476" w14:textId="0DCEC9E3" w:rsidR="00646CE2" w:rsidRDefault="00646CE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F30A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_Toc81406585 \h </w:instrText>
      </w:r>
      <w:r>
        <w:fldChar w:fldCharType="separate"/>
      </w:r>
      <w:r>
        <w:t>3</w:t>
      </w:r>
      <w:r>
        <w:fldChar w:fldCharType="end"/>
      </w:r>
    </w:p>
    <w:p w14:paraId="0210B7EC" w14:textId="15C77970" w:rsidR="00646CE2" w:rsidRDefault="00646C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F30A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F30A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_Toc81406586 \h </w:instrText>
      </w:r>
      <w:r>
        <w:fldChar w:fldCharType="separate"/>
      </w:r>
      <w:r>
        <w:t>3</w:t>
      </w:r>
      <w:r>
        <w:fldChar w:fldCharType="end"/>
      </w:r>
    </w:p>
    <w:p w14:paraId="566C7CEC" w14:textId="6410FB72" w:rsidR="00646CE2" w:rsidRDefault="00646C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F30A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F30A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_Toc81406587 \h </w:instrText>
      </w:r>
      <w:r>
        <w:fldChar w:fldCharType="separate"/>
      </w:r>
      <w:r>
        <w:t>3</w:t>
      </w:r>
      <w:r>
        <w:fldChar w:fldCharType="end"/>
      </w:r>
    </w:p>
    <w:p w14:paraId="1B015FAD" w14:textId="7DCE74E1" w:rsidR="00646CE2" w:rsidRDefault="00646C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F30A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F30A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_Toc81406588 \h </w:instrText>
      </w:r>
      <w:r>
        <w:fldChar w:fldCharType="separate"/>
      </w:r>
      <w:r>
        <w:t>3</w:t>
      </w:r>
      <w:r>
        <w:fldChar w:fldCharType="end"/>
      </w:r>
    </w:p>
    <w:p w14:paraId="1EC03695" w14:textId="206B3595" w:rsidR="00646CE2" w:rsidRDefault="00646CE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F30A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F30A2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_Toc81406589 \h </w:instrText>
      </w:r>
      <w:r>
        <w:fldChar w:fldCharType="separate"/>
      </w:r>
      <w:r>
        <w:t>3</w:t>
      </w:r>
      <w:r>
        <w:fldChar w:fldCharType="end"/>
      </w:r>
    </w:p>
    <w:p w14:paraId="4EFAB796" w14:textId="0F87E2C2" w:rsidR="00646CE2" w:rsidRDefault="00646C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F30A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F30A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_Toc81406590 \h </w:instrText>
      </w:r>
      <w:r>
        <w:fldChar w:fldCharType="separate"/>
      </w:r>
      <w:r>
        <w:t>3</w:t>
      </w:r>
      <w:r>
        <w:fldChar w:fldCharType="end"/>
      </w:r>
    </w:p>
    <w:p w14:paraId="0348A46A" w14:textId="0361DDF2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584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4DA7EB01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46CE2">
        <w:rPr>
          <w:noProof/>
        </w:rPr>
        <w:t>7.1.3.4.2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585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21863230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46CE2">
        <w:rPr>
          <w:noProof/>
        </w:rPr>
        <w:t>7.1.3.4.2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586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587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22BBA50A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896D32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588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589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1B299A6C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46CE2">
        <w:rPr>
          <w:rFonts w:ascii="Arial" w:eastAsia="SimSun" w:hAnsi="Arial"/>
        </w:rPr>
        <w:t>7_1_3_4_2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2DB3A59F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46CE2">
        <w:rPr>
          <w:rFonts w:ascii="Arial" w:eastAsia="SimSun" w:hAnsi="Arial"/>
        </w:rPr>
        <w:t>7_1_3_4_2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590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EBC0CB6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646CE2">
              <w:rPr>
                <w:b/>
                <w:noProof/>
              </w:rPr>
              <w:t>211120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46CE2">
              <w:rPr>
                <w:noProof/>
              </w:rPr>
              <w:t>7.1.3.4.2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08205" w14:textId="77777777" w:rsidR="00DE0649" w:rsidRDefault="00DE0649">
      <w:r>
        <w:separator/>
      </w:r>
    </w:p>
  </w:endnote>
  <w:endnote w:type="continuationSeparator" w:id="0">
    <w:p w14:paraId="3E4A5D2B" w14:textId="77777777" w:rsidR="00DE0649" w:rsidRDefault="00DE0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87E4FF" w14:textId="77777777" w:rsidR="00DE0649" w:rsidRDefault="00DE0649">
      <w:r>
        <w:separator/>
      </w:r>
    </w:p>
  </w:footnote>
  <w:footnote w:type="continuationSeparator" w:id="0">
    <w:p w14:paraId="18D81990" w14:textId="77777777" w:rsidR="00DE0649" w:rsidRDefault="00DE0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96D32"/>
    <w:rsid w:val="008A0D8B"/>
    <w:rsid w:val="008A45A6"/>
    <w:rsid w:val="008A6500"/>
    <w:rsid w:val="008B195D"/>
    <w:rsid w:val="008B37E5"/>
    <w:rsid w:val="008E20AC"/>
    <w:rsid w:val="008E49A5"/>
    <w:rsid w:val="008E4F33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649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445F3"/>
    <w:rsid w:val="00F524D0"/>
    <w:rsid w:val="00F52602"/>
    <w:rsid w:val="00F55FFB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211119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211119</dc:title>
  <dc:subject>7.1.3.4.2</dc:subject>
  <dc:creator>Michael Sanders, John M Meredith</dc:creator>
  <cp:keywords>1975</cp:keywords>
  <dc:description>7_1_3_4_2</dc:description>
  <cp:lastModifiedBy>Mohit Kanchan</cp:lastModifiedBy>
  <cp:revision>4</cp:revision>
  <cp:lastPrinted>1900-01-01T00:00:00Z</cp:lastPrinted>
  <dcterms:created xsi:type="dcterms:W3CDTF">2021-09-01T15:35:00Z</dcterms:created>
  <dcterms:modified xsi:type="dcterms:W3CDTF">2021-09-09T12:46:00Z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